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C6369" w:rsidRDefault="00AC6369" w:rsidP="00AC6369">
      <w:pPr>
        <w:jc w:val="right"/>
      </w:pPr>
      <w:bookmarkStart w:id="0" w:name="_GoBack"/>
      <w:bookmarkEnd w:id="0"/>
    </w:p>
    <w:p w:rsidR="00A2730B" w:rsidRPr="00E55F24" w:rsidRDefault="00464B00" w:rsidP="005E2CBB">
      <w:pPr>
        <w:pStyle w:val="ProposalTitle-Blue"/>
        <w:ind w:left="4320"/>
        <w:rPr>
          <w:highlight w:val="yellow"/>
        </w:rPr>
      </w:pPr>
      <w:r w:rsidRPr="00E55F24">
        <w:rPr>
          <w:noProof/>
          <w:highlight w:val="yellow"/>
        </w:rPr>
        <mc:AlternateContent>
          <mc:Choice Requires="wpg">
            <w:drawing>
              <wp:anchor distT="0" distB="0" distL="114300" distR="114300" simplePos="0" relativeHeight="251685888" behindDoc="0" locked="0" layoutInCell="1" allowOverlap="1" wp14:anchorId="15FA20B3" wp14:editId="37C51D70">
                <wp:simplePos x="0" y="0"/>
                <wp:positionH relativeFrom="column">
                  <wp:posOffset>400792</wp:posOffset>
                </wp:positionH>
                <wp:positionV relativeFrom="paragraph">
                  <wp:posOffset>246801</wp:posOffset>
                </wp:positionV>
                <wp:extent cx="2178050" cy="7931150"/>
                <wp:effectExtent l="342900" t="342900" r="0" b="0"/>
                <wp:wrapNone/>
                <wp:docPr id="28" name="Group 28"/>
                <wp:cNvGraphicFramePr/>
                <a:graphic xmlns:a="http://schemas.openxmlformats.org/drawingml/2006/main">
                  <a:graphicData uri="http://schemas.microsoft.com/office/word/2010/wordprocessingGroup">
                    <wpg:wgp>
                      <wpg:cNvGrpSpPr/>
                      <wpg:grpSpPr>
                        <a:xfrm>
                          <a:off x="0" y="0"/>
                          <a:ext cx="2178050" cy="7931150"/>
                          <a:chOff x="0" y="0"/>
                          <a:chExt cx="2178558" cy="7931531"/>
                        </a:xfrm>
                      </wpg:grpSpPr>
                      <wpg:grpSp>
                        <wpg:cNvPr id="29" name="Group 29"/>
                        <wpg:cNvGrpSpPr/>
                        <wpg:grpSpPr>
                          <a:xfrm>
                            <a:off x="292608" y="237744"/>
                            <a:ext cx="1885950" cy="7693787"/>
                            <a:chOff x="228600" y="-1119943"/>
                            <a:chExt cx="1885950" cy="7463593"/>
                          </a:xfrm>
                        </wpg:grpSpPr>
                        <pic:pic xmlns:pic="http://schemas.openxmlformats.org/drawingml/2006/picture">
                          <pic:nvPicPr>
                            <pic:cNvPr id="30" name="Picture 30"/>
                            <pic:cNvPicPr>
                              <a:picLocks noChangeAspect="1"/>
                            </pic:cNvPicPr>
                          </pic:nvPicPr>
                          <pic:blipFill rotWithShape="1">
                            <a:blip r:embed="rId9">
                              <a:extLst>
                                <a:ext uri="{28A0092B-C50C-407E-A947-70E740481C1C}">
                                  <a14:useLocalDpi xmlns:a14="http://schemas.microsoft.com/office/drawing/2010/main" val="0"/>
                                </a:ext>
                              </a:extLst>
                            </a:blip>
                            <a:srcRect l="69558"/>
                            <a:stretch/>
                          </pic:blipFill>
                          <pic:spPr bwMode="auto">
                            <a:xfrm>
                              <a:off x="1638300" y="-1119943"/>
                              <a:ext cx="476250" cy="731119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1" name="Picture 31"/>
                            <pic:cNvPicPr>
                              <a:picLocks noChangeAspect="1"/>
                            </pic:cNvPicPr>
                          </pic:nvPicPr>
                          <pic:blipFill rotWithShape="1">
                            <a:blip r:embed="rId9">
                              <a:extLst>
                                <a:ext uri="{28A0092B-C50C-407E-A947-70E740481C1C}">
                                  <a14:useLocalDpi xmlns:a14="http://schemas.microsoft.com/office/drawing/2010/main" val="0"/>
                                </a:ext>
                              </a:extLst>
                            </a:blip>
                            <a:srcRect t="92164"/>
                            <a:stretch/>
                          </pic:blipFill>
                          <pic:spPr bwMode="auto">
                            <a:xfrm>
                              <a:off x="228600" y="5810250"/>
                              <a:ext cx="1885950" cy="533400"/>
                            </a:xfrm>
                            <a:prstGeom prst="rect">
                              <a:avLst/>
                            </a:prstGeom>
                            <a:ln>
                              <a:noFill/>
                            </a:ln>
                            <a:extLst>
                              <a:ext uri="{53640926-AAD7-44D8-BBD7-CCE9431645EC}">
                                <a14:shadowObscured xmlns:a14="http://schemas.microsoft.com/office/drawing/2010/main"/>
                              </a:ext>
                            </a:extLst>
                          </pic:spPr>
                        </pic:pic>
                      </wpg:grpSp>
                      <wpg:grpSp>
                        <wpg:cNvPr id="32" name="Group 32"/>
                        <wpg:cNvGrpSpPr/>
                        <wpg:grpSpPr>
                          <a:xfrm>
                            <a:off x="0" y="0"/>
                            <a:ext cx="1917700" cy="7594457"/>
                            <a:chOff x="0" y="0"/>
                            <a:chExt cx="1917700" cy="7594457"/>
                          </a:xfrm>
                        </wpg:grpSpPr>
                        <pic:pic xmlns:pic="http://schemas.openxmlformats.org/drawingml/2006/picture">
                          <pic:nvPicPr>
                            <pic:cNvPr id="33" name="Picture 33" descr="Geobulb: A LED Light Bulb Replacement"/>
                            <pic:cNvPicPr>
                              <a:picLocks noChangeAspect="1"/>
                            </pic:cNvPicPr>
                          </pic:nvPicPr>
                          <pic:blipFill rotWithShape="1">
                            <a:blip r:embed="rId10" cstate="print">
                              <a:extLst>
                                <a:ext uri="{28A0092B-C50C-407E-A947-70E740481C1C}">
                                  <a14:useLocalDpi xmlns:a14="http://schemas.microsoft.com/office/drawing/2010/main" val="0"/>
                                </a:ext>
                              </a:extLst>
                            </a:blip>
                            <a:srcRect r="2739" b="6406"/>
                            <a:stretch/>
                          </pic:blipFill>
                          <pic:spPr bwMode="auto">
                            <a:xfrm>
                              <a:off x="0" y="6266907"/>
                              <a:ext cx="1917700" cy="1327550"/>
                            </a:xfrm>
                            <a:prstGeom prst="rect">
                              <a:avLst/>
                            </a:prstGeom>
                            <a:noFill/>
                            <a:ln>
                              <a:solidFill>
                                <a:schemeClr val="tx1"/>
                              </a:solidFill>
                            </a:ln>
                            <a:effectLst>
                              <a:outerShdw blurRad="50800" dist="381000" dir="13500000" algn="br" rotWithShape="0">
                                <a:srgbClr val="0070CD">
                                  <a:alpha val="40000"/>
                                </a:srgbClr>
                              </a:outerShdw>
                            </a:effectLst>
                            <a:extLst>
                              <a:ext uri="{53640926-AAD7-44D8-BBD7-CCE9431645EC}">
                                <a14:shadowObscured xmlns:a14="http://schemas.microsoft.com/office/drawing/2010/main"/>
                              </a:ext>
                            </a:extLst>
                          </pic:spPr>
                        </pic:pic>
                        <wpg:grpSp>
                          <wpg:cNvPr id="34" name="Group 34"/>
                          <wpg:cNvGrpSpPr/>
                          <wpg:grpSpPr>
                            <a:xfrm>
                              <a:off x="0" y="0"/>
                              <a:ext cx="1917700" cy="6266180"/>
                              <a:chOff x="-2" y="-1"/>
                              <a:chExt cx="1918549" cy="6266616"/>
                            </a:xfrm>
                            <a:effectLst>
                              <a:outerShdw blurRad="50800" dist="381000" dir="13500000" algn="br" rotWithShape="0">
                                <a:srgbClr val="0070CD">
                                  <a:alpha val="40000"/>
                                </a:srgbClr>
                              </a:outerShdw>
                            </a:effectLst>
                          </wpg:grpSpPr>
                          <pic:pic xmlns:pic="http://schemas.openxmlformats.org/drawingml/2006/picture">
                            <pic:nvPicPr>
                              <pic:cNvPr id="35" name="Picture 35" descr="C:\Users\mrohde\Documents\Nexant Templates\cover ideas\electric power lines.jpg"/>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1"/>
                                <a:ext cx="1918118" cy="1278809"/>
                              </a:xfrm>
                              <a:prstGeom prst="rect">
                                <a:avLst/>
                              </a:prstGeom>
                              <a:noFill/>
                              <a:ln>
                                <a:solidFill>
                                  <a:schemeClr val="tx1"/>
                                </a:solidFill>
                              </a:ln>
                            </pic:spPr>
                          </pic:pic>
                          <pic:pic xmlns:pic="http://schemas.openxmlformats.org/drawingml/2006/picture">
                            <pic:nvPicPr>
                              <pic:cNvPr id="36" name="Picture 36" descr="C:\Users\mrohde\Documents\Nexant Templates\cover ideas\electric wind.jpg"/>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1262340"/>
                                <a:ext cx="1918333" cy="1278952"/>
                              </a:xfrm>
                              <a:prstGeom prst="rect">
                                <a:avLst/>
                              </a:prstGeom>
                              <a:noFill/>
                              <a:ln>
                                <a:solidFill>
                                  <a:schemeClr val="tx1"/>
                                </a:solidFill>
                              </a:ln>
                            </pic:spPr>
                          </pic:pic>
                          <pic:pic xmlns:pic="http://schemas.openxmlformats.org/drawingml/2006/picture">
                            <pic:nvPicPr>
                              <pic:cNvPr id="37" name="Picture 37" descr="C:\Users\mrohde\Documents\Nexant Templates\cover ideas\electric solar roof.jpg"/>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1" y="2538169"/>
                                <a:ext cx="1918333" cy="1193852"/>
                              </a:xfrm>
                              <a:prstGeom prst="rect">
                                <a:avLst/>
                              </a:prstGeom>
                              <a:noFill/>
                              <a:ln>
                                <a:solidFill>
                                  <a:schemeClr val="tx1"/>
                                </a:solidFill>
                              </a:ln>
                            </pic:spPr>
                          </pic:pic>
                          <pic:pic xmlns:pic="http://schemas.openxmlformats.org/drawingml/2006/picture">
                            <pic:nvPicPr>
                              <pic:cNvPr id="38" name="Picture 38" descr="C:\Users\mrohde\Documents\Nexant Templates\cover ideas\electric meter.jpg"/>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2" y="3717869"/>
                                <a:ext cx="1918549" cy="1270079"/>
                              </a:xfrm>
                              <a:prstGeom prst="rect">
                                <a:avLst/>
                              </a:prstGeom>
                              <a:noFill/>
                              <a:ln>
                                <a:solidFill>
                                  <a:schemeClr val="tx1"/>
                                </a:solidFill>
                              </a:ln>
                            </pic:spPr>
                          </pic:pic>
                          <pic:pic xmlns:pic="http://schemas.openxmlformats.org/drawingml/2006/picture">
                            <pic:nvPicPr>
                              <pic:cNvPr id="39" name="Picture 39" descr="C:\Users\mrohde\Documents\Nexant Templates\cover ideas\electric tesla.jpg"/>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4987949"/>
                                <a:ext cx="1917904" cy="1278666"/>
                              </a:xfrm>
                              <a:prstGeom prst="rect">
                                <a:avLst/>
                              </a:prstGeom>
                              <a:noFill/>
                              <a:ln>
                                <a:solidFill>
                                  <a:schemeClr val="tx1"/>
                                </a:solidFill>
                              </a:ln>
                            </pic:spPr>
                          </pic:pic>
                        </wpg:grpSp>
                      </wpg:grpSp>
                    </wpg:wgp>
                  </a:graphicData>
                </a:graphic>
              </wp:anchor>
            </w:drawing>
          </mc:Choice>
          <mc:Fallback>
            <w:pict>
              <v:group id="Group 28" o:spid="_x0000_s1026" style="position:absolute;margin-left:31.55pt;margin-top:19.45pt;width:171.5pt;height:624.5pt;z-index:251685888" coordsize="21785,7931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ouzpWV8GAABQJgAADgAAAGRycy9lMm9Eb2MueG1s7Frb&#10;bts4EH1fYP9B8LtjUXcZTYrETosFsm3QC/YlL7REW9pKokDKcYrF/vsekpLiW7FN6i7qrh/iiBRJ&#10;zQznzJyh9OLlQ1lY90zInFfnA3JmDyxWJTzNq8X54OOHV8NoYMmGVikteMXOB5+ZHLy8+PWXF6t6&#10;zBye8SJlwsIilRyv6vNB1jT1eDSSScZKKs94zSrcnHNR0gZNsRilgq6welmMHNsORisu0lrwhEmJ&#10;3qm5ObjQ68/nLGnezueSNVZxPoBsjf4V+nemfkcXL+h4IWid5UkrBn2GFCXNKzy0X2pKG2otRb6z&#10;VJkngks+b84SXo74fJ4nTOsAbYi9pc1rwZe11mUxXi3q3kww7Zadnr1s8ub+Vlh5ej5wsFMVLbFH&#10;+rEW2jDOql6MMea1qN/Xt6LtWJiW0vdhLkr1H5pYD9qsn3uzsofGStDpkDCyfVg/wb0wdglBQxs+&#10;ybA7O/OS7Hptpu9DsG6m7xI1c9Q9eKTk68XpG73cnW7xlm7xM3RzYiewIQuUcNww9DyjQ6cliSI/&#10;7rUMYjeMwi0tHScKbNgBKwwJIXHsud2ITuPNVbzA9WM95gsa13kyxl/rGbja8Yx/RxBmNUvBBu0i&#10;5VetUVLxaVkP4cQ1bfJZXuTNZw1IuKsSqrq/zZNbYRqPTuZCe+NkuK2eaqEHG6qmqFFmDlU63fDk&#10;k7QqPslotWCXsgaWEWHU6NHmcN3ceOCsyOtXeVFYgjd/5E32PqM1HJtoiKqbra4IBFtA2mMuA9Ip&#10;T5YlqxoTdQQroDavZJbXcmCJMStnDCASv6XmIfCKG9koZCj/0JHgLye6tO3YuRpOfHsy9OzwengZ&#10;e+EwtK9Dz/YiMiGTv5WIxBsvJYMBaDGt81ZW9O5Iuxf2bYA0AUUHJuue6vBnkAOBNII6EeFayiRK&#10;VimSdzCzCpZBrICHGehtBGuSrDN8Z1yzaxJhwZqtfucpDEyXDdc23goLJHAjd6/nK+uoGOGFgdOD&#10;BxGCbLk9XELI5jXjpaUuYGnIqR9F72Foo1k3RAldVOq34soNzF3T02m9vjG+G3jYmGB4eTkNh543&#10;jYZXV7iaTK4BURJ4/nW/MTKjKV+9nckE3pt++94Y2Xb2RHm4Mm3r7Ggac+OifSaudvxhj/dupUvM&#10;+u/ATnbAruELGU5g/3HADjDFDpz8UGBfy3J+RGwFazi5wZuC+kaK813XQ2AwKOiiRofj/y/UH3mN&#10;oTKa4myzGtfp8GUYG9qw4yEYG4lJGKp4rXmXH3uev81lDI3pedx1G8e/NPNn4S9uZ/Lbjr+gJ2Uy&#10;AZVAdpoti9nYurRurqfWTb7IGusKPdY7Vhc0YYo/qC36iQIgXDBBfdcg+dcih3ot0o+Y/GAnndBF&#10;xYACEbwgMNHr20mQQUzgBEFst2jq2M8GaojrhL4Jmj1qnkx/euLTMSHJizxVZEhtkC6v2aQQhhk2&#10;D11VtTYKz24Zky6j2w3ly4aJ91m6smbFUryj4Ly+HalQkeaKlrmI+KYFMxLXR0M1abHA8cBMgCpv&#10;MHJb+4sUi1kvjG2H9mRqqF1RZ9SIiCSBdUyaaIdrEtvLYyjtuqhHzPS+WMi6Xhd/2pCvs/bBQ75y&#10;UhL1wb0t0ocAuy5dDSIey3S4b+R7QIxKF2puQDRq1tyXre9Mv2k/uhM9puGulEXoPh7+7XfO0icr&#10;9LTJajK++yhxbndXCp6l7K6rb+XdG/ZAq8b6wEokrYbJu4TjgA9nRIzKO1ag7hIwQs1X6Czyismz&#10;P+vFd0xrKmB955odOfwny2KIlH3hri7niPyqtG8jqKno2+LyGQW9yWVDnTbWmD3iACHtcR1xwiiy&#10;9UHbWhx4IrU/WBrTZ0RHX1AHO4BGz4EAjUP19PiRjPx4QjI4nioxvupoziCZOIGDQtwk9jVWGrmu&#10;io1I6wrOsa8rzBOct15JPfcwPNyBM3oOBGcweSrAtvn8+EEN1nIC9VNAjcSsX1P5KMcCnYI3k/Qj&#10;qnHOHp1QvfdF83NR3b9H7Vk3eg6E6pKh/D5+QIO1nAD9JECb0tsN8Sp9H6D76htpGgcoJ9a978uR&#10;5wK6/3igBzR6DgTohsmCHj+gwVtOgH4KoA3t9uIojHFwpqv1NdodxrYqZFrajfM0NeJHpd2Ph2SQ&#10;ce3kUl/jsyUtefuJlfouar2tZzx+CHbxDwAAAP//AwBQSwMEFAAGAAgAAAAhAMaxBR3hAAAACgEA&#10;AA8AAABkcnMvZG93bnJldi54bWxMj8FOg0AQhu8mvsNmTLzZhaJIkaVpGvXUNLE1aXqbwhRI2V3C&#10;boG+veNJjzP/l3++yZaTbsVAvWusURDOAhBkCls2plLwvf94SkA4j6bE1hpScCMHy/z+LsO0tKP5&#10;omHnK8ElxqWooPa+S6V0RU0a3cx2ZDg7216j57GvZNnjyOW6lfMgiKXGxvCFGjta11Rcdlet4HPE&#10;cRWF78Pmcl7fjvuX7WETklKPD9PqDYSnyf/B8KvP6pCz08leTelEqyCOQiYVRMkCBOfPQcyLE4Pz&#10;5HUBMs/k/xfyHwAAAP//AwBQSwMECgAAAAAAAAAhAEi//CWpfgAAqX4AABUAAABkcnMvbWVkaWEv&#10;aW1hZ2U3LmpwZWf/2P/gABBKRklGAAEBAQDcANwAAP/bAEMAAgEBAgEBAgICAgICAgIDBQMDAwMD&#10;BgQEAwUHBgcHBwYHBwgJCwkICAoIBwcKDQoKCwwMDAwHCQ4PDQwOCwwMDP/bAEMBAgICAwMDBgMD&#10;BgwIBwgMDAwMDAwMDAwMDAwMDAwMDAwMDAwMDAwMDAwMDAwMDAwMDAwMDAwMDAwMDAwMDAwMDP/A&#10;ABEIATQBzQ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wLooooAKKKKACiiigAooooAKKKKACiiigAooooAKKKKACiiigAooooAKKKKACiiigA&#10;ooooAKKKKACiijB9DQAUUYOcYpQpPp+dK47CUUu0+1KIyegJ/A0wsNop/kNjJVsfSl+ztjoQfcgU&#10;7MLEdFSCIDqV4/2hR5ajqyfmTRZhYjoqTCdNw/75NG5B3J/4CKLMLEdFSeYoBADfkBR54HZj/wAC&#10;pWGkhgUnoCfwoCMegNO87nOM/Umk3+wpWYKweS3oRR5TAgHAz7ik3H0H5UmT7UahdDvKP95R+NHl&#10;jGdyjFNyT1oosF12HbF7uPyoKr/fz+FNoosF/IXC+pP4UqhCwDMwB9ulNoVipBHBFFgT8h0qKjkK&#10;wdfXGKbUm5ZM5AVj6dKYwKkj0oQmJRRQVIAPY07hYUNjOQDmkoooEFFFFABRRRQAUUUUAFFFFABR&#10;RRQAUUUUAFFKsbN0Vj+FPFpK3SNvyp2HYjoqb7DJjJCqPdgKQ2oX70sY+hzRZhYioqXyohnMpP0W&#10;k/cjvI35CiwWI6KkMkQHEZJ92o89QcrGg+uTQkFiOgAngAk1L9rcfdCL9FFBvZTxvIHtxRoGg1be&#10;RuiOfwNO+xS5xsYfXimNO7Zy7nPvTSSepJougJfsbj7xjXPq4o+zKOssQx6EmoqKLoCURRDrMOPR&#10;SaMQjGWkP0UCoqKLhcl8yIYwshA/2sUefGOkQP1YmoqKLhckNwO0UYx7E0C6ZegQf8BFR0UczC48&#10;3Mh/iI/SkMznq7H8abRQ5MQFiepJooopXAKKKKACiilVWc4UEn2GaAEoq3baDfXpxDZ3UpP92Jj/&#10;AEq/B8OteuMFNIvyD6wkfzppMDForqbT4LeJrwArpUyA/wB8hf61cT9n/wASH71vbx/70wp8r7Ds&#10;ziqK7+3/AGd9XcAy3NlFnr85bFTp+z3On+t1KAD/AGUJqXoNRZ5zRXqEPwCtU5k1GVgPRAKtR/A7&#10;R4wC9xcuPqBmpc0UqUmeS0V7BF8I9CgOTHNJj1eqviL4YaVc6e62kP2edRlWBzk+9LnRaoSPKaKk&#10;vLSSxuZIZVKyRnBFR1ZgFLnjB5FJRQAoUEdRzQVK9RwaQHFSRyDoQCDUttFJJkdFSy2xUblIZT+l&#10;RU077ClFrcKKKKYgooooAMHpjmlEbHJxgCkyeveigBwi9WUfjS+WgxmQfgCaZRTTGiTEI6mRvyFL&#10;5sI6RMfq1RUUXC5N9qUfdhjB98mkN6/QBFHsoqKijmYXJWvZW6yN+BxUbSu/VmP1NJRQ2FwooopC&#10;CiiigAooooAKKKdFE87BURnJ7KMmgBtFX4PC2p3ODHp96wPfyWx/KrkHw51qdgBYuhP99lXH5mnY&#10;ai2YlFdJD8K9UkIDm1iJ7NJkj8gauxfCCfaDLf26Z7KhbH54oaKVOXY46iu4i+FFogzJfzSeyxhf&#10;5k1ct/hppEGTI11Lj1kAH6Ciw1Sked0V6bB4J0aBiBZByp/idj/WvZfgZ+wJ8Qvj1FFc+Ffh9cza&#10;bKQF1K6gW1svr50u1Wx/skmmoNlOlbdnycqlzgAkn0FWbfQ727IEVndSZ/uxMf6V+lXh3/gkJceG&#10;4BJ40+I3hXw+AvzW+l276hKhxnG4mOPP0Y1pN+x78BvBjlL7xV4x12VB8xWSC0Rz7BVcj/vqr9iy&#10;LQ7n5oweANZucbdPuAD3YBR+tXrX4Sa1ckBooIc/35R/TNfo9Z+Fv2a9AuYbSbw5eXM8rBUkvtau&#10;fXAyEZOM/wA6vac/7O1zLNAfAWjLNBIVkD6pfKyn05uO2KTp2H7i7n5xW/wQv5MeZeWcfrjc2P0r&#10;Rh+BMCgGbVWbPXZDj+Zr9IrPwV+zZqqBJ/B9rbnH3rfXbtTn15lNX4v2UP2bPGCgW0/iPSGbHNvr&#10;CyAHHpIjfzqH5Fr2fY/N+0+CeixgGW5vpj3GVX+latr8K/DNuoJs5ZSP78zGvvnXf+CWvw819PM8&#10;MfFG4snY8LqlmsyD6tEQQPfaa4jxf/wSF+JelW5uPD2oeFPGFtyU/s/Uljmb/gEoQ59hmpc7blxV&#10;NrQ+ULHwfoFk2YtIsiB3Zd38617U2VmQYrG0jAHVYlBrrPiJ+zl44+EM8kXiTwrrmkBOsk9qwi/B&#10;wNp/A1ya25UA4OTwa0jJ7oTikrl5NZZUwoVAemBilGuTSRjLHI4qoITzgYxTvKxyBg0NsSZI2py5&#10;yWPNMlu3kyN3J75zSCIsSACBTvs/P3SQKltiT6lS5dyc5II9qpTzMJGzxWu9ocZzyeKq3OnZBOMH&#10;rWTRS0MxpmDcZwKa1w2SM8VZuLBlHIBzVaW1KgjPJqLGqK89yVYAE5HWq8s4yCOMVNPHjgjkVUm4&#10;yMHipZojiviVoAnJvol+ZeJAO49a4uvXLuBZ4mjcBlcYNeaeJ9FbRNTdAD5T/Mh9q1pyvoc1enb3&#10;kZ1FFFaHMFFFFAD4J2hYEHirAt4bkbgxQ98DiqlKGK9CRUuPVGkJpaSVxKKKKozCiiigAopVRmOA&#10;pJ9hVmDRbu5+5bykfTFNJjsVaK1IPBt/MRmNUB/vMK0LX4bzSkeZdQxg+gLVSpyfQLHN0V29r8ML&#10;EbfOvpnPfaAv+NaVp8ONEjI3ieYe8mM/lWiw8mFjzaivW7XwpoFswA06Fj6uxb+da1nFpdoc2+nW&#10;UZHcRLWiwul2xHiUFnNcsBFFLIT2VST+laNp4F1q+2+VpWoOG6HyGAP5ivb4NcWJQERI/TaMAVJJ&#10;4gkbGDkntTWHh3BJnj1v8HPElwCf7NeMDqZJUXH5mtG1+AGtzMBLLp8APXdKWI/IGvSptaklUEsQ&#10;BTBqjsu5icdeaFRgikjhof2epVBNxq9ugHJEcRb+ZFXoPgLpcJzPql1Ko67EVD+ua6X7U7gBiSBQ&#10;Zicgk5A9OKpU4LoCRixfCHw5bAFkvJ/96b/ACpo/BHh+x5j0qJzj+N2f+Zq/JJISCdwB4HPWhosx&#10;jdgZ9zmiUUtkWuXqV4rDToFbydNsICOBtgUH+Wal/tMxxhEAAB6IuM0Nbq+Tgbh0yKZ5YDAY5HGC&#10;eKybZaaI5L+R2ILMwPGT2qFpJOQSeDk56mrPkDIPAJPXHvimGFWYknnHOO1Q0aKSskiqwJYHhQaN&#10;pKhSdwxVr7EX4HQDOMUz7LwSScEcjGDUNApalRoiys2eDn8K7n4H/s+eJ/j34lg03QNPknMsgjac&#10;qSit6DHLHHOBk4yTgAkd5+yn+xlr/wC0N4xt7WGykW1XEshclFSPu8jY+RP1PQDJBr751rxV4G/Y&#10;F+Gb6Zohtp9ZEBW4vdgR2HdEXny48jp1JGWLGtqVB7yMKla3ux3POvhN+yF8Nv2PNb0V/EyWXiTx&#10;YqnUL6W7CTQ6dFGVPlxocp5jSMq7vmwofa2cGqv7YP8AwVinVLaHS5cieNzAkeNsaB2QAY6coelf&#10;Knij4l/EL9s340z6T4Osb3Ur7U/3W2L5UijU8u7n5UQZGSxA6V9rfsuf8E6fhx8GtN027+I62Xjv&#10;xho9vlIpSTplvukeQgRn/XMrMRufggj5R1rR3fwLY5ZtJ++73Pmr4b6b8dv2zplfwV4L13XY5sbr&#10;0RFbOMn1mkKxL+LV7h4S/wCCEvxt8cpDP4y8eeGPCMMnL28c0l7Oo9CsYVM/8DNffXgT9r3RdP8A&#10;Bcem2zW1gulDyUt4EWONI/4dqjAAA4wPSuL8dfti2j3DMlzgAFfvAZ5rKVOTeqKVfS6Pmy9/4N6f&#10;CmjaM99rXxa1zUHt8Fxa6bHDkdyC7vW34U/4Ij/B3xhqdxdXPjvxs122wSeW9sqyfKBvPyHksCT7&#10;132vfthwX2jzwmbzEZSjDPVSOa8K0L9re78MeMHQXDsgZom5OCD0P5gGkqMrbk+1le56jqX/AAQM&#10;+FTIfsfxE8aW7ju627gf+OiuJ8U/8EEbezl87w18ZbiJx/yzvdM3A/iknH5VsH9tC7k3F7qXI7Em&#10;rVl+2xLER5kzkAdjWboz7lKozyHxR/wSU/aD+H7Gfwx4q8L+JoY+ka3z20rj6SKB/wCPV55rXif4&#10;8/sqSJbeOfCOv6fZysfKuo18+DcO4eMsv6ivsbw5+2vDLtL3OCD0LYrW8ZftF2vxA8JXFn50TyqP&#10;NhLENhx2/EcfjUL2idmNTXY+YPhX/wAFNXvbVLPUrou33ZILjp6YweD+NdteWHwY/aBjaTV/C+k2&#10;93ccm608/YZwT33R/Kx/3lNc7428NfDz4xRGXW/DWmm8A2SXFsn2acHsdyY5+teZa7+yHPpMjXfg&#10;PxfLHj5hY6kcr9BIP6iqnST1a+40jK2zPcLP/gj94E+LVvt8F/EybSNVmGYbHXrZGilP91Z4yAfy&#10;z7V4h8cv+CSvxx+BL3Et94MvNX02Ikrf6SRdwuv97C/MB9VFVNE+PXxA+AV4kHiPS762hQ8XMeZI&#10;H99w4r7y/YM/4LD2hvLHw74wvFudHuysMV07bntSeBuz1X+VcdX21L3ovmXZ7m8JxeklY/JbVfCt&#10;9oVy8F7a3FpKhKssiFSD+NQJYnf0OD3r9/v2xf8AgnX4B/az8OS6pYWNjp+vXEfmw3lugEd3kZG8&#10;Drn+8Oa/Gn9qL9lTWv2Z/iLd6LqULrHG5EbkH8s/T86MPio1lpv2KnDlPGZLE8AA5FQz2RKnK8D1&#10;roF04t8uwkg+maJfD8swwkUhJ9jW7ZFzkbqyOAcdKoXFkQTwOe9du/ge/nU7LWViP9k1C3ww1i4J&#10;2WE+fdTRbsVGVtzz68t+ORg1mzw9cjk16RdfBjXG5a0dfqMVk33wk1OBv3iKuKhwZr7RHBSIc4JJ&#10;BrF8XaANZ011UDzYvmQ/0rvLvwJPauQ7KD7VTPhoR43SAVNmncptNWPCHRo3KsCGU4I9KSux+K3g&#10;s6JdrewAmCc4fj7rVx1bp3VzglHldgooopkhRRRQAUUUUAFX9CCeexdVYY4yM1Qqzp8hQtjjNVB6&#10;jT1OhivUjPyoqgegqYas2eWIBrEW4IJJwc1MkpIxng963uWkbEeqMWOCSTU0epNkYbJHasRHIbIO&#10;CKtQyHeASSD+VUmxNGvHft7nNWEu24IJyKzLdiwGM471cgUhsYIFWmyXYvR3LNIMkgkc+tXbaZtq&#10;gElvXFUraEsVBOPbua0ra3HAGefwrRRdhNk8LPw3U/TrViNmc4OQDS29mSA2DgDH0qzFbk4Izg96&#10;Si2UMSJgp+8QfyNPCmMAcEDrxzivR5/2YfGejeEdH1/VtEm0PRdfUy6beanItnHfoDy8XmEGRRkf&#10;MoIqp8Rvgpqnwx03R7y+vNAvYNZieW3Omatb35QIwBEoidjE3I+V8HHar9k0r2EpK9kzhYLclS21&#10;j6E1NgLjAzirqQnGB8wHXigW2SVHQd8UcgrlBoGZACpIPOQc037KQNxUk+nrWl9jWUnGCCPypGsC&#10;QADgHj2qbA2Z62owCVz3OQCBQLMbsEAgc5I4rtvhZ8DvFXxr8WW+h+EfDur+ItXuCAlrYWrzyY7s&#10;QoOAO5OAK+8P2fP+Db34r/EKC2vfHOs6H4BtZ8O1qCdQ1BVJ6FIyIwSP+mhI7ilKkV7Tofm19jxg&#10;qvXk8VJY6JcalMkVtbyTyOwWNEUs757ADqc9q/ej4N/8G4fwS8FrFJ4mvfFPjK4QhmE92LS3f22R&#10;AMBntvNfW3wQ/Ys+E37M8SHwV4C8M+H7hBzdQ2atdNj1nfMh/Fq55OC8xqp0R/Ot4C/4JhfGXxx4&#10;OvfFd54Pu/CXg7Trc3V5rviQjSrG2hA5kJlwzjHA2KxJwACSK9P+E/7D/gHX/EVppXgvxIPiDeRx&#10;R3Gq+KTavbaFpKsA2y2jceZPJzje+0ZBCpkGSP2v/goP+1J4w/4Ksfthah8M/B+p3OnfBHwHdeRq&#10;l1FMy2eqyoeZJQMeaS6kRxkkbV3cZJrW8X/ELw3+zz8Oh4c8MwxWdjYR4LZXfO+0AyOR1YgY9AMA&#10;YAAHRQo3XO1ZGdetJPli9RnxF+M/hP8AZL+HsugeF4nijClrm7fBmu5MY3u3c56AcDPFfFmkeA/G&#10;H7ffxpm0ywvJbfQ4SJdS1WVD5FlFnqf7znB2oDk+wBIstpHif9tn4xL4a0B2isUPnahfvnyLGAHB&#10;kY9/RV6sePUj7T0Cw8Pfs1/CeHwn4PAtILFfMluDgTX0+AGmkb+Jm6Y6AYA4GK1UeZ+X5mDk4rTc&#10;5HUfC3hv9kf4e6Vp3gm3ijj0WY3E1wHV7rU9yFJmlI5LMhJC9AyoAABXlHxE/aplGqpcW90XVhwy&#10;nIZSP1z1rH+M3xPkvGuFMgDHIOOAPpivn+TS9V1/xNb6ZpVlfandajKI7a1tYWmmeRjwqKoJbJ6A&#10;Dr7dJqySfuijTT33Pbrj4838Vz9rhvNqMP73yuD2NYGuftGXVy5WO5BdjwIl3kn6nPNfW/7Gn/Bv&#10;X42+JumW/iH4x6u3w88O4E50yNlfU5U6nfn93b5H97cw7qK+gNR+Pf7CP/BLWRrfw/p+keLvGOn8&#10;GW0iGtagHH/Tw+Y4j6hWX6VxzxNtFqbxoq2p+fPw1/Z4+Ofx/VG8K/DrxrqltPgrcvavb2zZ7+ZJ&#10;tTH0Ne8eA/8Aghp+0f4wjin1GHwj4YV+WW91IzSoPcRK4z+Nbnxm/wCDoXxNq129r4A8AaZpFoTt&#10;judVnaebGcA7Ewo+mTXyd43/AOC9X7Sfxav7iGTxuNAg52x6XaxwAf8AAiC361lKpUeysbKkj700&#10;D/g318fXSKdd+MGi2J7rZaS8uPxd1/lXWWH/AAb7abCFF78aNdlYYz5OnQRj9XNfkf4o/wCChPxs&#10;8Vs7X/xT8cTl+oGrTRj8lYAVyt1+098Rr8EzePPF8jE/xaxcE/8AodZyVV/aKjCPY/aeP/ggFoKA&#10;eV8X/FJIP/PrbGmXf/BCjVdLbdovxfvQF+6LvR45P1WRa/GHSv2pviTpc4kg8d+L42/2dXnGf/Hq&#10;7fwx/wAFCvjn4LdJNP8Aip4zRV5US6g8q/Qhs5rNxrX0kNxj2P001v8A4IhfErS725nsPHHhnUjK&#10;d2Jbea23E9em8A5rifEX/BMb46+BgzR6LY61Gn8Wn3yMT/wF9pr5Z8A/8F3P2jfA7otx4stddiTr&#10;Hf2UblvqygGv0v8A+CZ3/BVnXv2zfDsEWs+HFTUoLn7HeT2kL+RG5G5SSeMMuTjORg1jOtiIauzG&#10;qcD418V+BPiD8OIZbbxN4Q120tuj/arBnhP/AALBU/nXk/iH4QeFfFM73NkJvD+oMSS9qcRlvdDx&#10;+Vf0ATeTfxsjxpKuORgMPyNef+OP2WPht8SpWl1jwf4dvZ3+9I1oscp/4EADWKzLpKI1Qtszyj/g&#10;jt461nxR+yyNJ8Q3serXfha8awgvcEtNBtDIGz3UHH4CuW/4K8/ALRvFfhrRfE93bKUW5WxvGUYO&#10;1vuN9Qwx/wACr6m+FXw68MfBPw3/AGP4a0i10fT95kMVuOGY9WJPJNcv+1r8Hpf2h/g9ceGbaVYZ&#10;Ly6t5PNPWNUkDMR74Bry41VGtzrRX/A6VG8LPc/LSz/Z28B6SCTBJMR/eYDNSf8ACGeDtKBMGlWx&#10;YdNwyetZHxUurr4b+OtX0C7ZxPpN1JbMf721sA/iMH8a4y98aSSOcMSfc9BXtqMpa3OS1nqdvq19&#10;o+mhlgsLVB0zsHFch4i8W28Rby44hnsFArmtX8TPNnL5FctrGvHJG4k/XpVxp9yZbl7xP4rDhuQC&#10;K8v8aeIyxbnOa0tf1hmVuSTXB+IL1pWcglh2rVKw0m9zG1zUy7kZOTWBc3Z3cEcVZ1OUs7Z6dKyZ&#10;ZMMTkVnNnTBDdd0+PxHpc1rKARIvHqD2rxfVNOk0nUJbaVSrxNg+/vXtNvIVcHOQa5D4u+GDcQrq&#10;UK5ZPllx3HrSpytoRWp3XMjz2iiitzjCiiigAooooAKns85JHaoKns8gMe1VHcaLAJ4yCBU0bFsA&#10;DgVEmTgdAKswJwQK2sXex6j+zB+x78Qf2v8AxZNonw+0Jtf1O3jMrwJPHEwUd/nYZq9pn7Ifjm2+&#10;Ptv8Nta0a48OeJnuhbTRamhgS1GcGRyRwg67hkY6ZqP9kX41W/wF+J669cXWt2qJbSRBtLkEU4Zh&#10;8pDE8YYA/hXt/wAcP+CqPjX9of4fWuh+I7DS9Y1TTm8mDxRLAItZktM/6iSROGzjr1ruhTo2jKT9&#10;V8znbneS+47P4x/8ELfiR8C9a8Srquu+G5tC8HaLFrmraxA8jW8ccu7YkQKhpHO09AB71zv7HH/B&#10;PPwv+1jpGuahp3xESBvB6Le6zp9zYG2ney3hXmgkLNGzKOdjbSak+If/AAVf+LHxQtdPt0uLHSYr&#10;TSE0OYQo0q6laIMCO4SQsknfkrnmvIbD4qeKLSwvrOwvjpNlqpDXcGnxrbJcYOQG29QD2PFbwVKM&#10;npdf15/1+JDcnFa2Z9IfGn9iX4d/s2ftox/Du+0rxt4w8LXotZLTWNPvYra4aGdFPm7TEyHaSeCQ&#10;DjqK9o+MP7J37PPwq+E80PhrULLXdZ8J+LUsr/UkkhuLnVtPeIP8sM0wi3xsdjMvykjpzgfDWo+N&#10;fGXjlkbVNd1zUQiCJfPupJNqDooyeAB2p2m/Dm9vMHZIxJzjmt6btHSN/wAO39fMhv3rtn1T8K/i&#10;Z8PPD/w1+MvhrxKvgLTV8Z6T53hi7tdPSS70u5jlwiExq5iMqAFgrFR7ZxXypqnhDQ9L8NySR66N&#10;S1fz1EcFtauIBHglmMj7TuzgABT35rpNM+CmoXxAED7m4Awa6vQv2WdWvwStrM2Dj7ppSo1J/ZKU&#10;4xXxHU+G/wDgod448L/CPw94Z07xV48gj0S3+ziGe/t7yzVQTtEMcsDNEoXA27iOOMdKw/jx+2Z4&#10;o/aK+GmleGNdsdHuE0q5a6GqSWMA1S4YgjY0yIn7sA/dC9cZJwK6DQf2I9b1GUH7M4HbjGa7fw//&#10;AME7dW1AqDEyluO5xWssJiJKzRKq01ax8hLpUi4JQsM/WpodGaYMQrFjzmvvXwb/AMErr7WHj81W&#10;G48/Lmvc/hZ/wRms7+aL7WspAPPy4qPqEl8ckhvERt7p+Uun+BLu9UCK3ldjwPkNfW//AATb/wCC&#10;QviX9tjxw9xqks/h3wRpDqdS1ExkyzHqIIARgyEdSchQcnPAP6l/B/8A4JCeBfDkERutOjnlOOWG&#10;f0r7B+H/AMMtE+FHhCz0TRLC3sNOsVxHDEgVc5yWOOpJySe9cuJqUKMbQfNL8F/mKMqk99Eef/s6&#10;/sneB/2WPAkPh7wH4ds9CsI1CyzKoa6vGA+/LKfmdvqeO2BxXfNbpaqwAyT1rQvZcdOKxry6LFlx&#10;wPXvXluTk7tmyVtEE90VyRgDGeK8r/bH+Isvw2/ZV+IuuxXAtJdL8PXs0c2SPIfyWCvx6Eg/hXqM&#10;Wly3LAtlEPr1NeZftyfDNvid+xj8U/DllGZb7V/C2oW8A6l5DbuVUfVgBUNpF07uSPxJ/Z68faX8&#10;K/2crSDS1SCS/uLu6u5M/NcTeeyGRs852oox2AArxTxb4q8QftH/ABJh8IeGVe5vtRlIdySI4EH3&#10;pHP8KKOSfbAySBXn0vxG1iC0bwxapPdahc6lLFawIvzt5zB1UAcZLOewxX19+zp8KrH9l7wJLHO0&#10;dz4r1qMPql4vzeX3ECE/wL3P8R59APXTc1ZbI5XHlbfVnafD3wfoP7LXwtTw1oJ824Y+bqOoMu2X&#10;UJ8YLn0UdFXOAPfJPl3xH+JU8UcsqKZY2YKw9Rzx7H/CrPjfx6Z2kZ3OMnvWT8B/2f8Axv8AtxfG&#10;O18FeCrYea2JNQ1CVSLXSbfOGmlI/wDHVHLHgeyqyUUFOHc4v4M/s/8Ai79sz4y2vhDwNpc+q6pd&#10;nzZp2Pl2mnw5wZ5352Iv5k8AEkCv0+0vwZ+z/wD8EEfg5H4h8T3UPiv4p6lblVn2K2oXj45jtkOf&#10;s8GeC3UjqW4A9P1XSvhn/wAEVf2Vf7G8LWo1jxlq8ZbzZcG+12828zzEfciUnhR8qA4GWPzfhZ+2&#10;Jr/jn9pP456z4m8TXt7q2p3j7m3ZMcAxxGgJO1ADwP615spSqPTb8zuhSsuZnb/t6/8ABZX4t/tx&#10;6xdWdxqk3hbwezEQ6JpkrRxsmePNcfNI3149BXyW4fG9txBPFegaV+z7r98QUs5EB7spzXaeH/2N&#10;Ne12KKSWMRxPIIR8pJLEdOOlUqT2SG6iW7PErEuzLkgEsP0rE0lTD4hlQZBLMv619fWn7A09jas8&#10;gJkQZA6kcVwnhr9mJTqMN/KpZGkErcYBUnJ/Sk6MmwVVbnjsOizySkeU5z071pWHgy/uchLOVj2w&#10;pNfenhr9iKCC8jcWKOgHLEADn3r2HwP/AME+ZdTjhdNOWBJSArSr5Yb6FsZ/DNEqSSvJmXtr7I/M&#10;nSPgfrmqyKVtJUU+o4rutE/ZL1zU7YAQyysxBCIhLE+gx3r9gvhH/wAEnorvyp76GVUJBOU8pfzc&#10;Z/JDX1J8Jf2IvB/wrRJYtPtXuEGNyJ83/fbZb8to9q5auKpw0WrNIqb12Px6/Zf/AOCH/i/403tl&#10;c6rBL4f0aciR5rlD9oK8cLF1BI7vgfWv11/ZP/Yw8KfsifDmz8P+HrdIILbLMeGkmkIG6V2/ic4x&#10;noBwOK9fisINPthb20UUEK8BIxTI4pBIEWNmJHGeK8uviJT3N4RsM+WAEooUn86ryqszHzAGA7Vf&#10;TSZ5uwUVJF4XZ8l3JP1rz5rU3TMd0hQEhdv41z3xO+KWnfCTwPf65qM7RWtjGXPOSx7AepJrvJtC&#10;gsoWZlBwO/evz1/4K5+NPE/ivTtLtNHtZX8J6Wzy3n2eUBrm43bFVschV59iT7VxVsRSptKq7XNq&#10;EqftoU6rspNL8T5G/agu7rx14il8dwxy/YvEd3MXJUgRShs7CfUoQR9K8hkvXJ4JBHev0K/Zs/ZK&#10;1T4kf8E99Y0jxLYNa6tqcj6lpccy4ktyi/uvpkDB9jX5/anpElneSRSKUeJirKRyCO1fQ5Zivb0d&#10;VZo1z7B0sLjqtKhJSim7NbWMm8uX2HFYd+zOWyev510N3bBRwo/pWLf2xBJwBmvTSueOtzktaUhC&#10;MnPb3rktTUkMAB1ruNZhymRxXIavEEZuMA0pRNIs47U4irsQODWRMhJI6V0WqQfvDx+FZb6VcT8r&#10;DIffBArGa7G8XoZsf3sHOat/YU1G0kt5F3RyrtI9qtweELuRgSqRj/aNalh4XjRh5t0gI7LzWUl2&#10;NE1Y+ePFnh6Twzrk9pIDhDlCe69qza9k/aO8F20Oh2mp2pd3ify5SfQ9P1xXjddEJXVzgqx5ZWQU&#10;UUVRmFFFFABz2qxZjKnpxUAHBPpViz+4feqjuNeZZgTcwBBwKvWsQkAGSB7VUt+eBnmtbTbVmK4U&#10;kH0FdEVdlXLdjajIwuc10eiaO0wXHHrxTPDPhe7v5lMUEjE8DCk16v8AD/4B67r80ax2cgDd9vWu&#10;/D4eUtkc05pbsxPCvgj7e6jBCn1FeoeEfhJBNIivExyM8/zr1v4RfsO67qbQiSLylfnLcCvqH4U/&#10;8E+raFY5NQv4A2AcAbq9ujgGvekrHJOq9kfLPgf4HW8pH+jg7favYfAf7Nxu2j2WOSRnPl4r7M+G&#10;37J3hDw5GhkUzlcHkCvYvC3w/wDDeiBfs+nwjHfgmuxypU9ldmXvS3PjvwN+yPdXMcRWwIGeuyvZ&#10;/BP7HE8yIrWuw9/l619JaXcWdkiiC3hjA44UVsQ+IFjAwVH0rnnjJ2slYtQXVnkvhT9jqC02NJEk&#10;ZPcjBr0Lw7+zbpOmgGbyWYc9K3U8UIqnD4J/Sqeo/ESGyjYmVU7jmuKdWtPqaqMUdRoPw80XRFAE&#10;ceB2wBXVaFLYxSrHbxpu7BR1r5x8Z/tN6f4fjYPdqrY6buteyfsfXzfErw2/iSUN9laRorbJ4fH3&#10;m/Pj865MTSlCm6lRjhJOXKj2LTbU2sG5lAZh09KjvbgAZJPHvVm8mCAgYBNZxie+lwpwo6n0rw07&#10;u52WKUyvdSbUBOfyFOTTEtsFsO5/IVpmFbaMqgIH6mqlw23gjJNDlcmyKs2W4PPNV5ApyrbWBGCM&#10;ZqWYsxPGKrSyY5JGPrUtDufh7+1x/wAE92/Yy/bf8Z+Km06Obwv4iH2/wtd/wWvms5ngxjAeMkKD&#10;nOxkP8XHlHirxy+oM7SSkP1Gepr94vjj8GfDP7Qfw/vPDfim0ivtNuvmUhtstu4BCyRt1Vxnr9Qc&#10;gkV+feh/8EJINc+J+pDVfH8svhGzuNsIsrHbe3K4yUZ3OxCuQCyhwTngHIHo4fELk5ZaWM5wvLm7&#10;nxJ+z5+z14x/bU+Klv4S8G2bPIcPqGoyKfsmkwZwZZG/9BUfMx4HfH68eHfD3wx/4I/fsj3ctsob&#10;7Knm3d04AvvEN7t6sRk9egAIReACSA3oXwX+BvhP9lP4WtoPgPw9DZ2sJDGNHAnv5jxvmmblj6sc&#10;4UHAwAK+cvgT8VPEPx7/AG6tYuPi/wCD4vBHhbwqmfCJ1WVjDqE/m7UKl0SMuADIcEnf5e0kIuOW&#10;vVdRtLZGsIcqufA/xo/a38ffFrx3e+KPGPw+8d2basGltbq901rSNoA3C2ccwAdEUrwrE5bJyWye&#10;g+FvwO0D47eAbPxHoTJfWV5EZYpQpD7lJDo6nlWBBBB7r71+zHxy+AWh/tC+A7jw/rtmt3azjfBO&#10;iqZbSTHyyxkggMM98gjIOQcV8z/Ar/glNpfwE0u/0uz137NaXd/NfyoyyTzGWU5ZgytFGucD5REV&#10;FVRx0XG0tLE1Kd9bnyN4X/ZhgZYkfT1jJwoLAKpP1OAa9H0L9mMaNYkTLa2drIQ4NyqrEWGRlWfE&#10;ZPX+Kvtbwv8AskeGdCC75NX1CUclxKLMN/34WMn/AIETXceHvhJonhNjPp2haXYyngzJbhpn+rkb&#10;mP1NTUx66ChQPh7Q/wBj6bxKHaxsL3UHnBPmRWZ8o5HUOQsJHPaWofhV/wAEcNO03Za65cCRYIIt&#10;3nzBd2dwOY4v93tL+NfoL/ZEjYDMvuGfbx9Bn9cUraTZWmso5LSNLEVOBxlTkD/x41xTxs+jsdEa&#10;StseJ+BP2OfCXglIcrPdSxADMS+V/wCP8yY/7aGvSfDvgXTfDhJ0vSLe2dsAyCMeY3+8x+Y/ia6x&#10;rqG3A8uKNcf3uTVefU2wQCw+gwK451JPVlxiloin/Zl3IMs0cY96gv8Aw7c3KKkNygZm+ZsZCj+p&#10;qw+oZzlhn8zSJelpOGbBrnlctMn07wpDbyRu8jSPGP7xwfqBgfpViSxQXZIUAInp6n/61R2l4ScE&#10;kEd6xviT8WdD+E/gvUvEPiDUbTStK0+Jp7m6uJAkcKL3JPr6d81jJGsWbEjJCQoABNPTDjPGTX5u&#10;/E//AILwSa34gmtPhr4Kj1LTo2Kx6tr12bGG47bo4VBkZfc4PtVDQf8AguH4x8G6nEPGvw8026sC&#10;QZJtA1JmuIlI6iGZVLcc8MKmWGq78oKpG+5+jeuyZdwSCFGK8W+IH7NPhTxr5wutOWOWaTzvNiYq&#10;wfduyfUbuSDwa2P2e/2tPBP7XHgX+3vB+rx6hApCXELAx3NnJj7ksZ+ZW+vXtXT3zbyTgHJrgqUY&#10;yac1drv0HOEZWbWxyHgfWHS6k0i/SOO/sQEwq7Unj6CRR6HoR2NfkV+2J4PT4eftNeNNLRAkUepy&#10;yRjGAFkPmD9Gr9dvHOiSzCHUbHA1TTiZIe3mL/FGfZh+uK/LH/gppq1jqv7VOpX1k4IvrO3llXuk&#10;mzayn3G3Br0sqbVZx6NE117p4BeRblLLjA79qw9TjUKxPyqvJz0rZF3uTacEmsfxBAJ7SWPJAlQr&#10;n0yK+gOTQ88134kaLAzqks1ww/upgfma5fUfH1pMxMdkWB/vtz+Vc94n0mbw/rM1rKDmI8Hsw7Gp&#10;/A3hK68feLbDRrLZ9rv5REm7gAnufasZStds6lTViebxdLJuCRQxAf3V5qpJr1zOwBlfJ/u8fyr1&#10;nQf2WbOH4g3+k6v4itJrPTbJ7uaWx/eN8vBTHPIriPih8Nx8L/iDDp8dx9stLhEuLaYrtLxt0yOx&#10;rFVIydkx6HPWwudQkKxxzSuOMKCx/StC10a/+ySXJtpfJiOHYjG003w/4xvvDHiGaO0kWMTz7Xyo&#10;bjd05ruNW12ZLgtGd0cF2EuYx0dZFX5iPr/OolNp2KTPOvF1gniTwje2bkM0kZK/UDivnCaJoJXR&#10;gQyEqR6Gvq288OpFeahHG3zW8pCjPVSMgflXzh8TtFOieMbqMLhJT5i/j/8AXranLWxliI3Skjn6&#10;KKK2OQKKKKAHAfuycVu+F/Cz6xb+YGCqW9axSNtoDzkmuj8Ham1rYlAcc561rh7OTuNnS6H8OrVX&#10;BmlyDXo3gfwdoVq6iWMSheuT1rzK18QSI4O4c1v6N4qYlSGwRz1r1KMoReiM5RZ9K+BLnRdGdBFZ&#10;W64AxlQSK9k8GfEOO32rGIkBx0Wvjzwt45eGdAzkg4716X4T8fkyKFkJK++K9nD4m2xxzp33Ptnw&#10;N8V8bVEpU4x1r13wT8VxJGA0gBHAGc18MeDPiC4ZC0mCSO/Nes+D/iSYwmHwBz15NexTrRnozmcb&#10;H2x4e+JIuUXDgEDoDXaaR48DKuZFye1fIHhn4qhQg80jPTnmuvg+NkVpbgtNg+7UqmHT2Gp9T6ot&#10;/H4CEF8gdBngUl18XYbKBg84UrznIFfJGtftNrZhhFKWYdPm5rzrxl+0bfagrgXD7GHY4xXPOhBP&#10;UalfY+yPGH7VNjolsyi4VmHocV4N8UP217i7eSO3nZUOQAD196+ZfEXxJvdWdgZHAc565xXNXV5c&#10;3svAkcH2zXPOcYK0EaRjdq56T4o+Oupa9dO8t1JtPI54r9xv2KvCK+Bf2S/AdkABK2jwXMvGNzyo&#10;JGP5sa/n70vQLy/mQrFISxHJFf0V/B2SL/hS/hMoypENHtMHoMeSleTmk5ypJS6v9GbUklPTt/kb&#10;Nw3nyhQQo7k8YqTzEt4goBAHc8ZpizLuOwDb69SajknUKS4De2a8JxZ1XRBd6sI84DNj0HFZl3qs&#10;z42oFHuMkVbur0chFAPsMVnzK03J24HTjJpqImUL3UZcZd3Oeyj/AAqiZ5HYsUdlPrWpJbADkZ+t&#10;Z+oTmEMAeR7VStsS0QM0hIB2op9Op/GkSeK3QIERFXpgYFLb6bcamQwOxCOT3p66bZwM2+VpWXrz&#10;j+f9KiViokLalF5sASISMzHBx0O0/wBM1d/s+TWbd4ZLWOSKQYZXUMrD0I71MWtNPt0kKomxg2By&#10;QOhJ/AmrR8SIh2xKVHqeK5pyfRG0TEb4GwTZax1PWvDrkEE6VetBGM/9MzmLPvszW74P8B6f4H0r&#10;7IuoatqjGRpXmv76W9ndj1+dySB6KMKOwFRPrjzMSWB+vNNfUtw5JOO3pWD5nuxto23v4LfiOIAD&#10;1/8ArVUvdTFyoEgVlU5AxgZxWTJqBzgE8e9V5L/L4JxihREpGm18qZCgAH2rO1rUgkKXBY5t3Eh9&#10;l6N/46T+VVZb7OeSarz3AmRkK7lYFSD0PFLlsUmaNzf9en51Ul1DhRu5NZNneObVUkJZ4j5ZPqRx&#10;n8ev40hldydoJqXELl6bUcMfmIpI9QG4YbJ4qmmnXFyeFYg8cCp18PXYQEROce1YySLizT/tLy7c&#10;jOWbgV+Tf/Ba39pu++K3x+s/hTp91t8PeFRbzajBvIjvdRmG+JJMdUhiIcj1YnsK/UybzYmbzFZQ&#10;gx0xyf8A6386/Ab9pX4sXmjf8FPPi3JPbx3s+naxq10kE8YlWcR2jRohVuCPLGMU8PBOd+w5P3Wz&#10;Q8M/E/w1H4V0PxV4bu7q2k8G3on1KJyANYVJAVlcYzsGMbB8u1h6Gvqr9nrw34T/AG+f20PiF448&#10;XXdza/Dnw54Xt576zM/k2sbmBQjgj7pVUduMdq+IfhfqXhz4/eOPD9vofhbxDotjPOBqH9m5awjj&#10;Jw4kVsiNCCR97Az0r7z+O37OXg74V+E7C08Ix+LNa8La81tH4m0XQXj+1awkAIjh5YHYSCGx6c1e&#10;KaS5Vu+oqej1Pj3wV+1fH+yJ+0ivxP8AhZJrE3w6l1eTTrq1vMlry0V8FJezNs+dG6g8HvX7h+Av&#10;Hum/FPwLpHiPR7hbrTNbtY7y1lU5Do6hgf1/Ovzo/aJ+L0H7S/7OviP4O6b+zV4g+Gmh6LoNxq2l&#10;anqVl9njhktk8weWUTaWbGD85zk9a8v/AOCf3/BaPwt+yz+xKfCPiK21XV/FXhq4lg0m2jT91NAx&#10;3oGkPChSSCOuMYFcFam6qU4rXZ9fRnSklpc/UH4/fHbwv+zh8Pr7xP4s1ODTtPtEJUOw3zvjhEXq&#10;zHpgV+LPxZ+Osn7R3xX1/wAWSWq2KaxdNPbwLwY4hwoPvtAJ9ya8l/aW/bU8b/to/Ep9b8V6jJLa&#10;xuRZafExFrZJnoi+uOrHk/pWh4DZ49OjOCQgz9favSwGCdK8pbsxrSukjorm42sAOMdarahcLIpJ&#10;IANP1Hghh909DWXc3IKEEjIr0XoYI4f4ueGRrWnG6iUC5tv/AB9fSuJ+EfjRfAXxN0TVn5Syukdx&#10;0yucH9K9Q1e4LAqQCuOeK8g+IGhjR9TaeED7POSR6KfSuetC6Omi9LM+0dUfR9K8R3Hit9Is9E0r&#10;S7uGSy1CBgU1CCbG5X9cMTke1eVftZXFrq1noOo31/o95r73bxhrAjY1r1TIHTHH5mvni58eaxe6&#10;BHpUup3smmxHKWzSkxKfpWYJ2BB3nK9OeRXFToOMlJs15DV1C88jXJpAcmOYsPfDVqQfEm9tPEU2&#10;oQBFacANGw3KcAD+lcqZSzEkkseTVzSdKvNdvo7aytZ7m4m+5HGpLN9K2mluykl1NO78UXWpX008&#10;khV533Pt4Ga8++N2mG5gtr8AlkOxz9a7zxV4O1fwLdQwatYz2M06b0WVcEiud8U2v9teHbmA8sUy&#10;v1FTGVmmhVIJxaPH6KGBViCMEcUV2HmBRRRQBNKCLSP3q3o8xijOCRiq118tvEPanWD7QadFlyWt&#10;jZhvOTk59Kv2F+yOADkk1hRuWGQcYq5ZStvGCSBXZGVncmx3Oj6wyuvzYA7V3PhfXnEgAYgGvLNM&#10;mYSLgnHpXZ6DM2FYcV3UJswmj2vwn4kIVGLn5T1Br0fw540NuqgsxH614j4Vkby0ByM16J4aieQI&#10;vrXs0JtbHFLXc9a07x1OigRuVDDqDV+LxJd3qhTJJg+/Nc14X0wz7QSSBx616V4P8IpKF3IDnHvm&#10;vTgpS0M5SW5gw2V5qsgBV2z0xzW3pPwlvtVkBWJiGPfivWPB3w6juI13Kqgegr1Lwf8AD2GIoGVS&#10;qYPTrVypQXxEqUr6Hhnhn9l+bU3BkVUJwcYzXpHhH9jO1WVXkRnJAyAOte7+GfCkEIQbVVj7fpXf&#10;aJpEMKooABFck6ijsjRank/gD9kDS7VkDWkTKTn5hnBr74+CEh1L4X6ZYEss2jxi0IJydqj5T+WP&#10;yrxDQjFaBRlQBz24r0H4U/Ea00TxdBavMkcd+fJIJxh/4f14/GvKxkpVY6dNTSCSep6rNCbRBvV8&#10;9ihwf8/Wua+JnxAi+HXga51m4mkZo28m2tjbGSW8lPCxoqkEkniu2mg+2ZZGQMP4WrIPhmDUtehv&#10;b8xXU9oCLaMLhLf1YZ/i968iE4XvPU2cHtHQxPAmsavq/hW0ufEFhaabqk6b5bW3lMqwZ6LuIGWx&#10;1xxn160/xr4y0b4eeG7vWde1Ww0XSrFDJcXl7cLBDAvqzsQAPrWz4313TfBHhy+1XUJ4rWy023ku&#10;rmeQ4SCJFLOx9AACa/nx/bF/b117/gpB8drq/wBQnlg+HejSyyeHvD8ly1vYxW0XXUL1l5yVwxIy&#10;w3LHHgkk5QgqkrrRGzdlqfp/47/4Ll/s/wDhjWprDTdY8SeMJoeraFo0s8LH0WSTYjj3Uke9Q+Cf&#10;+C1n7PXjrVEsdR8Q654PupWwq69pE1qhPvIoeNR7swFfl7NrVt4x/ZVTxR8OvEMOrXmnaibbVrCZ&#10;ptL060tCwjE8FtZvGflcjd5zysVdWJHNdf4x+G/gPR/+CdEfju5k1TVPibLrEWkT2tprk1vZKxlk&#10;LFYpfNT/AFMeR5iuMmuiVCCXUy9o2fuH4D8e6H498KW2p+H9X03WdMu13QXllcpcQTD1V0JB/Os7&#10;UNHsoNefVFtLcai0fkG42AyGPOdueuM84r8I/wBnPxj8aP2VfhpY/GfwPZeKNI8C30zx3VxLYn7H&#10;KY32v9rt1JilhzlRPFsIwcCPk1+qP7Bn/BR7wz+3J4KmSIQaR4x0mJW1TR/PEgQHgTwtx5kDHo2A&#10;VPysAcZ5pUeW7i7mik9Ln0HdX5ljaNgSrjafpVfTtVdoAkjMZIzsb6jjP48H8aqXV0d+CcVRkuza&#10;agmDiO5GG4/jA4P4j/0EVlKBpFnTQ6iSMAjPvUp1EsTlic+nFYcF02eQeauwlpMYVmHeuKcdTRl1&#10;7wtkEEgn8aikuXVCQBkVds/D9xeMMKyg1oxeFre1QG6uYYVHJDMAfyrPmQJMwA0k3AyGHPSrVrpF&#10;xctwrMfoRW0dW0XTB8iy3Lrx8q7QfzrH8U/G/TfCGnSXFzPpmkWsfWa6nVFH1JIFS5N7IpInsPAk&#10;w1aXzm2RTIJBk45Hyn9Nv51qjSNL0Zd0sgkIHrgfrXyZ8cP+Cufwb+GlwpvfiFp1/dWz/Nb6Vm5d&#10;gRgjMeRxkHr/AA18xfFv/g4x8C+H/NTw54V1jWZxwst9cJaRn3x8zfpS9hUlqWrdEfqTc+MbS0Vl&#10;t44lHqBuNZV58RbiBWZQqqufmbGB+Ffhj8Vf+DjX4oeIEki8PWPhjw5E2cPFaveTL/wKQhc/8Br5&#10;e+M//BT74yfG63nt9a8c+JLq1uMq9vHcC1hYHtsiCgj60LCdy0pM/ot+Iv7THg7wLbtJ4m8ZeGtH&#10;Uncwu9Qhh5+hINfgz/wUb+M/g/wv/wAFULz4geC9V0nxXoVzd2mpXJtiJracmNY7iE9myFfPb5q+&#10;RNQ8RalrEm+aSSZ27uxYn8TVGWK4uWBaMhl74NaQw/LqmXGNtH1P0zvb3xz8TP2h/DPh2U2Wl/BS&#10;ys08Xm60i3Wz07UtPiAkUFYwqliwWIo2SGJzVr4TftWR/Efw3peufEF5rbwD448S3mhXuqWBFtde&#10;E7rz/Ps7q3deURDKysOhXrnHPzN+xZ/wUDk+CPhWTwH4+0m88XfDS9LF7CK7a2u9OZ/vPbyD+En5&#10;jE3ykjPB5r6y+Gf7QP7Fvhf4XSeHpb/xReeE5b7+2ToF9pbyz/asIAm9W2lfkB64rkq0m1Zr7kOK&#10;a0PqjWPG3xi/ZP8A2TPjlpfxY8RaJ4v8H6FoUkPhPxAYhHeaqtzE0cKuV4L5ZQeM55yQa/Bb7JJf&#10;anKUD7Xbt0NfcH7fn/BQbxF+2/pul+B/BujX/hz4YaA6m0s52zNdlRtR5SOMKPuoCQM9+MeJeB/2&#10;fpLfY1woLHmt8FhZQi3JasUqqSOG8E+HJrUxvJGxQ98V7Z4RsozYKyYAAHBrW0n4Yw2sQjMQIA9B&#10;VaTTG8J6qIyR9nl6egr0oqxzzk5Fa/j8mFo+QYz09jXP30m3PBBHtW94iuYyS6SbSBgEHmuH1vW3&#10;idlDRsT3HH6UWFEr6pdEBiT2PeuO8StBqFtJA+HZ+mOSD61p6lPLdk72YewrJuAsHOAtTJm8FY4G&#10;7t5LO6eKQFWQ4qMHqcgVv+K7NbxfOjwXjHOO4rn1wcHI4rkasdEWe+fCnQfAPxA8FW+gQ6ZPJ4h+&#10;xy3k98TgROnOz6EU3xt40h1j4f6L4s8M2cWh3nhycWFwIACdpHDn8R+tZn7KHiTwp4bsfFDeI9Ul&#10;0u4vLP7NbyRpubDfe2++Kt+F/i/4G+Gmka/pNppV9r1rqUg8p7htqkDBDEHuDXHy+89G7P8AMTXf&#10;U0v2gVg+L/grS/E1rqU92dHto7W9ilj2uhY/e+mSK8O8Q6aumBVU53R7gfXrzXdeMf2i9W8W+Cn0&#10;BbSxs7F2G4wx4kdVOVUnvjiuAuHaWE72Zti7R7CtKUHGNmOKPFb3i9m6ffP86iqbUONQnHpI386h&#10;ruR5stwooopiLN9/qYhntTLQkZx0qS/z5ERx0FR2nVvSlSZdR6l2PhR3Bq7ZrtTJ5GfpVCFtwAJO&#10;au2smVI9660xLY39IIaRSc8V2OhcKpyQPTtXGaS+JBzgCuu0GUFkIBIOBXdh3sYzZ6j4SPEZPIHS&#10;vT/CyJuQEDJ7+leXeDLG6uQojt53A5yEOK9J0e+ttFjjl1G9sNPRRyZ7hFP5ZzXs0JJas5JHqvg+&#10;FcqCMZ9K9c8GFAkeBn+nvXy6f2pfA3g4Zl1z7ay/wWcDSH6ZOB+tU7z/AIKd6P4fiKaR4dv72Rc7&#10;Xup1iU/goJ/Wu2nj6FP45Gbw8pLRH6E+CpgAEJ+U4r0fw5dRxMDuBAFfkH4i/wCCr/xEu0ePSYNG&#10;0WNuAY4DK4/FyR+lY/gT/gqH8XPCHjGHVLrxJNq0CuDLZ3EaeTIueVAAG36isJ5xh5S5ddepUcLN&#10;I/cbStYSEKzFdo54rZt/G8FtlzIQE96+Yvg/+1NZfFr4XaT4ktgbePUrcSGNm5Ru6574OaZ4m+PI&#10;t7SQCcAKPWuuVC6uZRmme9eMfj/Ho0TlZ1yP9rBrwf4p/tn3mhXa3FpeFLi3cPGVblSDkGvBPid8&#10;fJb+WSOGVmI43ZrybV/EU2qXDPJK0jN15zXJOvGGkVqaqnzbn77/ALHn7TVr+0j+zP4S8YXdza22&#10;oatG9tcqG2L9qidkdRnuSuQPevUxdOp5Y5PvX5ef8Ebv21vBy+Dbz4EePzaWdrrNzJNot1cYWG4k&#10;lxvt3J6OWG5D3yRnIXP1B4v+N17+xh8ffht8NtTk1HWtC8f6lLZ6ff3Ny001sNoCxsWzuAdkAIx8&#10;rd8V83iouNTlhG935bf8DY66STjq9iH/AILbeP77wD/wS9+LV7YySR3NxpkVgXU4IjuLmKGT80dh&#10;+Nfhf+y58XPCXws+AfiHVvG/hy38ReH/ABjfjw/do5dJLaCGNJQYpEIdCXlySMg7FyCOK/oE/wCC&#10;kfwNm/aL/Ya+J3g23Qy3uq6HM1qgXJaeLE0Q/F41H41+D/8AwTJ8N+Fvi/8ADH4hfDvxZ4Hk8bXm&#10;jyp4gtdNj1KSxuDGg8q5KbFLOy7YSVGDjPWooOzsVNLkuZumah4G+HmjNP8ABrxrYy2987rNoHiM&#10;mGS5ST5ZIBMoCSgqSuWEbYPQ16qn/BNz4t337N6amk143hnUtah1UFpjcCytQhjkXzFDJuXeq5Bz&#10;ndj7rY8q074kfDjx58XtJ+H3wb/Z90WfxPqF59mjn1m9v7wWsgPLlHmRQqAFmaRQqhSTwK/QT4ff&#10;tz6F4huX+F2m+LdO1rSbfX9O8HLrEsUmk2N1cywXLyiOaMs6IZoFVX2qDu42ht42TVjKd01Y4b9o&#10;D9tb4zfthfDTTfgl+yR8O/Fdp4M8LwQaVqGspZC2jvUjUL5Ill2xxQnB3ByHkGcgAlT8Z/tDeAPi&#10;z/wSE/aq8G+KjYnwtrEtumpx2Mcwns/mwLqx3qSskBJxgE7QyjOVzX3/APCPwJ8ZfG+ra74V+DH7&#10;RepeAviJ4ckcaj8OvGem2oksSMY8uRYmMsJ4KzIjhlKltpOK+YP+CtHgD9oqL9jvTL79pe7t73xX&#10;onjMWGiXES2ZSezltHaR0a3UAqXiXhsEEcgVzydm1F+ZrSton6H65fsrftIaD+1t8A/DXj7w+/8A&#10;oOv2okeEtueznHyywN/tI4ZffGe9eg3dml1auhkVHOCh67WByD+dfz7f8EuP+CxFz/wT2+G/jHwt&#10;e+G5/F1hq9ymoaTD9uFrHY3G0pKWJVso6iM4AHKdec1e+OP/AAcA/HT4szyw6TqWm+C7BiQkOjWo&#10;80L6GaTc+fdSv0qJWety405I/fseKtI0zTFu7ueKCAJuZ7iRYlT1BJPGOh+leb/Er/gpR8GPg15i&#10;6v8AEDwrazxDJht7lbqfjttj3H9K/m08Z/tZ/Ef4jGc6v4s8Q6kLty832m/llEzHqWBOD+NceNQ1&#10;bUwQ1xOVfPCkgfpWEqcHrqzaMH3P3x+K3/Bxb8HfCPmx6TF4p8SMBgGOBbSFiPeVlOP+A180fFL/&#10;AIOctZnEkXhPwJolj2SXUbyW8b/vmMRjP/AjX5W2ngq91BwRFI5buQSa6PRvgnqmobcWrgH1GMVM&#10;aa6RLUI31Z9OfFb/AILwfH/4mCWKDxW+hW0mf3Wk2cNpt+km1pR/33Xzh8Qf2mvH3xcvTceIvEet&#10;65OxyJNRv5rxx9DIxx+FdFoX7NN3OuZsIOMgDOK7bw/+y7CoDSIXJx1FawovohSnBHz+0mrauQHn&#10;uGB7AkD8hU9p4Avr5gfJlYnvgnNfWWg/s420CLttlJHU4rs9B+AccYUC3VR7rg1aoN6sXtrbHx1o&#10;3wO1K/Kn7O6jvkYxXWaR+zVcybTKpwfQZr7i+Fn7HniT4q3N7H4X8Nalri6Wu++lto1ENmuC3zyO&#10;yruwCdgJYjopqfT/AIHJGB+5+7wRjpQo07tJ7Eyqy6nyDpX7MkQRcxsw64I61vaf+yxBMygwkH/d&#10;6V9cWPwbWJQDEMD0Wtew+FKoVJjwOp4/Sh8qJU2fJlh+ylYcCSxRxjncK6HR/wBm3TtNYNHp1uhA&#10;yMRgH86+pz8MYduQhVh1FaGl/BLU9emKadpN7eA94oWYfnjFYTqxirvQL9z5x034UxWyACAAr0wu&#10;K0rfwGIMjYME+nFfT1t+yfrESK2pTaPokR+8bu6XeB/uruP8qfL8EPAnhxS+qeIr7UnTrHYQCJD7&#10;bnOf0rzMTnWEpL35o4sRj8PR/iTS+Z8xT+H47SAN6fhXH+JfCNx4pkaG0srq8lPKiCJnYH8K+2/B&#10;83wrj1saVJoVvCmpo1rHqN9Mbl7OVhhJdp+XAbGfavg39pD44/Ez4X/ErXPCOt6nLpN3o1y1vJDY&#10;xrbxuB9112gZVlwwPcEVGXZxRxrlHDvWPf8AyNMDjaGKi5UJXtoznPiJ8JfEnhHT/tWo6Tf2ls38&#10;bpwPr6fjXmWoRKpOcMc1cHxg1SK+eSXULq4SbiZZZWYSjuCCaraj5cpWWA7oJhuQ+nqPwr10n1O9&#10;R6GRcgNyDgj9aw9cQhGwMmugltjk4BPrmqWo6cZIzlSQOKTiWpHGyTMCMgkD9azLyxEMm5Vwr849&#10;K3tT05oH4BAFVGgWWMq+Bnv6VzyibxaexkBDwABzT1iPpip/s5RiCCMGniD15zSa6FJkKQkY9Ke0&#10;QMTEjsanWIKQB0FPePEL4H8JoUQueEan/wAhK4x081v5moKn1T/kJXB9ZW/magrY8x7hRRRQIu33&#10;zWcLDnirHhbwrqHie5ZLG3eYr1xwB+NQzgvpUZAOFFTeFdSmsbhxFLJGH6hWIzSw9r2ZdRM6qD4M&#10;31uA19eadYqeoeUEj8BV228HeHtK/wCPvWprlh/DbQ8H8TWBLfPISWLEnueaiMrbcA816PPFbIlR&#10;b3Oyh8ReGdHAFrpFzeOvRrmfAP4LUw+NV7ZLtsLLS7BR0KQB3/Ns1wjSNnqeKUknjrS9vLpoNQR1&#10;WqfFrxBrEZWfVr1kI+4khRfyGKwX1aa7YtJI7se7EkmqRYrwSQfSkEy5+9wKiVRvdlRgkWxdNtPI&#10;z3pGlZznkA96rG5AGRk003WMYJ5qOYpRLW8kdSM05WwTkjmqXnsRkE5NKsrFlGQSTST7DUT9F/2d&#10;viIPCnwB8NWYcoI7NW69c5NS+IfihcavuVZWCHIwD1rxnwprzweDtKtg5Cw2ka4zj+EVr2url2AD&#10;7Sea+mliW4qNzyo0ktTfvtVeadiSzZ75zTrW6D7jk5HvxWI18SwAbOeuT1qS3vCCGBwPSuZzNbal&#10;rxFZvc2pdHaOVOVZThlI5BB7HNfVf7H/APwcBeJv2d7PTvC3xj8OD4l+HNIdf7P1X5DrOmheFIZ/&#10;llwOhJVx/ePAr5ejlW5QEjlhXOeNPh9Fr9szKoLY6etZVYXWmpcYrS5+zOjf8HHH7LniKwWS48Q+&#10;JdIkkHzW97okzOpxyCYwyn8DX4zfHr9rTwt8C/8AgpLqPxa/Z/1K6/sOLVf7UtEvLRraNjLzcWzR&#10;k5MLFnXnHyt2IzXi3jL4R3VlK5WFsD2ri7vwXews6mKQhuOma82d09EdMIR2vc/Y74Z+HtJ/b00j&#10;x58R/wBmjQPCWh+NvGFhjxLpt1qSxarpshiAkhjj28W8kgLGRP8AWAgHbytfNXgL9ifxd8I/2JPi&#10;94e8eaDfab43bU5NQ06L/WTPcW62zxPEVzuL75VBHJ3GviD4V+NfGfwX8YWmveE9V1nw/rVg4e2v&#10;dOuHt7iE+zoQce3Q19sfDD/guf8AtB6Rqtrfa74f8J/EDVLOEQwX+taEv2mMD+LfC0YL/wC0QW46&#10;1aqJ7q2hjOjJfD3PtWT9lvxL/wAFVf2Ivh348ng134X/ALTnw3EenNq80Uthd6rFCRiRiAHIeM+Y&#10;r/wyeYvQmvkX/gu9+2fd/ESPwH8G38Xr47vPhnbM3iHXFWMLf6oyhCgKAK3lKCpYDlnbOSCazPjt&#10;/wAFWf2oP2p9Gm0oX2leBNLvI2hni0KAWcs0bcFWlBaYqRwV3gEdRXz/AOE/2RZLu7Fxqt1PdzSH&#10;c3GFJJ98kn3qVSk1ZIULRd5M8A0fw1c6pIuyJ23HHArufDXwJv8AU2RnjKK/cj9K+ovCH7N1lYIi&#10;x2sS7cdV/qa9E0f4OwwqgEeQP9npW0MH3KliOiR8x+GP2a4QEadXkPcYwK77w9+z5YoVIs1IHqM/&#10;zr6B0v4VCNgDEO2MjoK6vRPhiodV8psn1XitJUIpaCjUb3PCtG+B0UO0Jaoo9lxiuy8J/Ai61vWb&#10;PTdN03UNV1S+OLaysLR7m5nwPmKxoC2B3PQZ5Ir3TSPhdGWTdGSc/wBK+4/2BfCvhz9nX4A+J/Hs&#10;8dnea7eymOTy5FaeGBCEht89UDyFnPrvGc7RXFiaqpx91XKiruzPz11j9jDxj8NbGC58T+CvEfh6&#10;2nYKtxfWZWHceApkUsiknorEE9hXqX7Kn7CEP7R3j5tCl8QJ4ZSC1a6Mg08XUlwFZQUTLqqH5s5I&#10;bp0r7/8Agr+1UPjp4iufC/inQ9OSz1iJ4ogmZIphtJMUitnOVzyPy5rhfBXwRvPgB+1LFPY28g0S&#10;2u9iTyuqKbeVcYyxG4qHAOMkla5Hi5KLjOydtByUUr9PMzdJ/wCCXXwD+D8SSeL9f1fXpouSmra0&#10;tohPtFbCLI9jurw74y/BPwF/wumeDwvLJa+DbiSFQdOTa9rGQokWPzFIyPmIJBHIr6K+P/7Lnifx&#10;n8c9TufDmkRXFnfbLqW7u7kW1tGzLhlBwzs+QThUIGeSDxXC/Ev4fN+z5YQ3PibwfqE8chCLepqC&#10;zacX/u7kVXU+gcLnsTg44546nh4OtVm3pr5GWLxEKNN1Ki92Plf8j6J+D/jD4d/Cu90T4b+C7W2h&#10;sWhZ1a3O6PeV3kyOeZJXwSzEkk9Tmvlj4nfsx3+i/FDW7HT9KuJLOG6cwuE2xiNjuX5jxwpA69q5&#10;6w/bTtvBHiCzu9OsNG02G2uEkcQ26tI6hsld7ZbkZHXvXpP/AAVB8byeDtM8KeL7C6mfRvEFqYt0&#10;ch8sttEiNjp8yN/45XzH+tOHhSq1sNeXJa9/N7ngz4pw9XC1cRQTl7O11to9Lnn9x8FLXScNq2ua&#10;LpoHWMS+fJ+SZGfxqhdP8P8Awxky3OrazIOoTbawn89zfyr5Z8V/tOsqPmcADgktj+dcnJ8XtU8T&#10;+b5UlyFME1xDthkcXIiBaQKQMYVQzE9AFOa+bxHGmPrXVCFl6f5ny0uLMwxEuXDU7fj+LPrzUv2i&#10;9A8MIV0jQtFs2H/LSZTcyD8XJ/lXFeMv2yr+7Ro5dUnWI8BI3CJ+S4FfGWtfGySdmJuXJA/vYxXJ&#10;618YWlbHmMffNeTPEZri/jk1c4nPNcU71JuzPqfxH+01Iwc+a8jE9S1ee+Jv2g7m5DfvyAeuGzXz&#10;vqvxYds5mGfXpXN6r8S3kLASFgfQ1th+H689ajbOvD8OVZu82z3TXPjXLMxLXBz/AL1bX7Tscf7Y&#10;P7NEXj+w2y+OfhrDHp/iKNOZL/TCcQXZHUmM/Ix9CCeBXypfeO5HDBXYntzXYfsw/tOXPwC+MNjr&#10;U0Qv9Fulaw1rT35j1CxlGyaJgeDlTke4FfUZVlU8FUValuvxXY+xyPK3gql1s9H/AF5HkkmqSMSM&#10;kAVu+CfE48/7DcNiOU5jJP3G/wDr13v7Wn7Lb/Br4vSx6JM2o+D9fhXV/D1+vKXVlKNyc/3k5Rvd&#10;a8/tPAKWrB7i6jjIOeuW/SvvKVRTipx2Z9ZKC2Z1xsScE9D7VDdJb2sRMjjJFUNY8Qs0cSwSMVRN&#10;rNjBYjvWPLO8xLOxY/U1s5GShfUh8RXMblhEowehrnLkuWJJwa37hFkQ8YNZF9b4OSMA1hUd3c3g&#10;kipAxuMqSNw/WpxEAB3AqmCYpcjtWjDNG0IYsFI7GkimhI4QCTgDNJcoFtZCOQFOKS41OKL7oZqo&#10;atrkg0+coFUBT/Ki4NM8Pvm33szersf1qKlkYvIxPUnNJWh5rFXkgUjDBpU++KkuI8EEDg1LepSj&#10;eNy1aEzaY69StRaQW+2oqglmOABTtIbLsh/iHFS6NcLpXiKCSQDbHICc9OtFK3tLMJP3Uzr/ABR4&#10;Sfw1pNnNMSJbobtvpXrP7EP7Hum/taa1qMWq+ONE8GWWlqHklvnAZwf7oPXpVHXrzSr7wpHqF7HH&#10;N5MfyA9M4rxiPWlbXDMRIltJKC0cR27lz0/KvaUadKr76umc7U5Q912Z+iH7RX/BJ/4UfBP9kDWf&#10;iBp3xHuPEV3a/u7WWNVW2nk7quOteff8EZvgF4Y8e/EvX/G3jywtb7wl4Rtg0iXKB4mlY4GQeuK+&#10;i/h/8afgD+3/APDPwh8DxB4n0XULCyC2iIvlQG4VeS2Pvc881W+Efw0+FfwS/ZZ8a/CvxH8SrTwX&#10;qf8AbjrqU7ANczQqflCr7gV60cLCOIdWCTjZ2216frcwVWU6cYy0d9fLqfJn/BXj4Hab8Gv2q7uf&#10;QbOGy8P+IbdL+xjiQLGqsM4UDivlq1tJ7tgsUUkjN2Ck5r9V/wDgpjpPwh+J/wCwX4f8baRf6n4p&#10;u9CiXSNM1RAIwxXjdKv4V+cp8cx2tskUU0FtBcWXy+WoDRyDHcc5NeNi8PGnWlC+l9PQ7aVVzpxl&#10;3Rxc2kywWsUrK4LSeWylSNp9DXWSeEdK1C0uybhbBtPdBI5UtkEeg96pXPjaw1O2hjnZjJIY3kbH&#10;R1PJ/EViXHi94dQ1PywskN+Chz0xng1zJxW+pacn5G14k8G2fhzwsLo3MlxdSTeWoUAIB1z+Irlo&#10;JC0qA8HOKmv/ABbe6jp62skoaFcfKB1wMA1X00GS/gUn7zjr9azunJW2HZ2uz6V0zUQsEKA4KRqM&#10;Z9FFbNlqy5DEkEDrXCW2rkXAG4Dbx6VqWmqkHIJIPrXqqZypW0O7h1PzFBzgjp2qzbXwyDuIzXIW&#10;etkgEk/L+Fa1jqKz42tgnn0qnIVjstKvzgZOd3410OmlJohlQc1wWn6kEXG5ga6TQtXJI5PFaQl0&#10;Ezo38HW+qxfNGhLdOKpv8F7OYEm3Uk+orY0TVQwQZwD0711+jyxuASQwNX7OL3IUmjz6x+DFpAwI&#10;t4weOQtbul/CiIMN0OAPbFejWVpASgAVg3PXpW5peipIcqCdvAwBTVGKBzZwWk/DBFCnYBtHpXYa&#10;H8OUOz5Rkc9AOfWvTfh/8DvEHjuNTpGhatqYYD54bV2QfVsYA+pr1Pw5+xZ4ktgJNZudD8OocE/a&#10;75Wf/viPcc+xxWNWtRpazkl6s56teMdZysjxXQvAMexSVBOenT+db9n4LSONhtIx+Ne76f8AA7wR&#10;4VRX1PxFqOryKeY7C2S3TP8AvyFif++RU11418FeDgBpvhnTnk/566hK10x99pIT8lrx8RxHgqX2&#10;r+h5NfPsFSved/TU8h8O/Dy41e5EdpaXF1KTwkMbOxP0FeiaH+zdrqxCS6tLfSYW/jvp0gx77Sd/&#10;5CovEf7Vl7FA9vBex2UA/wCWNoiwRj8FxXm/iP8AaNaYsz3Ekjk9S5Y/nXz2L4yprSnH7zyqvGNG&#10;OlON/X/gHu1h8LvDPh+ENqPiSK4kX70Wn25kDf8AA3Kj9DV6P4leDvBsLxWOkT3jOAGN9dkq+DkZ&#10;SPapGecHNfJmrftBTMrKknQcc4zXJeIP2gAkbNPdpEo9WwK+Wx3FGMq6U9PTQ8zEcVYyrpRVvl/m&#10;foj+yn8VNS+MX7Q2k6RpkNjYaVpSSarqS2dssS+VGNsalgM5aZ4+CeVV/Q15H/wUO/a4t4/2ldbt&#10;dNui8WhtHY71b5RLGo8zHuHLD/gNdt+zfr8n7EX/AATo134q3dlc3njLx9Gk+k2scLS3MwkBSwgV&#10;FBZhhnnIAyBI/pXwVYfsZftIfHKy1TxFD8NvE1taCObUJ7rVVTTnlADOxVJ2WV2POAqnJNcmZ4fH&#10;1MHToxb55Pmk+3ZHo5lgsyq5dSw0bucnzyeunZf11R9N/FL/AILdeNvEHhO00/SrbTdAv4lP2u/t&#10;13vcemxXyI/fqc+nSvZv+Cb37aV5+3p4d8a/DPx80Oq3Uemm5huhEqPLbswjfcAAN8bvGysBnn2r&#10;5a/4Jn/sq/s//tv/ALON5o/irxkdG+K51aeZRZ6ktrfwW21FjjWKYGKdCVZiVViC5GVr6x+Hvwc+&#10;BP8AwRB+Gninxnq/jK71bXtUtfLVtTuYDf3yJlktbWCMLgM+CzYPIBZgqjHTl2W4/wBtGtiazlFq&#10;zT222tt8z08pyzMPaxxOKr88WrNN6Wta1tvnufl38WfGd/4M+KGt+GGM1xfaRqM+nNHEC7ySRyMh&#10;AA5Jyvav0i8JfC7xr+29/wAEf9O8OvoGqab478PTJFpUOrQPYNc+RJiNgZQuEa2kKhumQfSvyi/Z&#10;s/4KR33wA/bmHxjutL/tg3V/fXeoacswi+0rdCQsiuQduGcMDg/dFfRfxu/4Oefi14yWa38FeFPC&#10;fgu2fISaYPqd4nuGfZFn6xGt8u4fo4fn0+LRryOvKcgw2GjO60mmreRZ+JP7G3xH/wCCfvijwnq/&#10;jp/Ccx8cpfaRYS20hvE0i/MGbZ2aWNVWTzCpDLnARua8iv8A9uC0vNQ0nVNb1WG5hfSbK7GnRj91&#10;aX1pP9nuIREgxELq2EzNgAMZwT0r57/aU/b2+LH7XIij+IPjjWvEdrbzefBZyssVpDJgjesMYWNW&#10;wSMhc4JryMTSy5YKTnv1r0oZRSgrR0XY9OlgKNL3aStHex3ni3x3anxDfppk81xpyTyLayyLseSI&#10;MdjEdiVwSKwrnxVPcYy5AFYsVrK/3mC8dqsjTURwN7OCAc9OorqhhaUdkaRw9KOyJZdZklY5YnvT&#10;WeacMVRio6nHAqaG1OcJHjHQ1dttOmdSApwwwcVblCJftIrYzBauSCzAA9hUsdminByx9627bww8&#10;rAMGya0LTwrggFcmueeLhHqZyxcY7s9u1/VJ/iN/wTS0a4813uPhr4sk0/kkmOzvYfMQZ/uiWJgB&#10;05r5vfUixJBYk9a+o/2XtKh8S/A/4z+CZZIUfWPDQ1eyV3C5ubCVZgBnuUMgr5Xk02O1kIubyCL/&#10;AGQ25vyFejlNdTpSiujf46/qenhqsatNTiye1uTMrDOQvPWpSQOCQM1HBLZ2yEQeZKz9XfjH0FRS&#10;XHmsc8gV6rZu+yFmkCnBI6/SqV4N6MSAcVLNKSSByaqzSE5xkCoaKRmzL5ZOcAVE7kLgZJNWblQ3&#10;OcjNVJcjgc1m0UkJvPcg1S16bydGumGAFjb+VWj9ODWV41uBb+GLxicEpj8TQnqOTsmeT0UUVseW&#10;AOCD6VawJYgQM1Vqe0l25U96ia6m1GSvZ9RLdjbzqwJGKtavASFmXoaieLdzzzV2xH2u1aJuWUfh&#10;WTlqpFunZND5/GV3qGkRWLyEQxds9aseAfE8Hg/xnpmqXFlDqMNhcpO9tL9yYKc7T7GsC4ga1mKk&#10;EEUobIznrXbCvJSU09Vqc7WlmfpJoX/BZD4TfD+0TXvDnwW07TvHUVr5MV6hURxNjG4V8D/GD4ua&#10;r8a/iPq/ibV5C9/rFw1xLg8DJ6D2FcmTx3PNKp6ZPNb4nG1K7XNZW7EUoKF0up0LfFHxFJ4HXw0d&#10;Z1A6CknnCx84+QG/vbemawi7DGSTmpbXSru/id7e2nmROWZIywX64qu2UbByCPwrnnKTd5M12Wg8&#10;k8ZOaVSAQTmo88jtTl6/WpuNMkV+T6Ve0Ah9btFPQyr/ADrPz15AFX/DK5122PPDg1UPiRWp6n9s&#10;zM5ByC1aFrqrIQCTmuT/ALXJcnIAqzbaoNwByBXepmbXU7KHVBySefrWpY6yygMSQfrXGWt+CVOS&#10;DWhaX7jqcg9ParjO5LR3mn+IGUjLAAdfetzTvEShgwJ5/CvNrPVHBOCADWlaao6DrkE9utXzEcp9&#10;Kfs7/CXxl+0R4p/sjwZod9rV7GoeXyQFitl6bpJGIRBnuxFfXngL/glP4xhhSXxf4w8J+Gk6tBFM&#10;1/cp7YjATP8AwOs//gnb8WrT4TfsX6ZHaCO1u9fv7m5vZhxJcFG2ICepCgcD3PrXZeJP2mmw4jkd&#10;ietfHZvxlHC1pUKSu46fM/NM748pYTETw1ON3F2f/DI7Xw3+xn8Jvh/Gr6pqviTxZcx9VUpYW7H/&#10;AHVDP/49XW6X408DfDaMHw74O8MafIn3Z57f7ZcD3Dy7iD9K+XfEn7RtxcBgJiB7tzXB658fZLjc&#10;GuDx3B7/AIV8niOLswr6Qvb7j5WvxlmWJ0pJpPyt/wAE+xvHH7XeoXkbJLqkwiQYCJJsQe2BxXk/&#10;iL9pgTO7eYARnnJOfzr5c8RfGp5Ax81lI65bJrj9W+LjuzMZDgjpnj9a8uU8dX1kzkjSzLFS5pyf&#10;9ep9Ma7+0XPcZAlCBvVulcVrXxxmlf5rjPfjtXzXr/x4tbIsJLtZHUY2Id5rh9e/aGuJwyQYjA43&#10;Mct/gK2pZTWm/ebZ62F4VxFSzndn05rvxh8tnZp1UepbAH41w/iT9oS1t8qk3nuemzp+Zr5r1X4o&#10;XWpOWlnllOe54rFu/GM82QHIJr2MPkdtWj6zBcJxjrM90179oG9uSVSZYVJx8pyf1/pXJXHxbf7Z&#10;FNI4uCjhmST5lkweh9Qa8oudcllfLOxpovHl6AsfzNenTyenHVn0eGyOjT6H71+K/wDg5a+CfgHw&#10;Npceg+HfFPiPVlsod9nb20djZ2knljdD5kh3YU5XKxkcccV8r/HD/g6G+LfixZrfwR4U8JeDLaQE&#10;JPcK+qXaD13Psiz9YiK/MG1t57qZE3LGHYLljgDPrUiWJVyHZiV4IxyK9RxR7vO9rl/U/F91qWqT&#10;3jybZp5DK3lKIwCTk4C4AGT0GMVFd6xeaxJumlnuZAOrsXIA+vaoobVAxITP1GTWxpGhaheQvdW9&#10;pcS20RCySrGTGm/KgFugzyBnrUOSjsYpxitEZUcEsoyW2g+tSR2SqCGZmI/Cvp34Xf8ABKj4neN9&#10;TvYtYj0vwtBo9yttq32y4FxcaWXt1njLwQb3JkDxoi9S8irxyR7T8Lf+CW3w98N6amr+NvF1xqdj&#10;pZS91C4tLiCDTpLWV5YrZQGdbhC7S6bMXbYixXRyykbqylXii1GT8kfAMMCeQwEQMgYFT1OO4/UV&#10;PHYTTOpC4X869W+MPwy0Xwn8W/EGneH5kudCtb6SOxkF0l0DFu+UGWP5HIHBZcqSCQSME4D2Vnpa&#10;EzSwxKv+0M1yTxyvyxV2edPGpNxWpzFn4elmYA5JNbFl4TLbdy4PT6028+JOh6RuCSNcOBwEGaxd&#10;R+OMzhls7WOEEcM/J/KphTxlV+7G3roXGniqusY29TtLPwqsagsFUep4pbzUNL0MH7RdQoV7Z5ry&#10;rUvHuq6vkS3cgUnop2j9Ky3kadizMWY+prphk83rVn9xvDKKktas/uPTtT+MGm2jFbaB5mHfoK5/&#10;Uvi5qV6CsPl2yngbRk1ySDBzjA9akRCQSAQK7KeW4enry39dT0KWW0IW92/qaE3iXULl2d725DOC&#10;p2uRkHqOPWqoc7+TnPemrGzngZxUiREckZzXUopbHdGKSskaunzfKBnpVl5iQMECs61ZogGHftVr&#10;zgTgE81ohcutxzMWOM4zUEzEqeoNOJLg+ufXih1Cx5ZgqjqScU47lJWKsikryKq3CHqDVXXPH2ka&#10;KGWS7SRx/BH85/SuP1r4xtNuWztQo7NIefyFPlMpVVHdnabgBycZ/SuM+KXiGM2aWUUiu7tufBzg&#10;Dsa5jUvF+o6rkS3LhD/Cvyj9KzGYsSSSSe5ojGzuZVMQmrRQUUUVZyhSoxVgR2pKKGNM0IP3ig9y&#10;KmiDW0quvGKq6XKC2wmtFMHg4xXJPR2PTptSimO1TT11K1EsYwyjJrCGUcqwII4roLKf7HKVPMbn&#10;8BUXiLRVA+0RYIbkgVUKltGctWm1qjF6kYJINSWkXmzxqeAxC59OajXGQDwK63Uhoa+DbaS3Mj30&#10;Zw3Rea7acU9X0OU/S7xP8Z/Cf/BOH9m74UWWneBfD2v23i63SbWru8gDyyKw+bDHvzXzT/wVW/Zn&#10;8O+Adc8O/EHwTbLbeFfHdsLmOKP7kEpGSor17wDo9n/wUv8A2DNG8IWF9Yw/EDwLiOCCeUI06Dpj&#10;PtWf/wAFMdKHwM/Yb+Fvw316/srrxhpbmWaGGUSNbpjoSK+hzOmpU5ya0TTi11i+ny/A5cJN3jG+&#10;6al5Ndf63PgfT/A+qaoqtHaSBG53uNq/XJo1XwxLpWnLJIjJJG5SQE557Vu3fjyOaHY88rxXFoI3&#10;QZwjDpWTqnjA6lpptjFkuihmJ5yO9eDKMUtGdyfcxF6+9XvD7ldUjYZBXJ/SqQU8DPNXNGJS4Zuf&#10;lQ5qIDTNf7czHuTViyv2DjLEAday4peRk8VatiWdc9q0UimkdZpdzuQHOM1sWuSqksRxXP6ICwAP&#10;GRXSWNv5keQCBXRTbsZSLFvkAABsmtG2Zl5IAzx0qC3iCqCwHNXILQyAY3EmtkiWz6n+EPxPk8Nf&#10;Azw7ZeYESNZmHPPMhpNU+Mryo26ctz2OM14nqPjBfD/g7SIJJ1jWOBictj+M1xWtfGuCEkQF7hx3&#10;zhfzr80xGTqpialRreUvzPyyfC8a+Lq12ruUpP8AFnvWsfFhmU4kHPbrXHeIPjHBpzZnuUjwOhbk&#10;/gOa8L1n4qajq4YGbyUP8MeR+tc9NfyXLkszMzckk120cnhHc+hwnDFKFro9c8Q/tAklltEaTP8A&#10;E5wPyrjNY+Jmo6uWEtw4VuqqcLXKL5snADAn14qZbMtnc34Cu+ng6UNke7Qy7D0tki3JrUknJcnP&#10;oaat+zuMAkmiwt4Y7lTKhkQN8wJ7VZtoSuFUHPQ4HFbvlWyO1SgtkRjzpOQNufXipbe0VpF8xyFJ&#10;52jnFW7fS5JduAQD+dadp4YeQguCSexOM1nPERj1Mp4iKW9jJ+xJFOygBirEZPOferlvA7AhUIX0&#10;xgCuhsPCAJDMpP8AWti18KIpBIAA7np+tc08fDZHLPHQWt7nJW+jzSHgHA7YzitO18LvM5ZgSznJ&#10;/rXRzy6Zo0e65uYIyB3YVjal8XdH07clvG9yw44XC1hGtXq6UoNkrEV6n8KLPsH4YR/AHwf8G/D0&#10;t94b0lPEF7YW819qDzz6hqMN0q3oLJC7NBHi6tbQlGjKvBdkEMATWj+1L+2F4D+I3gPXvCnh3w7f&#10;tpGtzWd+k06x6Yun3luk0ZmhhjeUESo8ZlVmCu6s4CMwI+DNW+NuoXSlbWOK2THB6tXPX3izUdWJ&#10;M93M6nsGwPyFdMcvxM/jaj+LO2GFxk48s5KK+9/5H2BqX/BRbxjoNpfQ23iiLSzqDW0twbK3jE7z&#10;Qw20XnCVg0qPIbSCR9jKGkjDYGAB5Jqf7Zmv2/g+/wDDtlqusTaLqJja5tJLpxDceUFEe5SfmChE&#10;AB4GxcDgV4aHLEEk5pwYgE85FddLKKUbOTcjop5VBa1JOXqzqNY+K+r6qSFlW3T0QVz95qM985aa&#10;aWUk9WbNX/BPgXWfiL4hg0nQ9OutT1G4DMkEC7mKqCzMT0VVUEliQAASSK9K8NfsoXl/Y3V1r95L&#10;4Rs9Ctrp9YN9AZbiOWCaFHjhgXDM226tThiuQzNnaK7YQo0tIpL0PRpYenD4IpHkKEgnjrUybmHA&#10;yepr6T074BeGvA3hHVdY13TYPF1zo+ml7K3t5XsrO+CS2zmZjHtlbfZX0U6kkEGJ9wIUiu/8I+Bd&#10;LaG18E6DqXhK28La1pV1a3kF+tsNXnuLzdc6dcoSonkyklkn7olUMMu5VGSc5YpfZR0KPc+MkJ4A&#10;BqeOIngkYqb7Lscg4Ug4+tSJGME9SOvvXUkTESG3DDk8VPFbd8cCnxDHUgg0XWqWmkxl7q4ggVe7&#10;uBmo5RNrcfHa5YdSTU32XaBkCuX1b4z6Tp25bZZr1x02DYv5muU1v406rqQZLZYbKM/3Buf8z/hT&#10;aM5V4rqeoXF1DZQlppEiUDkswAFc7qvxW0nSgVSZrl17RDP69K8qvdUutVcvcXE07H++xNQrASTx&#10;nFHKZSxD6I7XVfjdeTbls7eK3U/xP87f4VzOq+KtS1xibm7mkB/h3YX8hVUQAcnABqSGykuOI42c&#10;Dvjj86ErGTqSl1KpQ9c5NNIwcV0GneAr3USDsKJ6kYH5mtmy+H9hY4N1P5rjqqfN+p4/SsZ4mEdL&#10;3fkawwlSXS3qcTFA85wiM30Fa2leA9R1XBWFkQ/xNwP1rtrVrLTUH2W0iVl43P8AMw/PpTZtSluF&#10;BeRuewrmni5v4I29Tphg4L4nf0Miz+GVpaANe3hcjqkXJ/OtW307SrFNkOnwso6tL8zGovNJUgjB&#10;P60jSgYBBrmk5z+JtnTFQivdikedUUUV7J4gschjcMOoras5hdRBgASKxKsabdm2mAJO1utZVYXV&#10;0dOGq8srPZm2kYmQg8E9qsadMBuhmJKn7uarqwwrqSRU7QLNDkcHqK4lLud8qdzI17R2sLguozGx&#10;/KqCMD9K6qNl1C3a3mHzAY571zmp6c2m3BUjKnpXVTm3o9zzqlNp3L/hTxlq3gjUlvNH1G8026Xg&#10;SW8pjb8wad4p8X6r441Rr7V9RvNTu36y3MrSP+ZrIibk5PFTooIyOa61Wm48jbt2M1FXukIEA6jk&#10;U4Lzx3p4jGMkmlVQOwxUpGiiNWMk5GMirulQgtLnnK9qrLGc9OtXLDEMchPQgDrVRST1KUSVIxGO&#10;Me9W7CEtICeh/GqYnBA+UGrEF6ysNuARVqSBwOw0GzDhQCMd66y0gjjjXcyqB2zXnNhq0yAAMR+l&#10;W/7TmkyTI4P1rphVRk6bPQxd2dtgNLGc9iaVvFljZMQHDgegrzv7U7Ekscn3pRMSAOeap1uyEqZs&#10;fEbxAdfvrfyWcxRRBACfu89K5+O0dyCzgfrVoRm4wFxuFXLPQnkYHnmvna8lSm0/X7zgqNUny7Ge&#10;lmi4JDMfc8VctG2QyoEUCRQAccggg/8A1vxrWsvCxYAnnn0zWtZeEwHGVORXDUx9OO7OGpj6cd2c&#10;pHYSyNwpyau2+gyS8EE4/Cuvj8ORwgF2RAO5wKgvtd0jRMedcxlvQHJrneYSm7U4t+hzPMJSdqSu&#10;ZWn+Fz1KnP0zW3YeFVUA7MjvWBffGWytAVtLZpSDwzcCsLU/i5quogiKRLdD2UVpHB42s9uVeZ0U&#10;8LjKu65fU9Qt9LtrKMtNLFCo9SOKqX/xA0PQxgTrPIOyfN/KvH7rWbvU2DT3Es2f7xOBUYPy5rqp&#10;5Kv+X02/Q6qeSL/l9Nv0PRtS+ORXKWNoijpukP8ASue1P4lavq2Q928YbtHx+vWucAORyOa90/YE&#10;/ZBsf2zfi7qfhzUfFo8H2OjaLda9c3a6VLqlxLDb7DJHDbxENJJtYsFByQpxk8V6VHA4elrGK/M7&#10;6WCw9HVRX5ni0s8k8haR3dm7sck0IT06mv0K+Dn/AATs+Ctt4U8RReMbj4gzSa98Qovh/wCHdYuL&#10;ZtHl0EzWYntr67spV3MssrBCjEYRSQQa+ZPD3wS8K/DC78aWvxCsvEF5qfg3xDDoV/Z6ddpbG2hZ&#10;5o5rkM0b7mjeHaFICsZVyRjnrTTO2Mk9jx230i5u9NmvEQNb28qQuwYbt7hioC5ychG6DAxzjIz1&#10;nhf4CeKvEmsSWTaZ/ZDw2I1OSXWJo9Mgjti6osxkuGRdrO6Kpz8xYAZr3G3tdI8J+NNeu9O0XQvD&#10;OpeHtSutJ/0dna2jmtmF9psyGZ2O+VrKWAsGwyOCRlmJybz9oW20fxXrwbxNrbQDXpb7TbuzRLuR&#10;rG7R2uYGSU+W/wA6WbeW/wAu6OToTmolfZFxZ5t8MfhDpfi7wP4w1vVNdbT28LRQbLSGATPeNNKY&#10;lfduAWNHK7iMnDDAJNfQ2sfBbwV8EfE/ii10XTdH1HxRpdpqNjZ2l/MmvQW0luouIbyQiL7KJZ7a&#10;C8QW7NJhmRgAV4+f/HXxat73x34pv9A0+Gw0rxLaLZTW8kEcfmIDEzS7IgscbtNCJdqDYrNtA2is&#10;rxB8YvFHivwzp2janr+qXul6Vj7LbSzs0cOE2AgeyfKCc4XgYHFRKlKTvcpSfQ+gfEPx08LeKfFE&#10;M/iprCbQrODT9W0Kxt7ZbiHSlktfIubCOHIHlRzskvkuyq4tG5zKS2N8WP2stJvZZbXSLZ9cNxps&#10;VleX09lFpkFxILO4spGitocrHGbeS2VRwQ1nGxGTgfOpdVGSw49aoXvjTTNMLCW5V2/ux/MfpxxS&#10;WHgnqNztq2ehXPxn8TXmgW+mDUpYrSC2S02xAI0kaxSwgMw5P7qZ4zzgrtBztGE8EfFXxN4AstQt&#10;tF1vUNNh1SIQ3SwylTKgUqBnqPlZhxg4JHQ15JqPxeKgrZWgGeN8xz+g/wAawdR8Y6treVkupQjf&#10;wp8i/pV8sbWsZTrrpqemat4msNIz9ouoY2X+HdlvyHNc7qnxhtoFKWdvJO395/kX/H+VcI1hL1PJ&#10;P406LTnc9GpOa6GUsRLZGtqfxL1bUwVWcWyH+GEbT+fWsSZ5bqQvI7yO3VmJJNX4dH4GSea1LPwh&#10;PLGHMRjjP8UhCL+tQ6iMXJydtzno7F5OgNWIdLJ5PBrrLTwjESMvJOR2iXav/fTf0Faln4ehtgDt&#10;ih+g3v8Amf6Cs5V4o3p4apLpb1OLt/Dk1wMpExUcbjhV/M1p2Hgaa4AJJ5/ujA/M/wBM11Ijhhbc&#10;iB3H8TncajmuncYLHHtxWbrz2irHTHCwXxamfaeC7OywZWQt1wPnP5nj9Kuo8FkR9ngTI/jf5mqN&#10;myckjB/CkLAnOcCsZJy+N3OiKjH4VYdcX0s5O6QgGoGyWIz1NOZgEJHJqKaaOFSZHVAPU1DSWw9X&#10;qO3DHGR7UmGbHGayr7xbZ2hITdOw7DpWTe+NLqfKxbYF6ccmrjSnLZGM60I7s6q4mjhBaWVYgPU1&#10;nXHi7T4H2jzJvccCuRnupbli0kjuT6nNMreOEX2mc88W/soKKKK6zjCiiigDV0S/DfunOT2zWpEf&#10;IYAk7TXLxuY3DA4IOa6PSrpdStgCRvH864cRT5XzLY9PC1Odcj3LVxblh5iHDLzUF5EmpwbWGJB+&#10;dSwzmNtrZBFJdwbCJU4x6VnBlVKdzmri3a0lZGBGOlOhcA4JFauo2yX8LMoAcVjMpjcgggiuyE7+&#10;p58o8r0LyIMDqalWMAnjJFVbO5GQpPBq8qAqCDmt4u5pF32GrGc8HmpQNlo2T1NOVQOAKLk4twOR&#10;zVvYEyJGOQOMVPCBuBGc1XU84GcVYhPIwRxSizSxpWZ+ZQQcA1fjIbGM81m2rjgjoaux3AUcgE1q&#10;jNlgH5eCKcr4yckYqv8AaAoyOaPtQIwDyadx8pcsrg286PwQDz9K7qxutPSzSZ5kUEcmvOGuyRjA&#10;AppuiykZOPSvOx2XxxNm5NW7HmY7L44iycrWPQdR+JOlaYpEaPK47AcVzmq/Gm7lYpawpCo4BPJ+&#10;tctdnIJBwaoMpBJ5IFYUsnw1PVq/qRRyXCwaclzPzNXUfGGpamW867mIPYNgVmtIZGJYkk9yaYGL&#10;HAIzTlXI647e9ejCEYq0VY9WFOEVywVvQejcEelSKSTkmo40IxnGM1LFEGzzkitGjREkQLYIzU6I&#10;WORmkhjOBgY21PGhZhkcmkohcYsXIPPBr079kT4uXvwN/aJ8L+IrTxXrngeK3u1gvda0eJZb2xtZ&#10;R5c7Ro3yu3lM2AetecgYzwM1JGwXA4qo6EzjzKzP0r+Nf/BXLwZ4Z8SeGvD1pb6l+0F4V07RbWDX&#10;dU8TiXSb3W9RtbyW6s7pXUtIjW4kMe5smRWZWyADXwz8XPj7rnxe+K3jvxXcGCzufiDez3mpW8KB&#10;ov3tyLnYu7JAWRVwRz8vXk585m1SCzUNNLHEP9psZrOufiHaWmRCslww6YG1fzP+FJtIiMIw6nW3&#10;moXWtXTT3l1PdTOFVpJZC7MFUKoyecAAAegFQSyJaxF5ZEjVedzEAD8TXB33xD1C8ysOy3U/3Rlv&#10;zNZskV5q0oeV5ZWPd2LYqXUSB1V0O31P4gadZjasjXDr2jGR+Z4rB1D4mXVxlbeGOEHoW+Zv8Kzb&#10;bwzJL1zxWrp3hZY2ywANZSqkSrSelzEu9Qv9YJM000gPYnC/l0pbfQpJTzkV19t4eExAjjaRicYU&#10;ZNX/APhGGtMNcyQWa/8ATVsH8hzWbqMybb2OMi8PBWGRmrlvo3zBVVmY9Mc11Vpp1m8uIILrUJBw&#10;Djyo/wDGtmy0DUGQhTb6dGe0K/P/AN9HmsnO5tDC1Ja7HIR+ELl4w8yJbR9d0zBPyHU1YtPDFqCM&#10;G4vW9Il8tP8Avo8/pXXQ+Fba3LPJunlP8Uh3E/nUzxpECqqFH5UO/Q6IYOP2ncwbbQ3gAEcdvZgd&#10;0XdJ/wB9N/SphpsML723TP8A3nO41fuGxznmqc75GCc96lw7nTGMY/CrDZWOOMDPpVdmOCQc0s9w&#10;EJyRg9aoXWqw2+SzqAPWlotCnJdSaRsDjOTULuF6sDisa/8AGcEOQhLn2rGvfF9xcZCAIPXvTUJP&#10;ZGM60Y7s6q5vo4R87qoHqayr3xdb27EITIfauXnvJbliZJGYn1NR1ccP/Mznlin9lGve+MLifKxA&#10;RL69TWZPdy3TZkkdyfU1HRW0acY7IwnVlLdhRRRVmYUUUUAOEe7AzSOhQ+xpfMPp1pXkDJjjigYy&#10;iiigQVPp1++n3AdScHqPWoKKUopqzKjJxd0dUSt/AsqEbh6U63lDRlTgeuaw9C1U2cwRyTG3H0rb&#10;uohkSx8qRk4rzZwcJcr+R7FOaqx5lv1K15EbaTzE5U9ao39st0PMj4PetIkSxFTkg1Qmia0lOB8t&#10;aU5P5mNalpoZnKkgjBFX7C8L4VjgCory1EqF06GqyOY2BGQRXVCfVHA1ys3ol3H1Haob+UfKgIOO&#10;tUhdvJGAXIAoDHg4NbqSa0L5icHoOQalgcAjnNVQ3zA888VNCx3deBVWKuaFvcY6YxU/2jryTmqM&#10;Lc881IXIzg1omKxbFxnHPAo+0nselVPMJHBNKr7eCcAUDuWmuenXilEx5wc5qr5o68kGlEp2gd6V&#10;wUSeRy689KrPncewp/mjByRimEjrg1LdwERCTkD6VLHH0yRTV5ByOB0qTeIwGYgA85JpMbsPigBB&#10;znJqxHDtB4zmqE3iK1tgRvLsOyjNUrjxnJgiCJVHqxyf0pqSJc0jo0jIGTk5qC51y2sMiSZAw7Dk&#10;/pXJXWs3d8CJJpCvoDgfkKgWBnPApOouhm6vY6G98coCRBCze7HArMufE17eEqJTGD2Tj/69QRac&#10;z4GDmr+n6QNwJBGPzrKUzN1X3DSfC76od8spUH8Sa05PBcEK4UM5Hqa2NC0a4kjAjgbA7twKv3Nv&#10;Z6Yub/UIUI/5Zx/M30rFzbJV3sjl4PDwRgBtVRWvpvhl52HlwySE+gwPzqVvF9jakCw05rhx0kmP&#10;H1xUFzrmrauNslybeI/wQjaP0qJT7nRHDyZqt4fg05A15eW9qB/Dnc5/AUttqFhvAs7C4v5B0eU7&#10;I/yFY1to8MbB2LSPnkscmtW0umtsBCUA9Kj2hvDCxW+pqQ2eq367XnjsIm/gt12/r1q1Z+EbKybf&#10;KDcS9S7ncazIdeljAy2cVJ/wkjKeQDn3pqcTpjGMdlY30McEYWPYo64FEl2OmeK55/FMYB3EKTVK&#10;88a28Cn94OfempIu9tTpZb885IIPaqdzqig8kAHrzXEal8SR8wjG4Hp6VgX3jC8vMgSFQatRb2MJ&#10;14R6noWoeJbe1HzSKAPeuf1T4gwxlljBc+1cXLcyTsS7sxPqaZVql3OeWKf2UbF/4zurskKRGDWX&#10;Pdy3LEu7MT6mo6KuMEtkc8qkpbsKKKKogKKKKACiiigAooooAKKKKACiiigAooooAKKKKACtjQtY&#10;wBDK3HbNY9AJUgg4IrOpTU1ZmtGs6cro6WdfIfcvKH9KSRBPGAcZFVtL1QXUXlyEbh+tTbvJkx1A&#10;6VwuLTs9z1ueMlzLYpyRtauQQCpqtc2+7DLzWtNCs8R45qg0ZhYg8qa2pzuctWldaFKOQofap0YO&#10;CQfwplxbkMSvIqOOQpnnGa2T6o41dbluNsnGelSq21hUCDcmcdaeh5wc8VvB3NIydiyjjHUg+1O3&#10;4HHJPPWoEYHHapASG5xzWlykyYONmQcZpNxwcYpiMM4JyBTXvIoAdzrn8zTTBsmJLYyOlKGxGQaz&#10;5NbVRhEJPqeBVaXUppicNtB9OKlyXQh1Ua0t0kAyXC49arTa3GudgLnP0rOETSckkk09LI8E5xU8&#10;xk6jRLNrUzghMIPbk1XkkknILszfU1aj087hwc1btdFkuGASN2J44HFQ2Q6jZlJbM3XjNTxaczDl&#10;a6Sz8FynDSmOFP8AaPNTtBpOlZ86YzyD+FelS5CjGT2Rz1rpLSOAqMxPYDNbGneDrmYBvKEanu5w&#10;BUz+MhAu2ytI4gf4mGaoXWq3moMfPuJGU/wqcCs5TRvDCyerNVtL03S2BurxXYfwR8/ypP8AhLYL&#10;TK2NimRwHk61iJCqdgSe5qWPPB4qHN9DeGGii7d63qGqZE1yyI38CfKKjt7GNTkjc3qeajRsHnpU&#10;8coUAgjH1rN67m6SWysWYcLwAB+FTxSkHtiqIu1A5xgVHNqqRA8gfjSsVc1hNjoRSvfoi8kDHvXN&#10;XPiVUyFJYn0rOuddmmyASoNVGlJmcq0Yrc6m48QRQA/MCRWXeeLwGIU5Nc+8zyH5mJptaxoLqzCW&#10;Kf2UXrrX57gnDEA1TkmeUksxJNNoraMEtkc8qkpbsKKKKogKKKKACiiigAooooAKKKKACiiigAoo&#10;ozQAUUUUAFFFFABRRRQAUUUUAFFFFACpI0bBlJBFatlqAuY8NwwrJpUcxsCDgis6lNSRvRrOD8jd&#10;EhUgE5/GkljWVcHk1Tt77zlAPBFTpMBgZ5rlcGmeipqSutiJlKHa2SpqC4tcZZcnNXZAJUweGNVS&#10;Wt2IIJWtINnNWp9iGGQo3Qip4yDz3qxDaRaguFIDH8KR9EuICCqlh7VSlZnLZorteJBkEktUMmpM&#10;chRj371Zl0wuSWRlb6VF/ZTAngkCt4zuEpsrPcSS5BZiPToKaIiR3q6mkyk5CMce1Wrfw9PJyU2/&#10;U1oo33ISbMwW2TjBqeGzyAMc1tw+HobYbp5lGPQ1L/adhp+BEhlYdwKG4pFKm3sZ9noM1wBsifB9&#10;RgVq2/hQRpuuJkiUVTuPFlxICIlSJTxxyaz5rmW5YmSV3z2zxXPKouhccM29TfN5pWlEAA3Eg9Oa&#10;huvGkxBW2hSBR0JHIrEGMDGBQATkjpWbmzohh4osXN/cXrZmmkcntnAqJEUHpTVU56U8ITxjOals&#10;2SS2HIT26CngnIB701YGJ4yTTxbeXy7BRUuSKUb6idMYGSTUiZB71Xn1GC3PBLkelU5tbkYEIoQf&#10;rVKEpbIznUgt2ajSBAdzBR9arz6xHDwGLEelZMtw8xyzFjTK0jR7s554r+VF251qSUkKAoqo8zyH&#10;LMSabRWsYJbHPOpKW7CiiiqICiiigAooooAKKKKACiiigAooooAKKKKACiiigAooooAKKKKACiii&#10;gAooooAKKKKACiiigAooooAKKKKAFRyhyCQRV2Fi6gk8miisqh1YZ7omRiHODipHUOPmAOaKKwZ2&#10;R3KrA28mUJUqa19D1id2VGKsMdxzRRWi2OWa1N+IiYEsiHPtTJI0TJCKCPaiitoGUtyhd3jQLhVQ&#10;cenNZU+rzsSofaPbiiilUk7mtJFVnaY5ZmYn1NJgA8AcCiisGzo6ACTyeuaE7+1FFNbjQ4ce9PjA&#10;OKKKgcdySFQxOecZq2kKqhOASPWiis5s0plHU9SltsBCqj6VlzXUk5y7k0UV0UErHFi5O9rkdFFF&#10;dBxAeCR6UUUUAFFFFABRRRQAUUUUAFFFFABRRRQAUUUUAFFFFABRRRQAUUUUAFFFFABRRRQAUUUU&#10;Af/ZUEsDBBQABgAIAAAAIQCoYSC46wAAAD8EAAAZAAAAZHJzL19yZWxzL2Uyb0RvYy54bWwucmVs&#10;c7zTzWoDIRQF4H0h7yB3n3FmkkxKiZNNKGRb0gcQvePYjj+oKcnbRyiUBtLpzqWK53xccbe/mIl8&#10;YYjaWQZNVQNBK5zUVjF4P70un4HExK3kk7PI4IoR9v3iafeGE0/5Uhy1jySn2MhgTMm/UBrFiIbH&#10;ynm0+WRwwfCUl0FRz8UnV0jbuu5o+J0B/V0mOUoG4ShXQE5Xn5v/z3bDoAUenDgbtOlBBdUmd+dA&#10;HhQmBgal5t+bq+rDowL6GLEtg9jOItoyiHYW0ZRBNJW3f75GV8bQzQ5iUwaxmUWsyyDWPwh69+37&#10;GwAAAP//AwBQSwMECgAAAAAAAAAhAEEUZLMF4wAABeMAABUAAABkcnMvbWVkaWEvaW1hZ2U1Lmpw&#10;ZWf/2P/gABBKRklGAAEBAQDcANwAAP/bAEMAAgEBAgEBAgICAgICAgIDBQMDAwMDBgQEAwUHBgcH&#10;BwYHBwgJCwkICAoIBwcKDQoKCwwMDAwHCQ4PDQwOCwwMDP/bAEMBAgICAwMDBgMDBgwIBwgMDAwM&#10;DAwMDAwMDAwMDAwMDAwMDAwMDAwMDAwMDAwMDAwMDAwMDAwMDAwMDAwMDAwMDP/AABEIAR8BzQ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SY&#10;4DViOE4HBFSLF7AZqdIMjp0r+n5SufgkURRwnjsBUqRHqalSHOOKkWIfQmsnIsjSI9MVMsZODUiQ&#10;nripVhJx3pXAjSI9akER/OpkiPFPEHftSAhWIk89KesRNTLFx2p6w5+lAXIBERyKkVD1HSp1g+Ue&#10;9PWAjtRcV0V1jIHU8U8RnPJNTiA49KcIPaldArEHkk89qcIR16GpxD09qcIfQCjmGV/K4A5xTvJ4&#10;681Y8nHrilWLHpScgK4hOBnoKcIT74qwI/qaXyj6HmlzMCt5R98Uvk/hU/lH3o8o5PWi7Ar+X0PO&#10;Kd5ZGetTGLtg5pfLxzinzAQeUee9AjPHNT+XxjBxQIsdqVwINhzR5We2KnMee3NHlexouBX8nmgx&#10;Y9an8r2NL5eOxouwK5i46GgxgdQeasbR6cGkKZ6UXYFfb1xkUGPPPNT+X780GPPoaLgVhGDwelJ5&#10;eO3JqyYR6DIpBDyOafMBXMeexpvlk9ORVpoT26UnlYHOaOYCt5Zo8s8c9aseWfXrR5Z9uKOYCuYz&#10;0znNN8k571ZMWcnFIY+OlHMBWaI8+9NMRIqyY+TznFIYzj2o5gK3lYOMZprR5GKsmI+4pDGenFPm&#10;AqNERTTETyRzVtovwzTDH7ZAppgVTGQe4pjRc5OatmM+9NePigCm0Z781G0RNXGh/M1G0Rx60XAp&#10;tGTkY6VG0ZOetXmiPeomiPI7U7gUWjPfPFRMhz3BrQaEDtUTQAdqfMBnvERUTwlmzkitBoOOBiov&#10;JIJGMVaY4jkhqZIyAABUkcJ4NSpAO+TiobM4kaRcdDmpkhzgVIkGO1TRwYxxmpbLI44e2MipUhHp&#10;mpUjHSpUi9qlyAjWH8qesQPQVMsPsakWH161NwIVh46GnpCOmM1OsNPWL2ouJohWH0p4i9hUyxe3&#10;FOEQHXApcyBIhWH2pwi6ZHSpxGR2JpQh7DFJyGkQiL2pRF0OKm8s9aURH3NHMOxD5Q56c0vlgdOK&#10;m8vPYigRH0xS5gsReWPejyvY1MIiCDxS7PSjmFYg8v64o2D3qfyievSl8vPrScilErlB260CPtg5&#10;qfyu4o2H15oUhOJD5fsaPKxzg4qby+eeQaUp6cU7sTRX8v60eWB61P5fUdqPLyB0o5h2IPLB6ZpC&#10;g65IxU/lA59aPK47UXCxBs96BEO2an8n8xR5fY9qOYbiQeX6Gjy/pUxh9qUxY7ZzRzC5SAx/Q0nl&#10;A9sCpzF7CkMWBz1ouxWIPK9utBixzg1NsNBjyfanzMdiDy8eopPLPHTIqcofTNHl47UcwmiuYyeo&#10;pvlj0NWPL6YpDGR1o5h2K5jHrSGP6GrBQ9wcU0x4ySKOYLMrmH2NIY89wasFM+lNKdcgDFPmE0V2&#10;ix60wxDsAatGP6gUhj+hppgVDH9RTWizVtowOoprRA00wKjQ+vQUwxex4q4Yaa0Iz9aakBSaEdBU&#10;bw9+9XWi9ajeL2pqQFFoeTwajMPtV9ovQVG8Ap3AoPER2qIwc+ua0Hhz2xiomgwegp3HFjo4eRip&#10;UhHpUqQ9PWpFh9qhsyRHHDUyRdPQU9IamWLGOMVLZaREkX1qVI+3OKkSIk4xiplgHpUuRSiRJHjr&#10;xT0jJ6DAqZIAOQMVIsP1qHMaiQrCewqTyjwMdKmWLpweaeI8egpcw7FdIjxxwKkWI4qYRe1OEZpc&#10;wmiERHPSlEf0FTCPvgmnCPp0pOQ0iER9KXyvY1N5Z9RR5fvQ5BYh8vHbNKI/YCpvL784oEfsTS5h&#10;kO0+nSgIfpU4iz2IxS+V7CjmAgCH2FHln1qfyvYUeWfQUuYCDYfWjy/cVMIval8rHYU1ICDYfXij&#10;yz61P5XPQUeV7CjmFYr7D6Uvl9hjFT+SKPL9qaYyv5eM4xR5ZHQVY8r2FIIuvFLmAgCH0AoKH0Bq&#10;cxc9KPK9jzRcCDyz6c0GM+nWpzFkng80eV7UXAr+V7Unl4B4NWPK+vNHlj1OKOYCv5Y9DSeWPWrH&#10;l+9Hl+4ougSK/l8cEU0xe1WfK56CmmLHY0+YCDyx6Gk2e9WPL9zSGPPoadwK5jz6Uhi74qx5XsKQ&#10;xexouBWMR9xTTF7A1ZMZzwaQxdeBRzMCqYT2yKaYj161bMXsRTfLPrT5hWKnlH3pDH+Iq0Y/akaP&#10;8KfMDRTaP0BFIU9xVow+1IYT9cU1IXKVDHnJxTGhB4xmrbQ57UxoSc+tUpCcSm0XPSo3i56GrrRH&#10;0zUbRdqakJopvDUUkJyO1XWi7Uww7ucVVxxESIDgVNHF09qkWDpxzUqQ5PQjFQ5ExiRLHnoCamSE&#10;cdSalSHHbNSpGDjgVm5GiViJIc88CpViHpxUix57CpFi6d81LYyNYqeIuh5NTJDnnBqQRDjOKlyB&#10;IhWLOOtPWLgcGpRGCeAaesdS2NRIRFjsTmnCM+uKmER7gmlCHpjAobDlIhFnHWjyuAeam8s/hS+U&#10;ffNK6HykIj9sUojxxUoiPvSiLPajmBRIdnTmjZ78VOIvajyuMcUcwKJD5Y9TQUB5xip/KxyMUCLg&#10;jijmDlIPLB7Hmjy/Y1YER9KXyD05FHMHKVxF7UeV7VYEPHpR5Oexo5g5SDygaBD7VP5JHUUeT+FH&#10;MPlIPK9sUjR4GcVZ8n2pPKwcYJo5hcpXEWOMUvlcccVP5XsaBDnoCKOYdiuYvXmgRe1WBDk9DxS+&#10;T34o5g5Sts7Yzigx57GrHldeMGgw8dKXMFitsFGwc+tWPJ5GRmjyenFPmCxVMfToaPKxyAM1a8jJ&#10;HFJ5OM8UcwuUreVnPAFHkjPbFWPI/Wm+Uc96OYaiQeV04zSGMdOasGMik8rOCelHMFisYRz600xY&#10;7GrRh68UnknHejmE4lXys84z+FIYfoKteUc4pNhpqQcpUMR9CKQxVaKc9DTTEDzimpA4lUx9yCKa&#10;YwatmEdqa0OM0+YXKyoYvammP3q35A5pDBmmpBysqGPtgGmtEMnjBq00XOAKa0WKdxWKhh68ZqNo&#10;Ae1XGi9qaUPsaaYFCSHjHY03yfoauvEDnimNEVxjFPmCMdRqQnJFTRxcdKkSI/gKlSI9hmplImJG&#10;IcgcVIkBGOhqWOLGCetSrET0GBUORaiRJDyOKlWMntUkcJPaplhA9qhyLSIViJ9hT1gJOMZqwsff&#10;FPWM4B61LkNRIRb96cIePWpxGT1zThGR0FTzD5Sv5B44HNKtue4zmp9pHGKApPbFHMHKReTnpR5P&#10;4VNsPtS+WT0zRzMfKReUDR5QxipvLzjilEXsOaV2HKiERgdqXyvbg1LtI4xRsPpii7CxF5XsRQI8&#10;DOKm8s+tBUKMkgAnHPFDY0iIIfTFL5ZyOlS+XjOc0eX7GhMLEWw98UeWPwqXyuO/FL5fsaLhykPl&#10;j0FKYwal8k54FAiOOmaLhYi8se9IYx2wKnEXXjrSeVntii7FykRjB9qTyxz71P5eMjHFHl47ZouF&#10;iDyl9MZpfLHvU2wjtR5XsDRcLEHlgjB60GMGpjETz0AoMXfpQmOxAYvQZxQUPpU3lcdDR5RHXOKL&#10;hYg247AZoKjPIqYp6GjyzjtSuPlIDGPSmmEdu9WPL68CkMXPSndk8pAYhxx0pDHjoKnMRz0PNBj+&#10;ooux8pX2AE8UhjHYDNWPLx0pGjJ7UXYOJX8rnkVGY8MRirXlH3pDGfYimpEuJVMOOcZFIYiegzVr&#10;YemKQqQOOCaakHKVDBg00xEZwDVvy/XGKQw59BT5hcpT2H0pCvUHNWvK9Tg/SmtBnsKpSFYq7D7U&#10;0xexq0Ye2BTTBx601IGioYcntTWhPpmrRhOADximtER3oUhcpTkhPOB1pjQnPFXWjPcZqNouemap&#10;SBIasZ6nmpUj5GKckfOOKsRwHjIFQ5CjEijh575NTpCB1BxT0jx0GakWLNQ5GiiMRPY4qRIu9SLE&#10;B2qQKB0qHI0URixetPWP2NSLH6DNPEeOxOKlyHYiCcc07yvY81KI+BxShPU0c4NEIi68GlEPfFTb&#10;B70uz2JxRzC5SERc9BS+V7Gpth9KXyzx0o5h2INgzjml8sEYxzU3lj1pfL9SaXMDRB5Ptil8oe3N&#10;TbAexpfL6DGaTmCRD5Y7VwfxVkR9I8TC9muodO/siaEPBGjSQOI2k3pu75CggYyM4IIBHYeMPElr&#10;4J8K6jq96Strp0D3EmOpCjOB7k8D3Nfl18S/+Cj3iL4yaH4n8FaHZXtq9rdyrf65HIXLFpjLshUD&#10;5QGDLk5G1enPH514hZhP6tDAUHac/e9EtNfm1bvZ9j9D4AwVP288fiFeELRS7t66fJO/a6Ppz9nP&#10;4bfEa/vJ9RvfjBp6eGHdkspNPs3mlbH3fMimm2qwIwylgc5NXtS/aQ13Thq1tN46uNL1LQHEM8Gq&#10;eD5YpVYuAWkFqLlTHgY3L0Lqc4Ir448CzaP+0J8MvE2i63eX+l6s7r9teyleN7LbsaO6jiLBXTer&#10;FlYZ5IDAgE+jaF400/486xB4Nknlf4y+CtGgENzqdnCsnjK1SHbOmZIXaR+GZVCqzRvtYEglPzzh&#10;PPsbOVTL8bXkqkXdWfLpo1to1fyV09rH33FGR4Kn7PHYSjF0prqk9dV11T+ejWh9LaF+1t4js7sW&#10;1xqPww16RbX7WFh1v+yp5Itu4vtuthwFyThOMHOMHHX2/wC0f4pv7K3u7L4e3Gr21x90aVq0Wou4&#10;wcuhgV1dcgjORgj3r4itbm3NpbrY6gul2bT/AOjM16YTol2SSYZR58RMLBTjKHucZDqZG0YwxSzm&#10;yn02KCfzLtorEvLoF0zDFzCVtnzE+1QcS46DqImP6c8VmMUuWs7Luov5bf1+f588twDb5qS+Ta+e&#10;jPtk/tnaLo0iReIPDfjDw7MxwRd6cQF/XP6Vq6b+2H8P9QKGTWHskl/1b3NtIiSDJGQQCByD1wa+&#10;MNC+M3iTwkdQhtfE+taPIypJq9rp2uyQygYyt/bKt4iBCGBZBHtO7srDZ0Wg/HvWrXxLZ3PinTtL&#10;+INjp6Ce4gu9IhvI9atQP+PiG6Fm0okUDLKJTyh3qdsi1cs6zKFneMl1und+lnZGDyHAyT+JPpZq&#10;34r9T7d0b4p+F/EMLSWPiDRbpVXe2y8jJUepGcgfWt2B47mJZImWSN+VZTlT9CK+IPibqfhnQJbf&#10;WtL8N+DNV8F+KGB0jV1NzpbWM+75rK6Vb1UWUDIyIMcBsEZxQtfG3h6PUptRg0vxn4MkuJD9rk0/&#10;XJYLewuSCQjB7VcRMc7WEpAHXocddDiTESXNKjdd1L9Gv1OOrw1T2jV17Nfqn+h94iPHOKURn061&#10;8daJ+0VNYeVCnxJ8Z2LiVreePUdGtL8abMSVjMzxTyyeW3UMUIIz0IFdFZftWeLtAjna68WfDm+S&#10;0nFvMmq219o80bkfLueaKKJQezZ2nnBNdUOJqDbjUhONurV1+Df5HHU4bxCScJxlfom7/ikvxPqP&#10;yR6UnlY7Zrx/w1+0d4p1YmNPBNn4hmhLC4Twx4htNYkhAA+ZkgZyueeGweO9bUv7UWj6GFHiPQfG&#10;XhNjznVtFmgT8wDkV2Uc+wNT4aiXrdfnY4q2SY2no6bfpZ/lc9G8vPY5pPK74NcPYftReAL6cQt4&#10;n0+ymIU7bwtb8MAQcuApyCOhrq9P8baJq9uk1prOlXUUrBEeG7jdWY9ACDyeDx7V20MdQrRU6M1J&#10;Ps0/yOSvg69GThVg4tdGmvzLpjHoRR5Y75qfZnnNJ5Z9Aa6Oc57EBi+ho8odsVPsPoKTZjtmm5gk&#10;VzDj3oMXsRU5jHoRQUHbOaXOFiv5f15pDGfY1YKHsaQx8ngUKQFfy/YUhj56daseV7UhjHPUVSmB&#10;XMf1FJ5fuDirBjPsaQx8dKOYTRWaIdgaQxcd6sGMe4pDH6c0+YLFYwjtSGEj1NWDH6ik2D3o5hOJ&#10;WMX0NNaPpx+VWjH1ximmP2xT5g5SsY/qKaUPoDirJjz3pPK46CncTiVSo44pphB7VaMQOeKYYvam&#10;mJxKrwg565FRNFk8CrjRnB70wQBuSDmqUgURqQ9CelTJGT2OKfHDzzUyxjoBnFQ5BGJGkXAOKlSP&#10;0p6xnrjNSLHyOvFRKRokMSPuecU8QgnIGKkWIkjOTUyw45zyazcilEhWPPbNPER6CpkjH4U8RgH6&#10;VLkOxAIval8sjsKnEYPQZpfLz1BGKOYOUg2HBzS+X9an8oAcdaNnvzRzC5SAR8dCaXyvap9g+lL5&#10;fbBzRzBykHlkdBS+X71MEHYZxRjHbFHMNRIhH9TR5fvU/ln2FIVIGeMUuYLHzB/wVR+OEHwj/Zrv&#10;LNJ1i1DWziHjJURsrBgPeUxL9GY9q+G/2fvhH/wjfwjh1G8s5bW58QFtScBAoEb/AOrAHXGwKenU&#10;mvRP+Ci15f8A7VH7Z+j/AA/024W5ii1KHTjAqnBhVGMhBPHyv52T67MHivbPjx8H00j4i2Hhq0tJ&#10;YrZIbW2UhhtEUcKbjgMeoU/iRX41meLePzSrV6RfJH0i7fjK79LH6/hMMsBltHD9WueX+KaTt8o8&#10;qfmmfKHjrwMfhh4b0/X7Rvs2szSNdKz/ACh4cZaOQDqjLtBH4jlQRb1zT7b9qPw1pPiDwm0dh4u0&#10;VzPpGp/ahb3miXKMGFo7bSHjZidqvtA5KsAxVrX7cviZY7i4tYXEaoRZQ4GflQ5kP4tx9MV88fs9&#10;/FjVfhd8SbueBGvdGvVWHUrNR/x8ICfmXPG9Mnb65I718ZxFheet7bC6VKfwvv3T/G33PRs+w4bx&#10;KjQ+r4tXpVN1vbs1+F/80fW/grx1qv7RfwuvPHg8PatpHijSp5NK8caL5FzHHqU0a5kuoF86NQwH&#10;zyKFZkb5iOrPHa2cV9NarFEkt48ZXRry4s2UalCfkNhcu1qwVgDgZl9Bna0bryXxabx/J4f0Px38&#10;N/GmoT61bbdSt9KlSIw6jbmNlOw7dzzCPCvG7ZITIO5QB7z4q1vwVc+BLXVdJ+Gnw68QaFpslnD4&#10;rttJl1FL/T7log3nxSQEhoyHZVkMKDcOeoFfZ8McULHUOV/HHRr/AIe39aenzHEGQTwFflfwPWL6&#10;NHkVrr0cMcBs9VfT4bacwW4e+CnSJ2LE2s6m5XdE2GIBjxyxxnzFp72FtPYvcTWcunWtrcq7E6e0&#10;0uh3ROfOiItJGaFyFyd5I4GchC/p+u+NfAWv6/crqHhHxTDdahZr9lNj4xb7L4ggIKbhHd26fvgE&#10;BwW3FkYFvMXDYHh7wr8K/Ed5pj2HiHx5pk9xG0MV9eaDpOpwFSp3Wc0kU+8D+EEqAFYZIX7v1cq2&#10;lnF/d/lc+fUNb3KPww+Ko+F+oarpmt2FreeF9ViWPxJoKXEKiSIjK39nvuI1jYZDfLGMcY+UjZq/&#10;ED4VR+CL2yvNPv7TW/DeuW5fw94gWIyx6nbnCmxu5Etz5bptIBaRSpXGV2/u5pfhL4di0W5udP8A&#10;inp2lw6ZOy2UOq6ZrOnzaTKw3GGXGY2hb5hg8AhuSd6t2/wr+El3am/8K3mqfD/xZ4O14LdanpNj&#10;4qspG0acldl9aRTBZOhQgFhkELzhXOEK/spc8duqd1+fX+uxcoKaszx6PUhIsVvcTrti3WcKalcK&#10;+wgsf7PvFkuCdpIGyQxDBA+7tzFNrFpbafb2b20A0u6gV7D7TLA0Kxv/AM+N03lQjyzz5cm8AY6g&#10;A+V3XjH9mH4h+ENY1OxtdH1jxnbaYhjtdTSxmNlqVqVysEyrcLiVR9x9mAVwDwpHBar4d1Hw1cq8&#10;+kX1o9zGbW3fULI2xnjAUm0u2Nuu1lwvlyiTnC/MuB5fasRSmmo9TFU5Kz7EPhXxXfeCPEcWpaXe&#10;C01az32WLydbox7jg2F7ma4LRuAQjlAAOCRt+Tu5NQ1HSfCV1rvgqfX/AAlodhP5uraZY3FxYy+E&#10;LpsZkQF7YzWjlRkH5cccEAjzyy1i3vZVjuJ2ZVBsoxezhxGx3AWF6DdNkZH7ubyxgKOFwRFd8JeN&#10;NS+G+sWesaM82lXNg7WUVxfWoRVJHz2F7utYg0TAYSRpMcAErjMfLVowtzx+7v8A13NYyezR0F58&#10;ZvFl1cyDUdag1tsC4aW7soNZ8sYOJot8N272zcBhu3RkcdCKf/ws6zOoX0t74R8ExzyxBbgvbtaL&#10;YB1C+afLubfzbaTd8rrEWQlchvlLx+MPD+m+J9AuvEfhb7QumWMx/tnQ/PF9qPhG5bIMqAvLm0kO&#10;fl2YKgg4K5XmLS7axjhigCabHZIZla3WSO3tomOWmjBS3E1s+W3xHJT5uPvCpeFwlZNSirPp/X9f&#10;q4161NqUW7o7/wAJ/FLTdDk329p448KIqLGRpniOY29vMQMb1NrLGYX/AIJfNK9ASAd1em2Xxz1K&#10;H4dR67p3xG8S+bp1y1vrtpe+HbS+fRMsBGbpY5/NVG5xJGjKehCtkH5tmaPUWA3xLb2icFFS8e1R&#10;wclVAuWms5O/O6Mknk8Saeg+L9R+Hutpd2d02mSacnkul1ve2toXJHkTq8kC3Fk4ICvtJTIHI27o&#10;rUalKzpTkku0nvttfYlRpTT54Rd+6T/Q+jdI/bG8R2Ucgute+G96kUqRNJPbanpbJuPDl54ltyhG&#10;cOJdh/vV1enftba59pmhfwnpOueRObZm0DxNZ38rSZPy+QjGRWIBIVsGvmebwZovi7w9ceI/BsJs&#10;n0tCdY0QCGa90beMtNCIo5TPYPuJIDfLuznnNctexx2u1LmS2U+UFMN1I0sSQggDzDLNukgyDtZY&#10;/MhIAPQV24evjmlUhXb6WaT/AEvf5nFVwOC+GVJeqbX62t8j7Rn/AGz9N0C8MPiHwV8Q/DaABhNf&#10;aMRFjvyrE8H0Brf8P/tbfDfxNFutvFmnRNx+7ulktZCScYCyKpJz6A18Q+G73U/Ddw7adq2qaRDM&#10;Y/Oe2upoDK+AYw8sMUSq3J2XAcq4+9wWA6vwR+0nqWha7NF4juB4wS7P2aQ6hFbXMyODyYBO87xX&#10;aEZ8tsxyEHAztz2PMsxprXlfZvTX5P8AQ43kuCnJWcl6Nfqj7b0D4m+GvFchTTPEGiX8gOCkF7HI&#10;4PoQDkfjW7sGMjkV8CfENLOe5stSm8PeFPE2k6mXFnqa6Y9i18e8cohltVt7tWPMbHa4HBBwXx/C&#10;PxG0nw+4W103XdJnbId9A8R3MTb1HVUMd0x2gqHiLb0A3LvUnGkM/rxS9pSv3alp+KX9eZhU4cpt&#10;v2dX0uv8mfol5RPTNIYz9Qa+Iof2o9T0SzjjufH/AI10qBSruLqy029wmflb7RJNA5jfhRIEIBOH&#10;C9D1Pw//AGg/iB4m1+z07Q/iH4Q1q4vX8qCDXdGuLN9+CRG8kMQhWQgcL5uWz8u6uj/WKipWnCS8&#10;7Jr8Gzllw5X5bxlF+V2n+Kt+J9ZmP1FNaPAycgV86P8Atd+N9EEcF3ongHV9Siu3sbixtfEkFjcp&#10;KuMARzO0gY5I2FA3ynqDXyn+2lpv7RH7VPjXUo7GXxXongKaIG30WxDi3IWMeYss8EY88M4cje2O&#10;QMZ6xX4owdOk6iu2ulmvnqtvMdHhrFzqqk7JPrdP5aPfy0Pq/wDaS/4KhfB39md7iy1HxIniHxBB&#10;lTo+ggX1yrD+GRgRFEQe0jqfQGvAPBf/AAXDv/GE9xcRfCOV9MWYxxlPEKi4QYBG5TBtyQQcBvbn&#10;rXwDq37NPiDwncmFtMaNk42gbSPwOK9D+E/hO9+HX221161l0ppxFdQiUYEsbJkMpHBBG0g5wc18&#10;lmPGGNWtG0eyte/3/pY+lwPCuEtareXd3tb7v1P0v/Zw/wCCjuiftDfEnT/Ci+DfFuganqSytFNd&#10;G1ltB5cTykF0l35Kxtj93yR2r6OKH1r8wP2J/FMGmftO+E7wXEDKb0QnDgiPzkeEZ9OJDX6jBAyg&#10;gqVboexr6rhXOK2YYWVSv8Slb5WT/U+Z4jyqlgsTGFH4Wr/iysY/UUhTjirJhPXtTTF2NfTqR8/y&#10;lcofTNMMWPUVaMOOaaYj1GaakJorFDz3ppT2xVgx46jpSFOuMinzCsVmj9s0wx4xzjNWSnsKQxZ5&#10;zgflTUiooakfoOtSpFjsaekePYVLHHk9MVLkTGIxIievSpliGMmnLGBwBmpEjz1FZuRoojFT05Iq&#10;RYskdwalWDocDipREOgqHItQIVgxjrT/ALOBzip1THJAp20cAjNTdlcpW8nHQHJo8oj3Bq0EzjPF&#10;Cx8E45FPmE4lVYjxkZpTH1yMVaEQHQAilEQyOcU+YXKVhEcUeWRx0q15QHBPNAiBIpcw+UrCIn1o&#10;8k9xVrygOnNL5YHYGjmBQKvk9ODXHfH/AOJkXwX+D+u+I5CoksYNtsrch53ISIH23sufQZNd35Yz&#10;0r4x/wCCxvx9g8DfCK38JwkzXWqslxNCj7S48wLGhxzgkSPj/pkvrXjcQZk8Fl9WvF2la0f8T0j+&#10;L+49vh3LVjMwpUZq8L3l/hjrL8FZedjyr/gjl8J7n49ftI+MfinqkAvoLGZ7LT/tRYfOcbmxg87B&#10;Gc8cs9fdHx8+BE9po/jf4hzwJZr4esoYLNXY7Lpig8wrkdmMQ9/mFSf8Euv2fT8Dv2YfD2n3Mdud&#10;W1VPt9+NqmR55SXYHnJwzEDjpiu8/wCCpPjSH4e/ss6tpcRjQ29j9olRMKHcuFQf8Cdm/Svx/Dy9&#10;hBOPRH6Xim8TWbn9pn4Z/tQ+Ijq/jC6USTNHYDyhxkO/Vj065OPwrG+Dvw5ZtNFxIuZZfmJI5pmv&#10;6bP4k8TQWzCVmmkMspZs55/x/lXuXgnwWunaXEoQABQK+fq1XOdj6mhSUKdzlfDl2fA97HZahI8f&#10;ha8uA902WB01ycmVSOiOcB/7ud/97MPxBgm/Yx+Lx+JfgtrNrDV4fsnivwdcylrfWrVuJJId5JkV&#10;gSSDl42OfmRiK7rXfDKSxSAxhlYEMpGQRWR8O9Si8O6w+gazIJtP1COOz02S5QTQxopdms5FP3lY&#10;MNmf7irkMqE8VeNXCVlmGFbuviivtLv6rr5K/e/fR9jjqH9n4rr8En9l9vR9PPTtbs/tGgTeCdK8&#10;Q+Cr6/ufhx4nka4026i+0NP4XvsHNtJ5dwHUggBlC4dVB5ZBUeswX0h1BtXsnub62jP9q2LpILe7&#10;iA+W9gMtrIDIN28lWIPLfMjOB514b+IPgL9iDRtdspfC3iHWPAfjjV4RqMc1sZ7LSwm5JIY/Mba0&#10;qNtlR9rMyqinBUMfStT8Nx+DtQ0NbbU7fVdK1CNL3wZ4mt4IbeO6RmDiBvKuIiBlgDlQEY5PyuSf&#10;1/IM8pZhQU09f6/r+tfzLNcrrYKu6NRaoh0m6We6txaXNldXs1uY7RxJDHHrdvlV+zukU8J81VXA&#10;AGcoAOVQm2jS6jBaSxS3jafMzx6fcMk8jWzszbrO5MiXCGIgsAxGzBPABkVaVzqMl3pd3d3Nrrdh&#10;pKzhNUspor+J9GuMkCaJXSVTCSMEZwDhGIPlMYv7QsdTnmWVdHvNQkgD39urWn/E7tgrP9oR2jhY&#10;SgfMSeflLHJEgP0CnCS0a/r+v6R5TjJPVHf/AAk8fad4Nh1Dwz4gimi8BapdeXqWm29zHY3PhS9J&#10;AFzC/wDo8pQHBOFY9jk436HjzxV8Uvg74vtNMj8YeIdTiW1WTR7y1vb2bSvElmU+XBdrpTLtKgED&#10;OcY/hZvPNN1B5orGHSrua7mMRt7C4hSWS3vYQButZzDcyDzFBCgkHb8oB2+WV6vwp4v8N3vgJfAv&#10;jeSaLwbqFwy6VqmqoHufBt9t3cCa2j/dOxbOWJIDFeRIDyYjC07OpBX7rf5r9V19S4VJX5ZEA/aS&#10;8XajZpDfS+HNatrqXZB/bWgac51BvlJsrjdHayBwRlWBGT7EFJR8VdD1q6uZp/hj4MmttTQ2EM1p&#10;De2U9sw+X7HdtBLPGpwvySbQv7sHapB8vB8W+Dtc+HvjC50HUYyNWuUXekMzQf8ACRW27CXUHlXO&#10;BLwWEnl/N3DHeHzr7S1hiilkgOoLqSGONr+1A/tuBcM0MrTWvy3CHaQPMzwpDEmMtksJGcb0vwdr&#10;/cX7Vp2keg+G/ix4B8H+IdN1A6J418MrZqbC6L+JI7tQcHNldwXkcWYn2kKxY5GMMpTCWbH4O/D3&#10;4jaf4h8ReGNYv/D9rpV6050CPQYzfaBIUDNcKbOSR/KLLztLgrjgEAr5VpGoRWEtvNZ3SSO6G0t5&#10;XnWNZht5sLlYbpAJF42PsGMLjACmPV07X9a8H+J7DxFpT3ul6hZYt7a6u4ZDJB8oDWN4z20v7sgM&#10;ocuOODtClY8J0Jx96Dd+q/4e+ppGonudDrfwg0rVtTt47Tx94Zgt7qCS/iWX+0bOSAlWy8BvIjFs&#10;xkSQEYG1xhf4aukfBPxJdx2C6Jd+Fr2O6DTWi6Rrum3TW45DyRRxtC0sDEPviPQ7sdTmzq3h/Q/G&#10;nhu/8UeDrWHTbfT5fO8R+FbOZIrnwtOODewETQMLckcjAxgA8AFMK80l9dCXCB9Ta6zfqLMtPHOV&#10;IH2m0P8ApAinG0bosANjGMgAb0qU5wc6ctet9/wsROpyytJHQWHwx+JHwl1S21630HxFZtpzmOC+&#10;t7C4mW3Yg5KszTmWyfnMZGUz0YZEmprfhWLxvaXmreGdFfTtQsC1zrHhez3wi1IUbr2yO6AvE2Rv&#10;izz067CON06zvNJtRe6ZJNaBm85F02YWDTycj7RBsW18mf7m+HIDYGP4AOp0f4+eOZoJEtfG+uaq&#10;dRBkSNL9tQV9mQZLaGRrpQwDHzLYrg8bcfLtuGGxFPWK9N/+C3+nR7kyqQluef2l1b3aI6GK5O1/&#10;Kkt445g6fxeShFw7IN2ZLdjuTll4JFS6jdm3ty003l2rQHK3Ek7QLCO5LSw+ZCCeGC+bCRg/dBr2&#10;7wf8SE+K/h3T9Nk8N+CH8U6cgkg0mbQYkh8XKoY+bbyFbYxXagNmMkfdOAMEDhofE/h7WA6/8K20&#10;F72LUWmf+x5r3TJYZRnfETHNciG5BU/LjD4x1UAirVqkXHk19dfXp/XzBQhF3ucx4L+IU3g66vha&#10;R2usaVqypHqemXcsckOpRcY+0tBDIwxuzHdIwwcZxnjpPEXgzTdV8O3Gu2MuoX3hq3KR3a35liuv&#10;Dcp+5HeLI6+agHEV1GgOAATxtGbq+o/D+9kK3Gi+K9Oe5lYWRTXILlGU8SxRw3kMQR+fmt2O0hsj&#10;OVzs+EdK8IeF9cXV/Cfi3W9Pu4oh9hC+Hbe5jaE/62Ei0lczQ85aFlLLnIHDVjTlUhLn5Xbqmrr8&#10;LlyUZK1zg7mx/sucpaSC5RZfMSS2lQMGcYEj/Z4Qqs3yjcX8qZcbtr81Sv7eKLENwkU0MrGNRcQg&#10;O7qcmPy7ieRsA4JhK70PzREjg+xa38ENN+JXi5LPwjr2j3bmye+u9PvGu7cRcFpHt1vogj27bnLQ&#10;fMF+YEg5I4y0+BHiKeC3OjS6LqiXoMCQ6Lr9lfhQmD5YjtZUkkjHGM/vYsDBOACTrU+d8unk9Gvk&#10;xxg7asmtvGEHxDsodP8AE9/NvghEdl4i2z3YSIcLFdJbxwi4tgcATA+bCSQemRk+INAvPAPiUxX6&#10;JpOsjF5FcRywKZlb7twso85mjbjE49NsoI5qTVvhH4s8Ok3eseFvE1h5pYxyXmluuyTGA7SyLNhz&#10;xiZRhsASLyTT/D3i5NP0ZfD2qJcaj4fWZ2t4rZ2tbmzn28vbNtiSGQnkwHMU3O3BxiKV46w1j23t&#10;6DlZ77mrc/FrxMtlb241TXY7mDEaxSSyvaOCudogaSKLLLg7eQTlojkkVTtvi0dXvtPXWdI8N+Ld&#10;O09dgt7iytVa4gy2QJrS2EqqCWxJvwjcSID8xo6n4Yj0+KCWNba8sb0C2stVsLaMW8+WLPDwrskg&#10;6tbsy4K5jKkgnNvUnd7b7VI0Yn+fNxJNtjRcAyhp3XBHHzhPMTBEiMvNa1cNRqWk4p/LX/hyY1Zx&#10;0udF4t8FeDo/D91cWnhPTY9GvZI47i4tZ5tOurB925IbkXM8yJL1CTLH5cgJwUyRVTwFe2vgnULd&#10;dP1r4leH7eNyJFi11tQt1KkHDRLBAApB52tvXkgEDdWd4d1W48CeIo7nQZ4HWFVjjeyt45YzFIuT&#10;G8cEPlsj5z5TsY3JPlsrZFdFceGbD4hwi60OGC31cDbJosjrLcXKxqS7WfnFpZIl4JgYCaLqpIJr&#10;ljgaUG4tWb6p28tbfmaOvKVm9bbX1Ot0v9orxr4PuVS0+KdxdWxXMI1/w+kqTHqEDwPNKxIIIOfm&#10;6Lk/LXQy/tqfEvRb60i0y08PePmmhae5i07TbyKW3CZLELIInKgekbFT8rc4J+add+Kun+DNMkhn&#10;nkvbdj5VwkSG42M43DgLFGMjk8fPtwyBl3Vxtn8f5/E3jbTIfCmjzHVZ9QjhtprS2V5VnyFjLSKM&#10;RMg53PKSFyCxUcZY7MHh4OVPEuLj0bur26r/AIKfmVhcspV5KMsOpKXZWdr9Hb9GfZ0P/BUm68PW&#10;sU/ij4eaxo6TwrcRCRbiF5Yhu3yKJYFG1SBnLDG7rXXfD7/gqN8L/iE8KQzarbSzAsA0Mcq4wTkG&#10;N2z04AGSeACa+1Pgx/wSx0PQ/hKk2s6v4g/4TvVoBPe3rak1zDDMyn90ImJjaMZwVAAJBK7RjHxh&#10;8b/hBN4H+IFx4e8U+HPCGs3OlRSWbxahpqNJJbNkD7OHUlomAOVDfQdh8NjPEvPMtip4mnGals1p&#10;Z9mrfr31PqcJ4eZLmE3DDVJQcd1vdd07/p8jvNE/bF+GPiC286HxhpUahd2Lgvbtj6OBk+wzXUaJ&#10;8W/CfiVymn+JNCu5VO0xx30TSA+hXdkH2Ir5auf2b/hlq1qtxH8PtItIIrXyJX0W7awNsnOCywvH&#10;uYcjeV3DoT0rD8UfskeBdZvoZPtXj/RJbu18pJo7j7XbgxjiR3lSTaxUdC2CBwM5rowvjjRckq+H&#10;a72/4dmGI8GqiT9jXTfn/wAMfcAQSIHUhlPccihkAPXFfB95+zKdHjt7Pwz8ULrQ78Qu9kl3aBJ7&#10;hwRvJkhljzGCCQNmVLHJOcVr6Z8HPirHqFyYvi/Jc22yMRvcarqVvIcA5zGspAGehDNkele9R8Z8&#10;mlC9RSi+1n/keLU8I81jPlhJNd/6Z9vrFjk8GpY4i/TgU5Idx9RViKALg4wK/W3I/KoxI4rfocc1&#10;MsQByRTwnAxXD/tFfHjR/wBm34XXXijWprWG2hmitYzczNBC0srhEDuqOUXJySEYgDoTxWNatCnB&#10;1Kjskrs6aNCdSahBXb0R3AUkcCnqvoMmvnO//wCCg8GlNsn8JzSSJnzFt9TWQx4OO8ag8+nFNtP+&#10;ClfhsT+Vc+F/EkTKdrGN7WQKc8/8tQf0rzIZ5gZK8ai/E9KWS4yOkqb/AAPpAJ604L6A5FeOeC/2&#10;7/APieOZ9Qn1DwwI2VVOrRxqkxIJwrRPIuRjuRXa6X+0R4B1gKbfxl4Zfd0B1GJSfwLCuuljaNRX&#10;hNP5o5auDrQdpQa+R2Gw4pdvGMk1R0/xdo+rYNpq2mXQYZHk3SSZ/I1piPdziuhTT2OdxtuRBB05&#10;4pwQjoKk8s98ZpQh70+YTiRBD6daXYeOalEfvQI/bNPmDlI/L9zRs9zzUojPp0o8sjseaXMPlIgg&#10;9DmvzG8T6cn7dH/BU/TtGsWkvtE0fUBqE+w+cpt7dEVMgD7sj+VgekjV91fts/FR/gz+zR4m1mKU&#10;Q3LwCzgcNtZGmYRll9WVWZgB3WvAf+CD37PF39l8Y/ErWrYfb9f1GSztZIpA0YhhdlOxweVL7lyO&#10;CIlr8443xvtK1LBx2j779XeMfw5m/kfoPCGG9jhK2Me83yL0VpS/HlS+Z+nnwg8LDTzboDLDBZR7&#10;tsiMmQBgdce35V+dv/BZj41v4lWDQLeRHXVLk3k6mTaRbxfJCMejNlvqlfor4j1BvBXwqu3Eshud&#10;RPlR725UMMH8l3H8a/Fj9vDxrP8AEP4oaxewPazxSyizsgYzuWJTtBBz3G5+nVjXwWY11Tgo9/yP&#10;rcqwzqVea2359Dwn4T+DzrXiee9ZPkD7V5zwOB/n3r3ey0TyreMAABaxvhJ4GXRtKiygDYGeK7sW&#10;Q8rgYPpXj4S8vffU+jxaUbQXQ5TU9M+UnGc81xHjTwrFqdjNDLEWhl4ODgg5yCCOQQeQRyCM16lq&#10;lqMEY5Fc5rmm74yCODXopWOC5wXh7xhFqWiTeFPEGnW2sy+R9nubO4H7rxBalsK4I+5cIzAbhyrk&#10;MOGxXD+BPh18YfAPjTRfhj4d0j+3/Aet6mt9p7apZDULTSkkcxyP5nyqSgZmZVwxOflViwrtfGHh&#10;Ga9ureazdrbUrKZbmyuFUM0EqnKtg9R6g8EZFdN4B+NeseI4ZrPSL2z8P61FubVLe5LNFpsyEYuo&#10;8KzbCWT5tp+RuQWXjw6n1rKqjxeDVqc3aW9ov5fh93Y91LDZtS+r4p/voK62vJfPqtL76a9z0Txb&#10;8Covhd8WbfSrrxV8E7jxRLYrHBHqUWt6J9vgeMxiMMlpJDLkAx7fMY7lKj5hxgRfD3V7/QYG099E&#10;1VNNula3uPD/AMWNOjazlOfkRb6aJ1BK5CFeqcY+bPEfBP466/r/AIy1T4F/Gm9uNJ1q8u5dR8F+&#10;Jo5jbRSXE2SImcbg0EzHKt82G9WVVrZ1y01fR/EWpabrOkxDXrMC31zS7vVLC4GrRRpkzjzI13OB&#10;tZiD/dkGfmr9Zyv/AGyiq1Cs+nW68t+h+W4yE8PUdKrBJrysdDrX7P8ArWs3OoxSfDT4gWlrexrc&#10;T22meGbLX0SUoCtwjWCuF4JcBflw7AYUjHOazpVp4KgWbUtRv9A1Cdfsl+2t+HtU0Bb634wXw/yz&#10;KQPnCnJCngqSxpmhiy1TTVgka5vSu7QNUi0eKOKA8lrK4eC4HQnbyNoLDJMb7hu6V8VPEfgXS9Qe&#10;x8S+K/C2hzSpHf20Go6va3Gh3OSPMjVldTCx/hOBjKN8wSQ90sJiYPSon02X6WOZV6cvs/ia3gr4&#10;q+CPiX8OZ/AnjDxz4dv4NHDz+GPEiXTahqGjNgEW8nnQFvJbbjI3bSB2wU8+0qzmZ7m5eOymt7ic&#10;Jqsdg1u39oBXYC7gaCWJo5gTnhedx+UqXUd3b/tA+KNe1WOPWtX0/XJYoFFza6sdL1iPV7Pbk3EY&#10;urZTvVQGI6ZUNg/MK1vg1Z+AfG3iO90HxL4L8BXt14kQRaB4otPDEek6fbzKARHcrptxHtJZgpYB&#10;SNwyWUo64NY2iudqLXldfr19LFJ0Z6anA6yb9fKSSO51MXNuhkhv0vBFrMWDgEGOcR3KYIGTlj0y&#10;cGTLkure/gSfTjpNzDdoUjnultI0u1GALG5Ei2zrKAAFYEdI/m+6ydV408F6J8OfE11pPiH4e2/h&#10;7W9FZjqEWjeK9diM8S8ie3NybiMrt5K7Wwo3AsMhaMUnhTXxcW9rqvxKtRKVl0+D/hKtH1SLVFBI&#10;IWF7OBxKmR+7dsnJAYnbu6IYjFPen90l+q/r8olCivtfgV/CvjPXfCPiLS9Q8PzalbX1g4trSSRp&#10;5LeMc7rG/CTyqUYBgrsmPlwQuCI+x1PwrYeLfCGseKtAsZI7OxlFz4p8LxW0dtN4blBH+lW32i2V&#10;3hzk7gQF4U8cjCt/Duj+IbuymtfG2qzQ6xbC2+0av8No5ogyrj7NLPb38hRgQApMYH3WBAGRoeDb&#10;uX4ZazZeIdC8a/DCyv8ARJP7PzqFxr+lOnBAhuYXsvL8thlQJH2kKQD8vELMHSn7VQkn2smn9z/r&#10;8Cnh1OPK5L+vkYVjPZ3SobC7s7o6kBO0Wl3MXmazhvvweVcxlLtP4lC/NyMHJDy31i+reTLb297e&#10;LfIJN1zbSlb9lH31zFOI7tCOmfn6fNuHm437QusSfDKHxF4j1zTbW70l5fNu7XwZ4lstXg0hyFxd&#10;/Zi73EEe4g7inl4ZVzgrXl2i/tv/AAuv9WtribxBeafJcDGprc+Hoz/aDZO2fdGECTqCcvyGOMqc&#10;uG6VxFh07VE18np+H6/paVldSSvGz+a/zPXLXV4I7mOaxuY1eaYyxPZXEdm9/KrDLIFkt2hul4JT&#10;bhhj1Bf1GOaD9pmxjgvre0fx68Qjgk8qOPS/FyIAfJuGZZhDerjGSQWIABGVavBF/as+H/ijTXhX&#10;x1pFwXVIWE1/cWj3XGfOPL7JlIPIGG3An7rCW3o3iSw8UX149nfaH4ldBubydSswdUXort5kCtHc&#10;xhid4ZgxBBJ5L7zzfBztKFVJ97pfena6/rTpCy+vG6cG0dA9z/ZdxdQSSNZyRstvexXF0lq8cgyB&#10;BMBNAVlBH7ucLgg4bqwV6W9xOxIjuJyZSF8+JwzSjODITDOIrkAAh922QDnJzn0rRdVf4+6dYaJr&#10;2omy+INtbeVpHiG5Ag07V4Rz9i1BIbh8zdQJWXBPOScGTyrU2Og3V9balaRQXNh/o14J0M62+GwI&#10;nZ7UGW2JVdsquWTI5Pyk9OGzClU0bV/LVGFTDTj0NDRr2OxuYJNPdbO5S4zayWzw6fLJcD+Jebcx&#10;XC5XdGcK+Bg/dLd20Nn+0EpNs+nweOrg7nRBFDpHiUxjO6MqZ1tr9d3TgOen3ufOI9egjaZRdRxz&#10;pGIpInu1dbePICLMYrpdyEFfLnVPlyAcAjFy8Mmpxs9zDPcIjopiuEkYlyPlEztbzANhj5dwrAN3&#10;4J27VJU6lmpWktn/AF0/r0iKa3Whf02e78E3iizF3pN1FPkeQP7LmjnPBJ3C2Mc3ABB/dyhP7wFb&#10;Fh8VvFmtTRQReJb7UmRyyrczC/gJA+YIsrXQJHG+BhleqHBqSbxhZ/FG4hsfEOo22i+JYVFsniDU&#10;bgRm6XblbPUYozAckD5LgDkAEngkeL/EL9oPRfCss1vdzPqbWkpikgNwkqhkbbhpXMyPjJKTI5cd&#10;CGBBrGpisKk1iElbe/X0/r5FRpVW17O7uew6p8VtTtba707VtN8O6hpt0xmuYZtLhtklVDkMzRx2&#10;rSQg/wAY+eM7gwPWpvib48+HWnaBNrdppmj6dpl60cM1lZ6xdDVdJnVQySPskuBLCSSFnhXID8jk&#10;q3iukaH8UPiguj3HhGxuLbStaVJ5NZmjTSbG1kxueRZCqyPhSqs8SEO3AGRmt7wZ+yNpfhXwte6t&#10;8RfFs+rSSXJu7uz05zaWJt42JQPM4+0Oznkhdvpyea/P8545ynDK2Fu5X2V+/k/LS9nsfZZXwZmW&#10;IlerHljbd+l+v5q63OL+L37U3g2Zmh0HTteGoStGmL68j1WAhjh1S3+zKxV2ONpXac52g4q/L+zn&#10;8XvG+q+IYww8FaRbwrPFJq7i2N4uGEKLawEvuCEn95tKKcHpiva/AZ0vwjfz6b4G8F2unaZrjrqV&#10;xc6fFFBCrLkRrI8jea20oCR2yCeTTNYt9S18xQeJfECC8kn2pHpRa3F1KRlVO8s0m3DEDIDdWA6D&#10;8/zLjzHYidqPuLzfM7adNlazWt9z7vLeAsJSj/tDc35aL7938rbHnmg/An4efB2K0Gua3f8AjqWz&#10;Ecl9bX5MWmRX0ihN32eL7yqDgCQnjJPHNe9yN4U/ZO+CjX2vJpun6RYLJNZ6ZbRRwIJmDMdoGFBw&#10;SSx4UZPrU1v4C8Dfsr+EZvGXiaw06C9UPLDEETz55Wy7Zc43OSSzMThRnoBmvhD4l2/iX9tq8vbn&#10;7bc6N4JsfNi0qKRiySHcSkSAgHyEOBkjJCjPIAT53L8JWzuq51Jy9lF+9J/afaPRebXR/f6maZjh&#10;8npKlQhH2jWiXTzb6/qftz/wTI/4L4fBP9qL4Gaba+LfGOjeBvHOixG11Kw1ac28MwQlUnhnkCrI&#10;rqAcEhwdwKjgnyX9pv8Aa0+E37b/AO014lsfC+qWuuXPhixt4LS8tSg/tKAjzDNayZAmiErshwQC&#10;yHkAqx/DLw/+y5498LeJIZrCzhWSAn9+LhPJbGcqeckEjHTr+denfD3xFe6VfWvibwzPeaHrfhy5&#10;Ml5b4LTaZP8A8tG2dXhccSJjDD5hhgQfuc6y2WKwvsKM7Ws1122UvJ/f1PhMmzJYXErETjvdPpo+&#10;q81226H6L6ibfRb24vfsmo3C2Wy3jvLOZgyEHmIxqxAdf4g6AgN6Gm614pXw5od5Na393p7tGyRP&#10;cWrPZtKR8pljAUsQx+YRuCc9ARmsH4WfHzVP2g/hxe+JdCtPD8XiSyEUGsaO8CXTsyqxEwPmIWjd&#10;WOw7lJA+8CMVoeGvEs3juKV/D+pWdrqCyIZ9Ku1SRkVc+a0KrL++QEdCVeMZ3KcBm/Pnw/VrUJ4j&#10;Dq7p/wASF7yg/NW1i91JXVt9j9Hp53RVSNCu7c/wS2jL0fSS6p28tzhfFv7TvxJ8La3ZaRH4V0rx&#10;cl9a7kSymlkkvXVGZ2jXYzRqY8kJIMkbufuhuKvP+Ci2natHF/bnwpk1CeHKoZbWC58sZyQCduOc&#10;kjHXNe960ZfEkK232LTrmWObzIoGuXhaJwTiVG2b0fgEbDuyTjjmvC/jP+ylrvjjxrcato91Exuj&#10;tnSZ4bdgyKEDHbt3FgMliNxPLEsST6eQT4fqr2WZ0uSS+1GTSf46fl27HmZ1h88oy9rl9Tni+jSu&#10;vw/4PfufqbDGBgEciplTIHGcUqR+vFSKhx24r+wHI/kqMRoT1NeJft/fCLwt8YvgBdab4tnMenW0&#10;63SRmRY1kkGVBZiMqFDMcgjHrXuaxnjFfn9/wWr/AGiG8K6BB4YtJ1/0iP7Lcw4LCZZF8yVGUEZG&#10;xYxycfOQc5wflOMcaqGVzileU7QXrJ7/ACV5fI+s4NwbrZpTm/hp3nL0ir2/7edo/M5fwH+zh8G/&#10;HXws8N+F5LrVonRRdWvibw9qJt59QUg+YHkXcrqDzgg8DjGDn0j4w/8ABP74b694dstE0PWfGPgn&#10;VbYxyHWLTV7i9eePHJkSeRkYN1yACCPTivm39mjwVceH/hlpOgXnmuET7aqRyyQujYLyIrqQQSW4&#10;AI6tX1Z4M8H3fjL4UafNL4qvnttKVkjFuE+3rGxOwSTNu3IAcDKK3Ayeuf5TzWvjsBinD28lyvu7&#10;a6p22+VrXP6bwGHwWOwsaypR95Wei0a0a/yOF8df8E14bLRl0jwt8VfFuneIo0iLza5HbahYagmQ&#10;xzGIlKHchYFW7Ec8mqXj7/gmJ470LwJBceGfHmla54ijK+faX+m/ZreXP3ijpKu3HX5gc+1ep6po&#10;3i+38GWSR6xZvFosnlLqc8fm3q27DdGkiALGRuwokzgA8qQTXU6Pq/iTxH4CgntbuzvLnTmy99/q&#10;FkgxgrJECzb1YEYHHHUdK4Y8TZtQs4Yi6v1s7+t1+Fy6mQZfP4qS7dV+X/DnzB8Uv2O/i/ovg+G/&#10;tbfwj4h8SWFvBHcaPp7y2000YCp5iO7MjOD94ZHrk5r6Ek/az8efDL9jHQdT0fSfhvNqXgMLpXi+&#10;y1CW6umsmPlrGRPayRtuVnCSKwypki6fNWl4v1vxJqPhWPVbXTFn8Q+H5iBcQTf6LcWxXkux5AIy&#10;pUgnjIOcEeIaz+2P4g+D3x60m3+IHhBNP8A6vKdD1C7ivBLp2rwX4YrOiBQA6eXiR2yy7t3GRX3X&#10;BnGOPq4tU8XUTjr2Te3ZrTtpc+Q4o4XwUMK54el72ndq2t97nWa1/wAFSNRn8FaZr9t4J8PX9vIf&#10;s2o/2f45nsjaXO5ioUXLygq8Y3LkZJWUYOzc3V6L/wAFKdN0zxNpr3fhX4hT6LqkKSx3Vnqunatb&#10;IrcPlY7eOQtGwdSBIcsuBkFSfmX4lfDWX9mP40674S1me8v/AAjrUahNTPgq0ngurWRfMguhIpO9&#10;oyQWXGdySJxzXC6RpOmXl/qnw81d/Cl5qizs+iG5sbu0UXWVUqDbkKyzIoUFSQzCEg7c5/dPaTTj&#10;UhUlZ+bf6n5JLCUXeLpq/oj9A9N/4KMeF7zxdc6FqFj428OahDI8cX23wj58F0QCUKSpegNvOAhC&#10;4bcPUUnhP/go74H8Y2t/LY+LvDIfTVEk8OpWWpWEqxlwgfCQTgruZRkE4zX58RJa+NfBkdxYrosX&#10;iHwquM6frdzYvcWabiSGuOcxEjqD+7I5Cw10qePta1vU9F8XWV9fXALix1XT/wDhMrS4tBI24t5q&#10;LgGOdC5OSCCJVAVUSt6OKxDfK6rv00X+TOepluFtf2f4v/M/Srwx+1t8OfEfha01KPx34Ik89jC4&#10;j1qOGNZQAWQNcCE9GH3lUnPTg101v8TbK/aEWMKat9oTzIv7O1PT7wyr/eURXDFh9BX5b6VpM3h/&#10;UprG4tfEVz4M8VQrLbvN4NttQazJYkP5nUzQtuVuPnRpNuBKrVkXfhi2uGuvBetxaNBrGnSGXRZL&#10;6wu7VnwS7Qr9nfayvnfHtOCxO1T55YdP17FKHNFp+q/ya+ZzvJ8M3bVfP/NH1P8A8FRIPij8d/Bu&#10;j6R4C+H/AI7utJSd0u7v+xJ1jjuBIUZW+Q4Maowz6y+1fXX7JGpfDn9mr4I+F/CNx4gg0hNItIre&#10;ZrtZrPc4Ub3bzEXBY5Y89Sa+S/g/8Srn9un9mM6DBrptfip4ARJIW0rVJ7Ka+iVVSKVnnTcQ+IoZ&#10;S4YZ+zyM2DJXkui/tJfFm58Ly2dp8QPiRp/iPwkrR3NuPG6Xz3MSlmlVolbBlg+Yncu4xbydogOf&#10;l55VLG154mU7Tb1T0S0SVuttPvbbPehivYUIYWMfdgtPO7bbfnr+SP0k/ao/a58C67op0/Q/G3hq&#10;8eO3+zwi21SCR/Mk4JA3HJC4xx1r84/i/wCFH134meSvnT22nkB2aPAEjDIBOBzgGrniH9sz4uNN&#10;YeJX1PX9Y0G/kMd9pl94J0/UhaNghh5joWUMMvGTnkFSGCHdEv7aviLTGn0LWIfhXeya4EuNLvdR&#10;8Htpkdy33Y/MNsqAHlkZi2Y2BBI2uK+dzPg7FYmo+WaVumu3l/Wx72VcQ0sKvehe/n1NLTNDWytg&#10;Ao6YqeS2CDpwK53TP2wdK1jw5dnUPhz4Bu9b0ZyNQtrDxJrOlN5YIBdVmmwpVuGUrxkHoG29Vo37&#10;QPwz16XS2m8EeJbPSNUZIzfaR43s9RNi42rKrRtbySMULBsAsxV1IwW2iKHDGKilGNn8zarn9Gbb&#10;kmjB1G33biRisbVbbIAA4Net/DDwn4M+OPxQHhCyPxQ8J6wcyRvrOlWt7Y38ajJEE8BQM7J88YIC&#10;yLgKSWTPPeLNI+GPhz4man4Qv/iXf6Vr2nlwlvq3hO6gF1tXcPKeB5lk3phk2/fDLtyWAMVMrxEH&#10;ZxCGZ0ZdTyeWzCXalgpDhkOTjbuUrn8M5rw34tXFz8N/iedd8P3UNzfQrsuYY3ytzG2N8L46HIyP&#10;7rAduK+nToHgTxdpE17pXxe+HFzaRSCCQ3sl/YFHYNhWE1qoGQp6nHBrA1z9jWfWb63s9N8QfCbU&#10;LnUY1ms4bbxlpkUl2rHCmNZJULZPGAM5GOta8s1hJYSrSvFu7v6WsYqrD63HFUqvLKK09b3PMpvh&#10;4P2yvg/HYjUbG3MUhPhwXcRjuLK8ABkgW43/ALoMSB5bKyFlOChKtXoH7O2q+P8A9pv4O3Fn4o0n&#10;VdI+Knwyuv7ItdTmMcMfiPCjFrI0oKtcopBBH3gwOcNlMjwl+xJ8ZfBevTzaH4Kv/EOgX0qjUrfR&#10;7u21JUbG0Tp5MjjcAcMB95cdSoqf4+/sxfHvWfAyarp03j/R/FmiPHe2+nXOjz2yXflspjZZmjw8&#10;yogUq+NxA+ZgxWvmsnxGMyXGONm6MtnZ6etl97du/dH02dU8Hm+EVeEkq60autfNa/cvkQl7fUrC&#10;7F7pRawMvkavpVno1hLLpc4+QTIYXVsbmxjtuKHGVY3jpGoaLqsbWljBHq8EH7m5mtNTit9dsym0&#10;RnZIR5gUYAI3NyvyugDS6P4quP2sfhpJ48sNGh8P/FHwvAbfxj4dl0BHfWVYbWu0VtkrBhu3ruJ6&#10;9SpZ+Xu7/TNCs4Yr+2tNF0G8mZ7Oa5sNThuNEu8DKOEYgIcAHGAy7WGWVkH7NRx1OtT5+jPy2eHl&#10;CXL1RpP4ks5NOtmh1/UotIE+6zvP7bkjm0S6Az5L+dbljGWwQ3UhdygMJEpbqCzuItQjutPsmcY/&#10;tXSIF0u7bIUgXsGDGR94txwNwwNjBVjvvHdxBqN6kuoNda7bwE61pVrr9xb213CVDC5i82IqW2kS&#10;FlJHzBwSu/a221uCaSwMN7YsrK39i61c3ukXjPhfmtJfMwcgEA9lLckxuHGirU72f3v+v637k+zn&#10;uj2v4b68/wAfdC03wF4gubmPxjpsKjwT4vawkgguYhyLOd4pWIIPCknKkkY6q/l3ie6i0DXdX0rx&#10;G72mp6XMI9V0mS6kH2Mgf8flvHcwMChyGZQ5THTCEBOburK1vtLuwfD2qtpq3BF5YW/h0edol0Bt&#10;E8Zt5gwjLDBGTnaFYhhE9e4aJqv/AA1RZWXhvVtXvdE+NGiwf8U5fxyXlhaeJ7ZVBjiklk3FpmBP&#10;3ySxOCN+7fz0cSqM+WLvFdH09PK/3b7FzpOSu1Znkc+nRa3O8scWj6mNQjVruC0trJ08QRhsh0dW&#10;ikW5UgnI5J3cE7ldLNNRgurZrCFpJLyHyLC8nttTji1GIAg2d35c0ipKvAV+2FwcbHWtqc407+0L&#10;PUFmiuNPmK6zYXWpWssugXAcL58K3cKkJ90FSQMnacfIwtXGm2XiFXD29nrFxqA867trKxt3i15F&#10;Y7bi3a0mXbOvzdBnJcbeWQ9EoRneSdvL+v6+RCk1o0RjxJBpdzDdrq93HHYgWaXep3ySS6Y7RlW0&#10;+5W5s8vC67lVmyCuRgDeg9DsfhB8HvjR4EszqngPwtp194QxJc6RarbSzaaDhROvktuns3LL8sm7&#10;aWXrlGbhbSbVtLgglSZrVJYvJs5rttSso9VhXGbW5DGTZMoKgNnPCYb7j1D4a8b3HhzU7HVtM12W&#10;1vtNk8uHWr6+tpbnTZCrK1lcfabdS0TjIyc5GQRjco8HiDh2lmmG5HJwmtYyTs0/1T2sevkuczwF&#10;fn5VKLteL1TX6Psy94z/AGD/AIFNqmsDUvC8dheawuVjglurJbTj/Www5AiI+986tH7BeDxes/8A&#10;BJf4UGbRzY67rVpBAwN3LFfxSXV2h6q0ZT904P8AEFK442knI+tfDfxetvij4ae+tdDhTUdNCpq2&#10;iQ6jbS3mkZIxd27JI3+iMSD8x+Q4DfKUZh9Qs4Wl0PUfCV5JHO3mOgto2imDH/WBlYjcf70JYnOC&#10;CSa/nfMKub5XXeGr1JJr+9dNbXV+nb/M/bsDhspzGisRRpxaflZp7tO3X+tj4t1//glRJp82vXng&#10;z4n+JFsLYebpsJcSTQf9dnidQ4yCN6KBjnHGDmeGP2J/jPZf2Ra6L8XbaSW6BN9Fdo7G1OM/u94Y&#10;ynJ6fI2ccHNfZc9x4T0YrerYiWwbdHFLcWbImeAU5ASRwQAGU7hgYIAAOPd6L4Pu7ttRsL2S0vZ1&#10;KyLcSMtzGuSQF83kqM5VWUMM56nNOjxLmEb80r+bin/X+YVOF8vlJcsLPyk/6/4B8e/Ef4Y/tOfB&#10;rSNX1Z9T0LxZp2lB4keFRK99b4yxji2o3QkNGcP1+UjmnfAXVfjZ8XdKtZo/h9pt5cSxNFZRWmiL&#10;E5typZ2kckIkWeArnDFjgev0x8XtftvCXwn1GXTvEl6+oaVAHkge4W5mv2ONiu0m5geDw2Gxna+0&#10;AV03wX8U+JdP+EmgW+iw2nhm0ks7WVZbmQXs8ts8IbOY3UJKeMnnaM4ySdvtw4vzGnhFUVr81k9V&#10;sl0v59Dxp8IYCeLdHWyim1dPdtb28jw/wB+xl8Qry50y7+IfiK28MaVbwsTpa3Jv9ShPIijCD9xG&#10;2STyz7cAbSTgdz8IPBvw4+E8VrdeG/Bb+L/F2gXD2j6hfFbm8SViwkkxIUgRV2lAY1GD8o+Yk1sz&#10;6r4WlJlmurnx751/JJh4RqMNlLg5YIAQiqJAq5zjK7eSWpbnxF4n8QIbaGDTfC8Mcm8EsLqQwruC&#10;q6jasZPBIBIH3Rk8jw8dm2NxrbxM3Z9PhXXSy1a16n0WAyTBYRKNCCv33fTrstkWvFGoeIvE7XR1&#10;bWbDw9pUYWOBrPbHLZQKw2xkuDEu7GMKvGcDcfmGdNe6Hofi26uNK0a68Q+JrRI2a/uLMeXcSeWu&#10;xfO2CNAF2sccDrgsTnBXXfDNvr180c154y1OC7Bm02G4a823GTg+QzmOMRjPJAC45JbmrWoXvi/x&#10;Vcz6dpUFh4e0yVI4bR0Ba8hyAWPklNgIJICk8Hk5+7XHGhbR6K3XRdN7atHpyqJ2tr6a/wDARrar&#10;qPjHxhqsJ/tG30uS4UwzWkMC3fnuxILB2AIIUjbx8pGSD0PRXPwZ8G/s9fDSfX/Ftxdi8UN9iEl6&#10;9zcQzgbhLEZWIWUEbi4wFCkngGo9Q8AQfs3+GV8d6z4iuL3xHZQGLTbW8kVUuBjLwlECoXZcky4A&#10;TaCTtDA/J/jv4i+Iv25/G0usarPJbeD7dzHGsW5Evgrf6qLPIiDDLMcFyAT0VU78pyyrmU0qcuWh&#10;H4mlZtr7K7+p4edZzTwEHFLmrS2Td7eb6L5bkuv+I/En7cfjGPU/EN7KPB+l4gURBoU1IqeUiU8r&#10;FkcseWIycEKsfoWpWUOnadFaWcUdvbW6iOONFCoijoAB2xU3h7TksNKS3sYFS1tAIVSFf3cQAGF4&#10;6YGOKdqCM1ucqcjseK/RoRhTgqVGKjCOyXQ/NKrqTqOrWlzSluzntJsy9pIc5Kzyg/i5b+tcV8U/&#10;hJcnVF8UeGpI7bxFYrtkhLYh1SIdYpPfH3W7cZ7Eeh+HZdsOoKwXi6O0d8eXH/XNU9ckdY32kjJr&#10;SDd9CJ0ro8n+GfxnvvhzrkPjXwfjTrrTJDBfafcEqttlv3lrcKMf6NIRnI5ifDrxuA+th430X42+&#10;B7Hxp4Zlv9N1yS4Av9LSaR5dNuVXecpG6bWUBnEg6ryM52n5R8f/AA+vIdQHijw7HEmvW6FLm2cD&#10;ytVhxzG4/vYHDfQemF+AfxovfhZ4rsPF/hP7O4t1+x3umThYyEL5aynJ5T5s+TMfunCHKECuTE4e&#10;tSrxzLAPlrQ6XsprrCXk+j6HdgsXT9lLA41XpT++L/mj5rqv6f2B4e8Y6B4wngh162FtfxnzYdXt&#10;g7x3Tk9blYkCE9jOpIyP3iqSzHQ1jxLB4GvWs7611aKZePM+0Iom77h9oBBXBGDGSpHOTkVx3xRi&#10;0/4x/B1fiD8LLKG5uQW+16Y8UYmtZV/1iNEynbOh4wGXPByykZ8etvhj+0FrXhLS76O8Twrp995k&#10;9npt1ri6W0KEjLLbRcRqxyccc5OBk15Wb/2DmkFjcPP2FVu06ctEpddOnyVn5M+iyjEZxl8/qlan&#10;7ena8Zx6rprs/R6r0P2XWPPualji6etOSL8KnjiwBX9QOR/L8YkQiwMnIxX4wftfauv7TX7YFhFD&#10;qBv45NZuYpIIYd0bwqyyM+/dnhFSMLt6Drniv1b/AGwPiknwd/Z48SasJhBcy2zWls2cFHkBBce6&#10;ruf/AIBX5bf8E4vBN58efjh4h8YXpZFhcWdgrgYTz33AD6RhOfR6/NuM8R7bG0MLH7Cc38/dj/7d&#10;/TP0jhGj7DL6+Jl/y8ahH/t20pfL4f6R6vqHg+TwqltLFbzQ3EAWeEFWA6ZHToCOPoa634HaprFl&#10;raXtpqSx22rsxOj3yLHaywOShHmqpdG3/P3GCBgZyPVv2q/h1Z+HPGzQWUoe3WzgVGbDfdjCfw4H&#10;8PpXj3jC21PwZodvPbBHvYiJLdbgsEyxw8bbQx2qDngHG32r8q40yt1qCxdNL3dJej2+59elz9K4&#10;JzNQrSwNR2UtY/4luvmvyPStNs/FfhS8mWS80zUTCTBe6H5GwyQOcFVuWkAZgpBBZFUkfw5zWV4b&#10;h+Ifw71u41bTbLTWsoZv9P0G5naS9lhHD7WUGPzDHsbaCVfGQQxNNtfihrb6NpuoT6BJca7aTGxu&#10;JIWJ067h2BkczuF2sOmGG456HgVP4j+N89kYhf6RqllrS4iiht1FzHqEfPluki5UOpypDFflPJwc&#10;1+XKnUs00n936P8AHfzP0yavt1/M6L/hMfFHgC9uLux8J6je6Eu+R7a6mWG+ltjyQLdhk7RkAMQz&#10;bRhTkZ434v2sPxB0DXfC194c1nV/B2u2zEzhUikgwQ3mRxyFXaSNmVvlByVbGQWA7yL4uN4h8M2k&#10;2qWt7o+taR5ZEU4Vjf20h2kJsLB2Q/wj5vbkZPFHxFsdf0KT7RLPp+q6Iv2iMXlvJbtPb9Cy7wNx&#10;TPIB6Eg9a5KTlCSahqnur/J7/iLl5vi2Z87eB4H/AGrf2ddY8CXzyax8WvgFK8VlNbagLOTXNIPz&#10;bhIw5Kx/vVDcgpL0MuD5xdX+t+Ovh1bzWLePW1vw0yxuun+JEvDcWxYhWxEuGMbYj/vbWjAyFJHr&#10;3iX9prwF8HvjFD46trZLHx1JpkPk3ctlcb9RsYneWZVAIjaRUhVdzLkAx84Jxx/7Vnw28OfBf4n6&#10;R458Kad4Jl8AeP7Y6hpEctzeQIYpYwtxaFkcR7QZCo5z5UkZOCc1/TXBudSxmCjGvpJLr36n4PxL&#10;liw2Mn7NaNnNeJdX1l4tI8fW1vr9nJNK1rqtve+Dra6K3GzDNI7sreXOu5uOCfPXgACqcmr6F4G8&#10;TR3iz6QPB/iyJvNFxoRgkijMmCmbdciWF1H3tu7ajfccZj0HQ9E+GnxBmsjBosfgvxhCEaew8URR&#10;3CW5fKyqkrtmaKROQvBeN0BKk519B0rXYbvVfAF5H49gFzKJNNurfxAl5CtwqMYyrJEo8qdCo3E7&#10;fmic/KvP1tOVne+q7W2/4B8646bGNpvhzRLP7X4Nu7jwTNc3Ehu9Jlt31K3jileNfKkWaZguydCi&#10;kcAZidjtRlrYW9vvEnhiW3tn1Ww8TeGk3Rx2HjS2jmuIFdi3y/M+6Hg8gHYxHAiUVWMGq/EH4fT2&#10;mojxnD4g8JpJdI+peF4LmS8tt26SL99KCxjG6QA4+Xzs5woFOfxgtxbWfjGK98PWup2qKt//AGp4&#10;bFtJK25xHcgwxuSrFSj8kFgcn96AOynU5lZdfXf/AIOxg4tO53nw5+KHiH4b+O9F+Imh2viRbqK6&#10;FvrNr/ZdvqkbuVCyo7qUxBOhcYVgBukACBFJ9h/b0+FlpbwaL8dfBa6bZaXeNFcail9YGWWKbzNo&#10;lmaDdl1f9zIcsrOUYFhOM/L803hzQNdh1PT7TwJeeEvE0ZiuIori/t5UPytLEDKyoHibayM2Mr5T&#10;NjcRX0H+xB8bLT4T+Kr/AOGPiSfTW8LeM+bW/fxRDJaQSyRlY5kRm85IZ4ysbkNuUMkhAaLA5nLk&#10;XtFvHppquq9UXKN9O54xqU/hHRLgaiW8Inwr4oP2LUIoDqLSWsqbGlhSRhtBVirxMSARsyThxVfT&#10;ILvQ5pPCbak1taXX+maDfWfjSC2WXcuUCpKd6pMoUYYfI4UMExJXonxZ+Fetfs//ABJ1jwjqzeO7&#10;vwrqiH7NeGx/tRyfNIVyOB51u5YMvdRKgOJAx4hPDdxeTXXgvX7W+m1i1kf+x7i98HWkUEg5PkI6&#10;O+5JCd0ZAwXIxnzCa7J1vaShOEl5N3287dtnp5mcYWi018v8hVuNc8SWp1e2XxI/iLw9+4vbd/su&#10;svfRcxtKV2gNhTtkXI3KckN+9IhutFh0mQz3Fhqx8J+JXIeC58G28X2C5UkLl0dW3R+YGUtwyORu&#10;DFttI+INJ8RuviXTpPCa67owEepw3lpfRtcQk7BMwiRQ24NskBBB3KST5jYktYNC0GdZtOh8PP4O&#10;8SkKz2usz20tjMpUnabhwC8RfKn5NyScsvmMB0VaSWtvu/4P3ozpzvoWZNEh1C7tNHeTwlH438Nm&#10;OXQblE1aKRoEHmqiOgzkgh4iGJydgGXXH0Lq+pL/AMFGvgGdf8Pastt8XPByBb2y0bWZLBb1d4xM&#10;pdNyrIxJBK4SVypwJoynhWmQatJjwvcanrp1PTx5mj3Nn4xtJhqCMA6QooXcQ6tvizzuYLxvJHQe&#10;CfiL4p+HPjKx+IeiQeJ4L6zkWDVtN/sCO+F7Ey7WLt5it5UoJV9rHa/zAjegXkxGG9qudPVf102T&#10;/M1jPlfKec3PiK71hJtegsL/AFKQt5HiTSVurHViynYPOVQPuucHjhJNpwMxird14KtJVtPDur2G&#10;pvps2LnQtTvfC0FkLMs3zQSyRvhQW+V/lAR1DA7CzP7f+2D8IdP8SeFdP+N3gDTYE0LV941jRr3Q&#10;yZoXk4uDceSPM3ZZVkxuzvSUMA4C/O8EXhq1xY/bPC6eEtdczaddRT6klxpN0MLgnlQVJUOq43x7&#10;GC5CKPH53dytp10OtJWSuUotSt9F8QXuv26+GrXxBYJJbeJLK5TVbaW6iZtrSEKCM5wH7rIqyA5P&#10;ydxZeN9RstIik8NeMNf0jQdQd7yx1Sy8bvYSWs3yZjcSbSACUV1IO35HXKsN+f8Aa7uLUzDcalqw&#10;8WeGogojsvF1qsOrWyrwTHKD5g8sjqAJIue3z1LW6l0wLqMEWtaj4T1tyk1qLK11ttEuckgZJXcA&#10;MlTnEiFhkOGKd+H5LOFSzT807efy/FaHPVT+KO6PSfDn7Z/xX0jU4bq/8U+LtZvfDsyrrHh3UvE1&#10;trFvqMUZ5lEZIIPy/PtwynDpg7in0b8b/wBrH4iXfgzS/il4AvLrVPBd4Eh1Xw7N4O0+8utKcHbJ&#10;ubYsgGSMkbwCysMo4Vfj7XvCN1eanDHbJcz+JtO/eaddN4Nihhv7dcbbcMCSzeX/AKvgl0JjPzbU&#10;rT/Zr/aRtP2cfE1xq1vH4cbwbr+2w8V6NLbX6MgIIJRCrx5wZChYHhnjYkEl88TgI9Em1+K/z7P5&#10;MmFZvU9Zh/bj19rwN4h0j4Z6qurBTo2qax4QntEHO1oJzEcROAcHJAUqDkoyuaOr/tI+C9R0Z0vf&#10;g38G72wt7gHWbO3tL/TZrd1by/PXfxj59pyPkbgn5lzh/Hj4N6P8Hbe18Q+FryLUvgl42Mc1lqNp&#10;rU8E+nTbm+75rFQykSAKxQkB42KsjFeRufFWrS32k6XDcXP9tafaqunXVp4ztZ4vFNuXYIGSaM72&#10;KkoF2jeq7HG8YLw9Og6dmvTpr5/1/kOcp3uj0Wy+JHwo1bVSNQ+C+hXF1cWx/s2bTvHcdvBqUWPL&#10;8rY4Y7yqhQGB5UJnODTdHX4GTeFrIWng/wCMHh63t7rzJJNE1qLUptEm3YJBDK208NxkEjpkHPl1&#10;3Et9o32uG11ifw7qMrrPZ/YrLVptBuC3DocqWQgLyc7wpUncgYOn0zUrzX5Vl0u+utXWFluPP8KR&#10;x2niK0Iz9+KXl8AnOQTtBGJFy28qFO6ak77Wu/1uv67EKcrH1F4h8PeCP20fiZpdppus/ELwv410&#10;LT3E95rXh+BP+EghVcbyBJJb3LFD833CyMxwwBA8Q1X4Q/CR9R1eyHxc0PSINAuWnbTdU8EXsN1o&#10;twSqmRWW24QOiqx5HKAtkI1efXFhYaBp1nfWs+k6fpUMxk0u/li1WG+8P3QKuIpGi/gypwQVzkuo&#10;yHjPtY1KL9s3TZfsmsR6P8dPC0JZLPTNVktLPxZbKmS6iZChYrywKlSGzkxsfJ8+oqlFqN3b0X6p&#10;/wDA9DaLjLU4+P8AZk0XxBewf2B8RPgzf3fiFBcXMS63c6QdTTcStxCHZQkwJYHapwwYY5ZKuN+y&#10;944urNruw13wz4ujtsW0JsvHtnNbavH0+zzRySORIF27T1yo5BCsOAmu7a/sriK606awj0yQx6lZ&#10;f2xp1/eeH7rzQvmxI6hjGeFYEgk/K2CEkOrrzX3jC4kjurLVtcvpwpvLZ/D1rJb+I4sljPFNG6sJ&#10;ec5BDZDHG7cD6FPDtxc+ZX9P+G/ry1MpVdeVo7Pw1+zR8aPh54o0y/0fwl4vsNXtsyWGtjT9O1Sb&#10;S1wQ1pNsQb4iONwYgq+O7oPYEl8S+K/Cb6rb+CNY0NLZxFrujavp8lgLKXHN5a/6wtbseqoWMZO1&#10;htwx+UPskWhxWF1A2k6bIxaLSNVu7XU7SUqMKbO8KMQCq4AYsVUYGNjBl6LRvj34q8MaO9lZ+MPF&#10;uhwWMivcLZeKb+0l0iQjGSl0Dvt2O3gg4HqeX+f4g4WpZvhnSrpcy+GSTuv8/NN6s9rJOIK2WV/a&#10;Un7r3j0f+T7Poera14617wdfBbjSLebTLogy3E1yhglHqG6Pgckv5e0Y+b+EKni0JG1/a6Jf28MU&#10;fysnlzSKDk7AASTGSScSADBJJyc1Q8H/ABCvvjkFtLe70vSfEqRrJfWBurbUItbi2k/bbSOFo8y/&#10;dZ4wF/idTwUXjdY8B+MfB+s21/4engttM3b54onMsFwc/OYwRugfBLbQdpPVWPzH8BzDhjFYPF/U&#10;a0UptXT1tJd0+/3+dj9twXEeExGE+uxb5dnprF+dv67djz/9pDULP4g6lodp4a0q20rxLcXBtnW4&#10;sRAYirCXa6NggHZnax24YEHBJPeXl1oOk/2amqa3qXifVEDy2kq/MB0DMohCqMkbVzyeVU4yD5X8&#10;avGlnZ+KrLW/FurQ2mn6NH9omMeCsxkYHyAuBkvHAwYY/jaqU37ZulWFnPF4N0QTW01iZ4r9kS1t&#10;BOw+WNgxUkA43bcntXo43LasaNGhFP3U79NW9VzfoeflOZUqleviXJe80l1uorRqPn3Z7JpPiXxF&#10;rNnaPaeHoPD1nGx86PUpkSVVGAoj8neoAGeSRjgAHJxy3iXXfCfgiz06Pxt4vnv/ALVebrFrmUWc&#10;bTjqw8oDKrkBd5IUHqTgjwnWP2n/ABL4u8UaFaT+IrLTr5x9mSx0xkjh1CeQlQzNcAnptCgJgEZB&#10;5rivHegv8FFP2zTHsn09WJYylzDnGT5rFm+Y4+7tyelGEyGcn775b/y79er1/wAzoxmfU4L3Ve38&#10;z06dF+trHt3iP9rrWLnS5o/B+gHS7eG9ZI77VCLa0uYssTMhBEr72wflVjzk5Ndp+y7+0jrHhzxp&#10;4i1LWdOuvE1pdWpntEsbNlg0+RE4iiZ/nk8znJKBt2MKc4r85PHXx71zxffSC3uX0+1PyhYCVkce&#10;rOSXOfTdivbP2V/+ClWt/s6eA00u60SDxRdaXMX0mS8nKx26MDujkGCzKGwVwQRyMgAY+mjwvhJ0&#10;vY1Y6S3tv958pV4rxKm505arbt9y/U+xP2rvjHYfBzwe+s+O47XW/iN4ttHttH0BXYQ6ZbNnMjjO&#10;UjXueGkYAepTwX4G276x+ztqdnbsYo9L0+9dQr7SNoJGO5ILA4FfPeqfEHX/AIz+N9U8Z+K76XUt&#10;b1uQs8r8KiDoiL0VAMAKOAAK+gf2W7trz4U61aKxzLNNCQP7rxJx+ea9SrClTiqGGjywhokeBB1J&#10;t1sRLmnLVswP2ff2kP8AhS2gXVtJptxexXtybkSi48gqdqrxleeV65r1qw/4KGabeRGO6tdeKt1V&#10;ZIrhR+biv1z/AOCZP7BfwY/aI/YH8B69r/gfT7zVb6K7F1dJJPC8rreTDcdkijO0LXofin/ghZ+z&#10;v4p37vDN5al/+ed4r4/7+LJWTymjV/e8zTeof2rUpt03FOx+Ktn+2B4IvSxniltjI25jPo8bkn6q&#10;rGrg/aB+GutqFe+0kEn/AJaW01v+HRRX6reKP+Da34Ea6WNnNrdkWHH7uCTH/fMcf86878U/8Gsn&#10;w9vlY6d43v7InoHsH4/EXX/stT/Y0l8NVr7ylnMX8VI/PS18UfDzVQRDq2iKXHAi1IKQfozNXS/s&#10;/wD7PWg+JfivqOtaBp8OrLJpjf29Gm27jltPMSMuUGBnMigk5zwOuK+kPil/wapy2fhnUrrQfiLB&#10;Lc21tJLCkyyoGdUJA+4/cetfLf8AwTw+NL/8EzPiVo3iW80Sz19NTM+i+IoHO5tRsJW3ELnhXAjV&#10;gMYJXB65pLB1aMk6tW8eq8ivrVOvFxpU7S6epp/Ev4Lax+w/46h8Y+Dbi9174eeJnSO8hjwTcKeP&#10;s7O3C3CrnyZWPONjHPLd1N4etfj9pth4l8F+LNattBu4AqQWckcMlvIpw8cokjdgycLsONuD1zmv&#10;s39pP4c+D2+CsnxH8K3dt4n+BnjK3LahbOVxpxcgFXz8yOrcYyDu/wBsAt+TPj+w174d/FHXoPh5&#10;4v8AE2maXcyJI09hAJjdrgiITqAVEyJwXGDIpRiAeB4PEGTU6tRVqU4wqNbvaS8/NdH8vT6PhrOM&#10;RQg6U6cp010W8X2X6r5n7cxxdOpIqZYz160sceBn1qQKSDgciv6fbP5tUT4p/wCCyvjKztvh/wCG&#10;fDtxLciHUp5ZtQWGYRFLRVHmkEg4kaITKhwec8Gmf8Ea/wBnk+EfhD4bvpbaK3bUBJrjmVjkB8CA&#10;ZCk5CCM9O1fKf/BSrx/d/tXftx6P4M0q5ke2l1CPTYBExYCLzPID8dVLGeX6Gv1x/Zi+DsWg+DQt&#10;laXEdnAkdnbIrSDYka4AABzgcD8K/HsXiVicdXxUdpOy9I+7f52b+Z+teweGwWHwb3jG79Ze9b5X&#10;SfoeQ/tl+D/7b+I+hqxilF3AFJDFh8jsSMkA52k/lXmXxD8JrJps8iQxyzWxMkQxk7sEED3KsR+N&#10;fXv7R3wVYeFdN8RiGRTpcz20iurbv3u3ax3cjb5RH/bWvmfxbaP5k4wQAV/mK7sNg6eKozoVVeMk&#10;0/R6HmzxdTDV4V6TtKLTXyPC/h98WLDwtq03h3V7bUDoF+wtpL5LV3tbVG5ieR1G1Ch7k8DB9K2b&#10;34taX4evLuy1C6FzbQsYLya0gaS1RQBsfdGpRDtw2SQefXmua+JEVt8MvEzOy7YL2bewZQytFJww&#10;x6IR0/un3ruvtWm22n2t1pQsI7Hf9mvYbVNsMcnGJVTAwHHUbeuO9fz1mmAeBxM8NVi7xbT87bP5&#10;rVfI/ojLsXDG4eGKpPSaTXk+q+T0foQaH8ftI+Fms+Xq+p2RsLoMpO4v5y55cAZ+VgcluisGyfmr&#10;p77xpofhjWIV1WfTr/R76MT2NxNsMc0DjOVZj97HpyCAa5qz8PaR4Dt5bnQdMsraIygXQixtBydr&#10;Mf7uCVI7BuOea6bwz4C8G3PhBr3TtBsJ5LMFngmX7R5MJYh1jVywj2t1VMKdo7AV4taFNe9Z9v67&#10;fjc6Wnf1/MwPiT4a8Ka7ZrputR6fqeg6hbv9nneUR5jmUxlklBGwsuVbBA3AEj5q8z/4J8+HtJ0j&#10;4ieI/wBn/wCJmkReOtC021l1P4fJe3At7XUA4cpH5xV1R87I2wrbQG4KpXqWofs6+E7zQGu9KgP+&#10;ilrqztXfzrazDNvLRQ/dADcleRtJUYBIrw79oX4D+IPEOt+EfFnw1ltdL8V+FdXF7a6fLdJbWULb&#10;QLiHe20JFIgDckBlboCwA+r4PzX6rjI01JuMnZp9+jVnp2f/AAx8zxPldPE4OVW1pR1v6b3/AD+R&#10;2lnrXwE+Jcs/hzxP+zr8SfDkuk/aPstvFexnEuNzQoTDCwZjEwCg43jA5cmsm8m/ZN+MVhGZtP8A&#10;ij4auPD1ikEZe1WW4e3RuBuF2Q/lrJjJGRGgH3IwA3/goB8ILfX9d0j4xeENJ8Ra1c6zctYa9J4Z&#10;uyqWmqQ/emCiBiRLtLhwcNJHMQeQT5h4i1rWvDmuaX4us/8AhYujw6tI0k1pJGz21vcqyiaF0JjH&#10;lOHDYOECT7OqNX9I4GlRrKMqbabWmr37dT8MrucG0+h7AfBX7N/iDWF8f6V8YfHehX2lXFsLp59H&#10;njZptvyzSqkUmS5iLMwOCzf7QBtRfAL4VLqEniHw/wDtPabZ6Dr9xNENPvLq+jhSIAGS3BlWMKVE&#10;iFS2Sp2NycGvB77x3p/w38ZWt0fE/iG+8J+JLbc0GqaJBd4gkb5otzyP+8idOCUAMkCPgrjNXQ7C&#10;y0zWNV8Lavr/AILutP1GNJ7WQ+HjbQxt5ZeC6JhtwQhVyCSeI5nPBUY7ZYOUpJRnJ6eT0+a6GPtb&#10;bqx9HaZ+wPqEvhW7tI/jN8LfFGkajaiSxmu7rTZGWTLJFIPNmYMN6TRnjnc/VlrMvv8Aglp8YNW8&#10;Ew2Edh4B8Taho8yy6dNY2kRLwsxd4W+zJkLubzFKnHMmQd4K+NeFNGj+IWjah4Ju9M8G3HiHSnmn&#10;0uKKe8t3lcYNxaFC8eWYpuUDgPGwwDIzChH4NPjjw5b3o8OM3ibwyyRiHRvF9vDM9ogKhiGMr74z&#10;sTnB2FABhCRdTL60rOE9fOK+T0a329SY4iK0a/E+3viT+z34s+L37I9pafFjwZNpXjbwYwOm3y21&#10;41vJ5caiKVpSCy7lQQybyQSlvIdxVxXyXqn7Nvj5vBSrceBvF2m654d2mwns9dS2a7gL5MXzRMQU&#10;Z9y5/hMgzhY1E2k/FHx14D1vSPiB4atfifYCW4RNY02z1H7ZayyZV8vCkQSWCdQW2jCkiVAFVVJ+&#10;if2zfjP8SG+HXh74z+AfiH8WvDPhq6t0t9R8PCSeQaYy/udzwNOgTYxVG2ghswyc+aTXG416MVSk&#10;1ZvzXK/Kzeny9C1KLlzL/hz5s8RWHj6NdP8AHUGi/FuzvTOLXV9MaJtQjmcpzKUAj3RzKH37cANu&#10;ztDoDmakE8KXpttRTxMnhPxPCZYf7T8H20zafMpOC7O2fMiYsDlRuRiRgShq9Cvv+Cl3xQ1JtK8Z&#10;6X8Tb290W7ukt9U0jUvDFnOltchd0kZJWR0jlAdo8ZwodQSYmNadn/wUt8eeGPFSpqvi74aah4f1&#10;yB5dMv7vwesU0IYkI7+RahSUdSrrkn5XA52mroyxKjdJNPzf3ap7BPkv5niztbeIGXwhqOr+Fp/E&#10;OmMW0V5NCaAXasWkEIMEeGEm/fGUwGZgAG83crbrxFFeu/ijSbb4f3+qW6tH4hhM2oItwrkRmYCR&#10;wuJNwSTjO9s7gZQB9FeHP+CgPj/xP/bPh/WPDPwc1zxVYBDpwWK5gS9fn9yP9IjTdINpjdeGKgLu&#10;8xSFsv2z9F8U+DrrxBJ+z/8ACvUNahkkh1NINatPPkgcBTMrs0xZcuY3B7yR9fN2q3VxCV+Vq/aS&#10;/wAtn+YJQb6HD/sufHG2/Z18VpC6WN38NvHaiC7VfEdtMbBwgBcRyEM8kSzEMoYeZHIRgeYAIv2o&#10;PgHd/ALxZdWljd+K9c+H/iuKK4sbq21QakqblDLJBuQBlTcHUmT54nALAsdnb+JPjV8ItV8P6dPq&#10;H7OOvX+g6u8ZujoV9FObKdAwdSkdqMMm9ypDjckg5B3qnaa38SPhB8S9O0b4NX/hHx54d0hrqKTS&#10;ptbs/telYdvNT/SHdZY1YsQCQAhnfeFVpK48RW9/mcXro722777o0hHTQ+S7Dwrr2p3UWgz22vJ4&#10;n0jEuh6tN4NtZlv4R8y24lJySSA0TYUhiykEsoTNF3olraX2oTWXh9LW722niPSLvTLuzeDBG6RV&#10;gB8sFgp3bf3chxgLtVvof41/s5/s3fDb4j23gPxDr/j3w3qNnP5lhdSaMscSrK3VJBO5EW4McFds&#10;bbwdrbhVAeFPgl4n+It5qOm/HLxZous6VAw1exu7LUYxd7TslaWJbcksQT5m05JDvwcsMIV4xfup&#10;/d/w/wDwDRxutTw3Q4dP0K2h0SW88Nt4bvUe40S+tNSv7NiN4PluZndUywGVJIRzuBKsWbf1s6jF&#10;qNxrEL6nBrVv5qanpkfjC3ih1GBTiScoyEggg+aBhlba6/xGP0iD4A/DGfQb4r+0jpmoeHNUnZbV&#10;dXinuDplxtDRsHniXaSuAdygOAeMoCmhP+yILq50ZNF+NnwZuvEkTJJZXDRaPG1/Ay4jjIkYs2AU&#10;UdcqQp4UA+xSzGlKny1NGu9/8tn+D1OOeHkpe6YX7NX7QcPwxlm8LeLV1bxf8K/GiiKQ3Wp2+rro&#10;k5IVpAEG4FSF3qoyR5TqNyx1F8X/AIG6l8B/GqeG7m51fVNDuXS88O+I7TwZY30emOzK4zLGTlSC&#10;hbC5I8uROMK+zP8A8E4/Ees65cPoMvwq8RaLqkSPqmn2WpK32aYEjfAbdyMKxJTdggSFCWBYt7R8&#10;Av2PviXdfCnUPhX8S/Ay6h4EgD3Hh7VtJW7uZ9MlRmZFHm7m2nJKlT8rSMpGyRyvC8VSjP2kZJJ7&#10;rr6q/Vde5qqcmrNHyhbabrmua94h1C60qxufE+mwzXHiGC+8PNbRatabx5k2Lc4YgsrMyHgYkByC&#10;1Y0k/h46RAbW78I/8I9dSOdMunfVVn0e5IBMMpBGFJA6BQQA6jIZK9M1X9kj4m6PM9rB4K8XJN4W&#10;lmTSNc0/WHt0ujHID5MgdC6DIYruUFWYqwCkFK/ijwd44mn1TxA/g/4laVb6nL5OpeGrXWmmt4S3&#10;/LW2GwsFzuKlc+WcDBRttd9HGU1aKld+qX9fP0MZ0nv+hw+m65dW2qagY2086z5Rj1jTbTXpbeLU&#10;rfaHNxGZFPzADeSp9JFOMlbjajd6BeaPdab4k1+2tornzdC1w+MLOWaymUAm3kyi4wSnc7Tgg7WJ&#10;NmTwF4pS4sLA6Z8QXuIWFxo+sz+HFvHjGcrDMZAPLYMMDccI2TuKnfWZvl0+2vWu9A1CysgFXxBo&#10;c/gK0t3VhlRdQgHggtxjdtZ8Y2NtpOdKS5ZNX6AoyWqPbPEeiR/th+HLvxHoGnWnhX4t+GrYjXNN&#10;fSNPvR4phEe15EDELuK53LuAA6DZgR+KxaPa22lpcz6DNZ2EMzF4dS8PXFpN4ducggqIXyYiU74w&#10;BgksAxo6D4pj+H/i3QtTsdU0Wz1uz8ufw14gudNubJWCscW83lNtUrnb85wuNpzGVZfcZ/C2jftY&#10;+Hr/AMYeD7Hw3ZfF/RkJ8V6Qov7WC/h+68kUZCnk5VkKOVLbSeUJMLXlTm09u/b59vPpsFSndHjq&#10;alHNPfGGPQLa+uLbzNRs9NuNRtotYjzv+02zMrKsqgluFONpPI3KHtrcjLatb63qN1AUa30zUbnx&#10;RbiO5AxmzuY5YsAqDt+bP3gCSm1loJrlzYacILHXNZg0aOZC88PjZYZtAuckY2yqrtCzLnnnGONw&#10;OZo9X1DXLy6W506TUdVk/e3th9r03U7fW4gDi6tywwJQMkEHB3HClSyDvliIxaUk0/v/AC/r8zJU&#10;na6YKs+mTi5iW9sJNPuPOCw2ljqN54duFk/1isSHaLd34IOBkNgt7v4J+IOt/GaJ7I215B4tWMy6&#10;hFNoojsfEcI5+026q5j8/AJZAy7sEqAQUHg0CXcs+nM8GoKJ022Gp3PgyGKFk27DZXflHgBcICcA&#10;KecoysuZqP8AZfhR3E9np+jLpUyTzQ3FpqVvf+H53AxPGUcs0BbbxkYOASG2s3hZ/k+DzTDujiF6&#10;O2sX3X+XX1PXybNcTl1dVaHzT2kuz/rQ9m/aA/ZU0b9pbwQLXVbPTrfRzJE8t/pRlgvUdAFAZM7Q&#10;ACRskWT2IbL18FftSf8ABPD4o/s8Qz3+jwXWr+EJFaSDUNOm89hCOhkVfmUgctjco5+Yjmv0E+HH&#10;xzb4u6xa2LeItCt/H19CpRdMinMHimApxJCbhFU3PBDKS3mMpGBICrdvotvrZjDrc6feaC0v+k2z&#10;2x3uc85BP7qQc4K5/HAWv5/xtTNOHcT9XrNTh0vdpryfR/l1R+yYfC5bnuHeIoLkl1to0+z7rz69&#10;D8GbjS7y3uTKxfzwd27JLE+ufWuy+KH7Rvi74z6Zplh4h1EXMGlwpCirEI2mKjAeRhy7+5PfgDNf&#10;oR+2L/wTnvfiEZtd8NaRpg1e4mJWK2lSCPUIy2NzFtsYmX+I/KTzkFjk/Dnxd/Zm8SfCrUVs/FPh&#10;3WPD9867oRd2rxecvqpYAMPcV9rlfEGExsVKLSl2urr/AIB8XmfD2KwUnHeL6q9meVwR8jjmtrwz&#10;4cm167KRRuyR4eVgMiNc4yfQZIH1IrLktZLK7aOVHjdTjDcGvV/gFZvb6X4lBODf6M5VTx/q7m3k&#10;z+StXt1XyxujwqWrsyxBYrBCsagKiAAD0Fe7fsa3Hn2OvW5IxDNDJj/eDj/2WvB3mIIXOSa9q/Yt&#10;mxr+twc4mt45Meu1iP8A2avMqP3Weg073P6Bv+CCOtNq3/BPTRrYlWOkapdWZBA4+WOQj85DX2mM&#10;gdAf+Bf4Cvz8/wCDd7XftH7MfjXSgwJ03xVO4UkZVXUIP/RNfoKS3Tkj6k134R3oxPOxStVkRNEp&#10;YFoske2f50YUDAXb9No/lUhJB5Xn6D+po836D8R/Suk5ytc2sd3DJE29lkUqeWI5GPpX8zn7U3ga&#10;e21HV9IjuPsdxpmsvCspRXEbJMyDIPykZ4OeMV/TWW3fwk/gxr+ez/goH4NtNB/ae+JWmXdpFd2N&#10;v4quJJYJVzHLCbvzCpA7FMg+xrhxrSSk13O7BJttLyOD8MftXaN8IPhlqPw5vvF5hsdVt7bVtZ0O&#10;ScTQTzxKHDKijaX3DIVeu1Dg7Vx57rH7cXhnw7p1kul+GtQuUn3u9uxSxNryMZBI3M3JJHoPWsv9&#10;qf8A4Jc+IIJbjxZ8JYJbi0u1V59Ba6jkmszg5EbEKCgAACksfRnNfEXjnTPG/grXJNP16LW9Gv4c&#10;hra4jktXXBx90genWvjsDgMFmNpxrc9t4t2a+Sd0vnbzZ9/i87xmX3jKjyX6pJp7dXo3Zdr+SP6q&#10;Fj6eorM8eeK7bwD4I1XW7sgQaVaSXLAnG7apIX6k4H41sIn5V8t/8FcvjLL8LP2YZ7K1WZrnW2ck&#10;RqSXjhAbaMdzI0Ix3Ga/ozOMw+p4KriVvFO3q9Evm2kfzxkmXfXcdSwz2k1fyitZP5JNnx5/wTp8&#10;JW/x4/bdn8RNDZ3EPgy3urmeeGEBTcySG3ijDY3bVjVyASQCGI6kn9q/AVtHo+j2VlGrKY0CnCg5&#10;Y9T1HcmvzY/4IFfAdvDvwEPiS8t0F34u1SS73tkboICY1zwTgyiY/wDAhX6k+F7RtTv442EchJ5x&#10;liPfkDp1/CvyfDUvZ0owXQ/RcdiXXryqvqzo/E/g+38ZfC670xwm3U7dmVjyA21/Lf8ADCn8K/Oz&#10;x9pE+i6tfWV0rJcWs5hkX+6ynBH5iv05vUBZ1AAVSQB6ffFfGf7evwrPhnx9/bcERFnrgDuQMKsy&#10;7Qw+pGD+de9lVRRqcr6ni4+DcOZdD4x+PfgCTxt4ZTyABd2bh1b1Rjtcc/7PzfVRXAfD/wCFWn3H&#10;2mz0+5m0SZY/stxb2j+XHchMFCQc8sD95cNyeSRke9anaCRGQjIKjPH1r57+Ithq/h/4g29lpN7F&#10;pnmKzy3U9uZ0EW7EQwGX5txIznsetfD+JOTzbhjqLsn7svVaxb/Ffcfofhxm6cJ5fPVx96P4KSX4&#10;P7zprT4TafqVo0uh3V14c1BD5d2I3a4inU5BWRJGYE5H3uv1FT/DjwzZeB/FcQt9T1Sw1iSXi6lu&#10;HnWVtoEkUkZYI6snzqABgBsYC4Ofp9x4w1m+izFpejXE8QjmvG/f2904H3kjQg88H5iMADgnIqh4&#10;1h8XrqRsp9FtX1IbVTUEuBHZSkHcknQurgj7u0jPBO3mvyKKlNOEprz1/Xr6H6q7PRLfVHqaeAtT&#10;8MXwtLPxBqA1GJvtNo+7/QpI2YlVEX3QmMqecj+9Xm3xU+AWueLY5IbfxxqnhXxBekS6be6W5itU&#10;kUkxo46tGWJRgT3C9DXU6frfjiz8MJZ6lpcWr3dsFutJ1bSlaO3EbkiSGcOSYtuAckkc8c5UZXxC&#10;8UeK/D8EFrrvhwTwzBrizvtIeS9gL5AaJ8orJuB6kbeM54NZ4WVWnUUoSXMnvp69fy9TOpGFWDhP&#10;aSszyr9lXxPqmg/GbxN+z38aNQl1LQvihpkUmn6pM67k1KJAGlVsHa29A4GM4Vhg+ZzxHhz4P33w&#10;t8d658PdW8HfEHRVlu/sn2oXoeC2uo3YRSq4tlAQlmQvuI8udn5wtdR+1l4F8SfEX4dwa9LpaaTr&#10;3hm6+2aXqVreC5ubO6iJZFmVF43qE+ZWYHcpOMCtT4wNoP7b37M3hP49aP4b13V/FttHFoXiyz0i&#10;9WCWCWNdkVw6GCVjwphLcfKLckfMTX73wPnv1qj7Kq0pLR22v0trbX80fi/F2RrB1lOn8Mtv1v6f&#10;qch4f8QX2v6Rf+CrjV/iZot9HMbiyS7LSSSXKqVkhx5sf+uCYC9RKka5G4k41t4vtviB4GltI/Ee&#10;sT6r4aSSUS6noUEpuLQEO6Z8yTcYz+9BH8Dzk8Kop/ijWbnW9F0/xZG/xI0PUNPeOz1Lc7yyJIEL&#10;JOR+6yXVWJYcl4ZGPLitfxr8UV0++0vxfpXjvxVHZajegXO/S/MtLe7QYkZka53LG+8ShQmNjugU&#10;7HA/To11J3fX03/HR/1ufDOm0YOpeLP+E18P2viPTdd8Fxav4ekjS9M+jyRylFIWCcGG1yHGBEzD&#10;GCsRzukNaniO4jibSvHujad8P7+LUWaDUgTcWtulzg+fHhjEojlRt2xgBtleMDalQ3Wtad4d8Xw6&#10;/YeJtMn8M6zFI/kanpTOLmMuVltS6xzEOp+UMwGFMMmMsKk05LTwZ41udE1TxH4Gv/C3iJUfzDoT&#10;wySxvkw3OFtdnmRsTld/USRk8tW9NS83f+mrWM5NFiHwdp/hPXhe6d4M0K48F+KovJZrfxZC0rxY&#10;RpYwsk5DTQyLuBAGSinlTz6r+xn4wT4D/FLU/hxrmhalL4J8ausUl7HqgvLK1d1ZYbwBEEixSI+x&#10;zuVvJk3HlFx5Bo3heHTtQ1PwP4l0v4e3BYyNpavqcloLe92gIf8AWRnZIAik8KwMTnKoKmufhtN4&#10;t8L3Ogal4T8MWWreFmlbTobTxOssjKH3zW2GumZSpYyLuBH+uHLMKjEYdVqTTfr+j6L/AIAQqcsk&#10;dj8avAfiT9jb42ap4V1S4+Kmr+DtZRkM8UrXm6JzjcGXbsngkUHqAShHMch3crNfx6ZrF14H1/Xt&#10;Wu/tW19F1HUNAhmtopHRTHIJJZjiKWMpnIGMRFsBCK+jPh7Yw/8ABQf9ke58G6/p93pnj74e26vp&#10;VwuqxGe9gVQkbC42PgLhIZCVPyeRJkmNjXzj4Z0/xJ4p0G88K6vo/wAV9B8QaI1xLp073Mkkj4Ja&#10;W1YLDGM53yICPvmRRkyDbxYSs03Sm1f5fff+vwNakb+8jOt/E8ni6zbTl1XwraeLfCivsN/4Zijl&#10;nghTDIQsDsskWwnAOdgcYHlqp2HvrS8jtvH+nt4CvtQuGMGuAW+oQxSSyK6O+wJGu2VTtZcBVZmH&#10;AeMVFeeKtX1fw9D4jTXfiFYa/wCEBEL9LrSBI9xEG2x3IDXC5ZSUV26nMbYJMjGwPH+maY0Piuzv&#10;tLuPD2v5sNRsLrQYI44JSAWjJVZWWJyC8YI+XyyA26ImvTowUvd6/h+C69OzMJya1IZdH0DQRIke&#10;j+E7rwH4sOyXGuCOWzdMEkedcAGeFpMYGCyv/Cs3DIPh3Grr4UurKS2msM3GialpXiy2bzfMAkES&#10;E7j5UwJaMsAN7gnYJJCGXg07wVq02kanq/ge58I66PtNpM2iSxyQt8yxzlY7fAdCWR1BPG/HIRgR&#10;6JD4mhPhDWIPAl3r2mN/xJFiuLuBZwxLG3Db0BD798TAlSzHbkS7hy1afNeNRbev39PRmsJtaxPo&#10;bwVqWq/ts/AifwVqjeL/AA14+8DwtJY6g1/iXV4UGCGlCorMAI1kDDdhVkydk27wG5i8RzLPJc3P&#10;jSx8VeF4pFnfUPDcdzLeQJ3IlkGZYhnJ6FBz9xi9LSr7ULDxJY+PPD+meErHx54ZlW6upLfxEY3m&#10;RQAt0N9wQR/DKGB3Fgx3h32e/fHD4e6R+1H8O9O+N3hC01S18W6YI08Q6R4c1+3R7KZFJEgYJKGA&#10;2BlPBaNCD88LFvBVBwqWa3ff8N9EdntFy3Pni98SaRafaNSW80ZfDGpOtrq1lP4UggeCYruBBVXI&#10;w250ZtwG1lzIA2+iNO0qZbbQtU1vwBdRXCifw9fNY39uoV25VjFEqBHO4EFsRyBuR+8NdRYX+r6V&#10;O3iDTdD+Ir6ffZtdW0uPUTcR2jlgcoqwqAh4dGHCMNuMKu6r4jsL/QnXQtY8ReOH03VNt1pWp3Xh&#10;tJo7NiSMSFp+mcq64ypUEEgfNdRrdKzQR2Od3xnxDNrlpp/gyXxLpcjJrFut9e2bXaBgGlxLKuG7&#10;PnkNhwSdxTQ0rTLLRRLb2NtbQeENbnLQ3Vr4xtlk0ifjK4LsWK/LuC/6xArYDBdlq98S32oRRW41&#10;S1tfFfhpGaddT8M2m++jGQ3CiQl1XdkDIZOvKsXy7HXtDuEe8OqeCbjwrqcvkalpy6LPC1rPgkFG&#10;jtuCMuY2Y9AyEsA+4dNxtTSev3gpX9659Z/sw/HTWPiz4BuPgZ4u1zxN4L1uCNJPDfiXS/FKS3Nw&#10;4GYk8yDYXyhGwMCJUYLncISPO/EHxq+O/gLxteeGrzxx8arbXNEZhaXHnzX1lqqk7vkbzBHIpJcx&#10;sfvDCkZ2qvjQs9Mvls9H1CXwHeXFsguvDWpfatRtomjZj+7LFk2qzYwQf3UiNkAFyv0xothpP/BR&#10;D4WzeH/FFv4bsfjb4MtpJNPkhv2j/teED5vMLMZAT1k352O/m8BpgLw9qMrTV4t9Vqv+ATVTkrpn&#10;CX37dHxRheXWLrxx43GkzH7LqFje+FbO4fTHK8SRtI7nZuGVJ3YwVbOQzpYft6/EmBY9KufGngq4&#10;v7gi60i9vfBNrHDqSMMeU7R23y5KkKwO5XV1YZOU4C2XXvCWt6pFNY6tpninTVktdc0qHxPaqdQj&#10;UZkEibGberRkvyGGPMGSHYI73NtCLaF/iXdeEL+TzLe8/tBrq40mfPKOI0B6ZBAyHXDAblwvr/Us&#10;PJJ8q/D+mcntZrS563b/APBRzxVPa215fx/CvVNOtcR6xZpo2oWs1q+SnmIFjj+XcAeRhWwpPKlt&#10;DSf2677S9YMzfD74T3Op3kbSaVq9prF9p4v42DIU3SXgaNmUleTgEMrDBLL40U8Tm7nhvbjxz/b2&#10;noxlWbQIruDW4lHU7pgjvsJyf+Wq/wC1nfl3GoWWh6I8s73z+GNQchY7nwlaebo1yf4/mdgwO09c&#10;h0BGQy7kn+zMM1eMdOv9JAq89mz6p0Dx14J+MPwc1rxBpnwi0XxB4+02WZtf8Mr4ogN61szDdNFJ&#10;tm8xN23IkAZW4JJ2F/LD8Sfgzrtlos7/AAM8WW2k20iq11pniKKebQrolSyMsdsGC7gWVlYhgCQN&#10;wdR5v4V8f618PPiBp19pfibw3pni+yYS2F8ujGOLV4SuNuUh2szLhcf8tASrDcMN33ir4b6F8e/C&#10;GpfEv4c6f4OudRSGRvHXhyZL9YwrcvPEilXeEsNw+TKNt+Yuod+TEYKVOSacrer07Lf7n8tzSnVT&#10;VnY1NY0n4Hyyausvwy+Kunz3MAnntrS3gnS7RdxM8WJY1eRBhwVwSrNjI3Csxb/4DWMvhu6Txl8b&#10;PDEUwMFtqF5pESRwnIU21wUuHO1RkfOpGw4yU2geWQaVolxp1lJYDw7HoCzF9O1G31i4iudFuCN4&#10;hlaR+UJ6FQM7S6qCHjOvcPdPdai0dleRagkJ/tHTbHxdaxx30RXeLmEqrEN1bjoCGXchKrvPBtx5&#10;oTa9Xf8AN/8ADExrJOzR6zceAPhJF4e1e6i+PXiDT9PtbvzHtr2yv57nSJQNwdFSKRwnJHO5Tnru&#10;wa7uHxH4V8Tx+Hl0f42eEfEfi3UUEbM1vc2EniNeilfPiSP7VnKnLDcwAID7t3y9GmsXH2O3tr/x&#10;s8agjS9XXVI71Twc2l0FQADnHzEgZwSY2DLU8Q6BfPoWom60rxYkNsxN1pzeF4LuTTZCFJuLctIM&#10;glQMYI5w2Mo1eRneR0cywzo4p3il1SbT7p8un9XPVyfNq+X11Ww71+dmuzV9f6sfWQ0rxBY63JJb&#10;arZrZRPturSS0PnFl4ZJIyR5bgcZGD9BxW0nw6v/ABz4Nv7TWLTw/wCLfDV4WEenXMJlaBcjozDl&#10;lGcrtRlOMZxz4v8ABr4+ah8RzpXhzxBq2rJ422JHo3iO90IWNpr8A+Vba5KyMqTgrtSR9uD8j4ID&#10;V6vp1l4u0/W5JNL1OGwNixj1K2uLM/akcE/JJDlVyP7wIP8AujLH+aeIeH8VlNflk1yv4ZW0aXot&#10;H+PyP3jKc4w+aYfmhpJbxe6f+XZ9dtzxq/8A+CMHwq+IXiPUbm+1HVrHTJ13WlrZzrG2ntznMkis&#10;7KSVwpHG05Y5wPi74gfss+IP2ZfjndeF9f0660+Oaz1GOxuXQGDUbZbaVkmiZSVYEIpKg7lJwQDx&#10;X6yTW/inXI5dU05tJulOQloCyyvx0Mh2gNzjayjIPU1R8R+Cj428Ipoview0+/smLEQgMraflCpe&#10;F8CSNwGK/IOhPCqeaynivE0J/v588drX1Xp/Wve552ZZBSqq8ElLvb8z8ThZFpQSASK9i/ZGjNj4&#10;9uQ3AmsnX/x9D/SrH7Yv7I+tfstfEa4tza3dx4Uvpc6Jq7OssV4hUN5bOoAEq8gqQpYLuAweM39m&#10;PXF/4WTZ28gAeRJU/wDIbH+lfpNDGU8RRVWk7pq/9fqfE4zBToyaa2P2v/4N0deKyfF/Ri5HlXdj&#10;dhcnPzLKxPH/AF0Ffp0EJ7n9TX5Hf8G+HiD7D+1L8RtLDEDUdDiuwOefLeCMH+dfrj8wHORj2H+N&#10;ezl7/cr5/meBjV+9v5L8g2ledw/QUu5+RnP45/kKTzCOo6+4/wAKA7ehP4E12nIId3UqDj/Z/wAT&#10;X4Yf8FffCn9k/tr/ABPtUQg3whuUA/vS2cbZ/wC+ia/c8t3wP++cfzNfjx/wXE8PLo37bCXYUAa1&#10;4fs7lvQlXlh/lEK48avcT8zrwbtJ+n6o8G0TVdX8ZeHIbzRNV0i6kuUWQpbq26I7c/IFf5uMfLlW&#10;HoelWNRin8UrG2p6Tod/LBlVe5t5JZMYHXYODxjB/u+nTJ+Df7OOm6P4TsfEmh3D6TqOu6dbR3zQ&#10;JEEnmhUr1K4Dbi+QQGY4O44FdTqHhy7mcDUdRniuEYgPHBHmRe27LA5HqScjHSvwrEqEKsoQeztt&#10;Zrvsf0Fg6ntqMZ1Fur91+P8AXqfopHtDlScEDNfmN/wWw/aIn1H4x+GPAOjiW5vLdfKWFHwPtE8Z&#10;yTjkkb7bHPByOc1+mrzRxtcTllKIgQ88DGST+v6V+Q/wS8Hap+1R/wAFTtL1nUo0n02zmm15ykiy&#10;gCKQtjA6KJvs8Yz12V/U/GOL/d0sH/O7v0jr+fKfy1wlhuV1sb/Ikl6z0/8ASVI/WD9iL4Q2/wAH&#10;PhBoOgW0QaPQdNt9PDAgb2VBvbr1ZgWPua+n/h5p6nzropsMKsOrEklGweSR03dK87+GXhZdI8K2&#10;pmMsUko85s7VAz06j0xXrvhzThp2hAAsWmyxzjP3JB2Ht+tfLRWp7DZoSAPK+cDLf1auB/ac+Gn/&#10;AAtP4S6pYRRrJfQRi6tB0PmoUO3/AIECV/Gu+lwJiM9WH/oQ/wAaghYu8ZJJJKZ/OKt6c3GSkt0R&#10;KKkmmfltqNvjcMc4/wAK86+LvhhLzw9PMyAlUKyMOGCEjkH2JB/OvpD9qv4aj4afFm+toUKWV+q3&#10;tvgcBXAYgfRsj6AV5Jqdgl7E8MqK8cibWU9CCBkflXvZjgqeY4GeHntNfc90/k7M83LcdUy7GwxM&#10;N4P711XzWh4d8P8A4gQXc8PhzUJxDqUs4ghlaMiMzgZU7sbcsMHbnuK3Nf8AjR4bJFnql/HDKD5E&#10;xQsyQv8A7TcgeoyR0zXL6rosXhTXH0q+ZL21upylwkq7kyW3xEg+q7Fz6gCuy0mCy0TTv7Njt7f+&#10;xb1SqwKgMUDHO5SOnJ555PNfy7jMKsPiXTqxaldprpzLR9Pw66P1/prDVo16catJ3jJKUfR6/l+p&#10;d8I/tAaN8PtQTTtW1C2MN2rsPmMhfBAYgDPyMCCfRgcn5q6O68YafoCtbz6nZPo91Gt1pt3NcBY5&#10;ImPChicEjOCOv5158vhew+GKw6l4ctbTTykoMnyZXdyAW77SDtI9DxjFdfpPh/QfEeiNq+i6atvq&#10;toJJmt2bedpb96qAkhWVh/BgEDvwa461OmnzpPXR+v6fiaRWuvUxtSudN0q0vphd2cmi6hB803mg&#10;x7QTyG6bkZu3VW9hjhf2Xtd+Dnwl1rxD4b0zV11DTPiTdva+KrU6vGq2HmEW5a2gCgoxnkiIY7iH&#10;WNlO0DHean8J/Dnigx6lHYW8qysJpLPJMEpxhmEZ+UMfXHXnqa8h/aw/Y58O/Er4f63feGdPs/Dv&#10;iWS1i2z2Eawi72P5kLnAG3LqQxXkEd9oz9Nwxm1LA4lOTetk3210/wCHPn+JcrqY7DKNPda2+Rw/&#10;jz4d2X7J/wAaNf8ACt1rfjibRDus724tlidZYJQjRXKASqR/yynQgYyiqRywrP8ADXji38C+Ntd8&#10;Eav4+8bR2GqRrAt5Pbn7PZyAhobtHF2cxqSCSFJaGV8feBr6j/ZA/aUu/Ff/AAT7v9Wt/h7p3jj4&#10;qeBLjPiTS727uotQlt9xDyqlu4YMm6OTYVyIy+Pucy6D+2BZeNfA2pXuq/sz3s2taLJFK1q2o6oB&#10;Pa/6t5I/MRjuRvKOzGfLLt0jOf6HoY2WJgqlKG9rvmVr+V/+D6n4XWw7oycKj1XkfJng7xZcDXtS&#10;8Aa/4yupdRe5MNnFrGnFxb3ySbPLct5ilHIMbZ43CJicRirlnfTeO/CFzok2v+ApNcsxJd2MbeHF&#10;WREBLS2zRtZBUJxvRFyQ6MuC0gx9GXH7XPw18b+Hr/WNY/Zble+06REkW7uw8jQnagcPPZscK2xC&#10;D03x9s7aN3+1r8ANXs/+E0uvgVrK6lbX4a9mt7iyNzbyOTIku8Wqli0gk+b+FgDnLpnto166vB07&#10;9tY2v/l/XU5pQjun+Z86x6mvxP8ABEqzXnwz1TxJoaLl5bQ2xkskxhsrFGxMX3eODHJngQZrTgtJ&#10;fG2hWni3RfCPgLUvEuiEz6zdweJ5YJI9joYbwYvECsCNrE5Jcbz80gx7a/7RH7Jdto+n+M7P4S+N&#10;raS6untLvyLy3b7HIyt+7kQMilJIy2BjawSVcfu2rSa9/Yz0Pwm+u2vhv4iJpetQS2V5NbwCdQ2c&#10;PHLm8GXXMcgODy0TA5Ax00sTV5uZU5W9E/Nrf1e34Gc4RtbmPJPD97qnwL+JujfE7w34T0rTtahu&#10;i09rZ67HLbLKQyz2rATupikQ5VQCpilK9ULH0z9uz9nbTvinpWjfHHwN4c8TXVxq1vFNfQaTqSwz&#10;2jqQpZgsEpaaF9scjKRuHkSgHc7UsPhz9jLwjops4/EPxK03SvF9nG4H9nNLEdr5DDa7FZUdZI89&#10;QGlHKvlvWvgH4p/Zj/Zl8O6v4G0v4qa1eaL4v8udLHXtFu7iydpIwu6Mxw4AlhkEbjdypUHDIuOT&#10;FYuM5KcIyuvJ6rz13XoaU6TSs2j5AudS17TNT0/4gaR4e+Jem3X2nytVsgHaFZtmSTCIYw0M4Dkg&#10;YUHzUCqgTMmuePz8L7221SXxF8RR4L8WpIk2ny2xnks8Y3wmSScETQsysr4GQ0bEFZClfTes/wDB&#10;P74O/s42EU/in4vR+G7fxVby24sL+KW4tym9HPlTxwlG2kxSo+c5ET4wcHK0n9jz4deBvDF/pMH7&#10;TXhVdM8RwCWz83U/shgmRnRJo3aVeQ4kRl6FWdT821l6Y5hFR0bfm4v/AIO35Gbops+doPEunqsn&#10;g7V/Fi3dtdRjUNK1XUtHheFdyjbKCzv8jAbHHUbOfmh21nQ61Jr4bw/da14Ot/FejSNFY+f4aj8y&#10;RIwd1txbsd6kfu8csSy/MSgH08f2GNU1Pww2jr+0n4V1S7R47vT5YfEdvDJCrKuRtF180brsYY4D&#10;DIxvfdJ4q/4Jr/ETx29q2m+PPBN74k0x/J3ve2s7skf3cgs7b0Klc44UKONnOlTHUpLnUrNeT1Xf&#10;4fk/PUUaVnb+vzPmS48UQeJ4j4r0zUvAF3r+l7m1tTYTwrMHOzzyFhTckm8JIpG3c3ORLtXp/gH8&#10;bYf2ZviFb+LvCumeBZPBmv7bHWbSPWrmKQL8ryQAzz+WJEOHikKf3TyRIo9rn/4Jo/F6HU01jSbT&#10;wBd6m0aw6hFHpEE1vOCrJMG2WrEpKp5XIHzyAcbcYWqf8E2vil4W8SXttH4N0DVPCeqhDc2yaH5M&#10;0HGQV2wRq8kTMcMcb8EHarstebiK1OdveX3/APAOimrHM/tQfs/6T8IfFNn8R/h1peja54E8URGd&#10;5YtZFrCd7MSnzOUC70IATmKSMqCpRHPmtlotpo0Z0xbTxTL4b18+fbahD4jguGsJ+MtiOEkEfIsq&#10;5IYbWAOImH1P+yr+z18QPAlhqnw3+IXgTTJPhprDStHcRSyIlnOcASFJJN/lSbFDBVDKfLkGGjwf&#10;A/GH7Ld34H8Za34cg8G6Hq3hK6uNqXVvfuJbVtp2yGKSclXUMNwAAZc4J+R1xpV7PWSfz/HffyLa&#10;VrHPW1n4sviLB7T4qaf4g0dj9huI5pJ01GJCHEYlRYwzhcNGwOWVgqsR5QrN1jxDqNs0/iQ3/ju3&#10;tSRb6xpc+iBosHALgNMAqMxyNoxG4XG393Vz/hnTVtWtH0S98DeIEutCEjaXfWGpb1kTOTFv2OME&#10;hih65OOjApoxfDXxJM0PiGw+H/xI0zWYZ1XVgDIPtikbDPkWo3ByT5ipg5YMM5OzqglP3eZX9Vv9&#10;/wCJDdtTjZPFWkWmnR2N94jV9D1P95peoah4VtXOnzZAYPy+CMosihc42ONw2FtnRfiPqNj4wtrz&#10;TfEXhXTPiP4enjns7uPw7HE90kahlKOkDbnCgbdpIkQjHTElrWItc8JQym7f4x2/hXXTtw3nedpc&#10;q9GBJTDoW9hIrkHaT8lGMandXMfhzUPG/juDVNOcXWjalNB5qXi4DpEGacbt2QUZtu0kq2M/ISjO&#10;7jFc33P/ADW3+YRta7dj6O8Y6H4f/wCChXwzHjjwRD4Vk+MfhEQjXbOI3cKXqIdqyRbTG56fuzhs&#10;E+SSf3JPzTBDpeqafeXdrovw/ltJFMWu6dBqV1bMmGAEqeZNtQbiNpKfIx2nKkBtj4VfHDUfAPjG&#10;18WeG/EBsfEGh5GuWt34dhjF/CRskLgSE+W4AV0BGGkyCAQE9r+Ovw90v48+C2+OnwlvPDNtDGJJ&#10;fFOmXeiJPOjlMzNJ5cLSuwDOXJGJIz5h5EwHVhMTUptRl8D2vfTyf6GNWknqtz5+i8G2zva6dLHb&#10;fZJGJ0DWLTxVaxGLOG8lixcqNxww+bY7bgdrMX1/s+q2WqXmoW+keKRqVsNmsaRbeJYZo7yIAb5V&#10;VYtxIxlguCpAdfunZjT694bvdGkvZLvwLdeGNQnC3VstjqEUmm3O0/dKRJ/tFd23eoYbgVZlTT3t&#10;P7Xs9PktfAT61bxo2iamuqXkS3se4+XEWknRhn7qk8oUKMFA/d+y5w+0/wCvv+/7zk5ZdjbhbXE0&#10;e3sVl+KMWjajL5lpfpJLcTaROeGjkCKu5DjkdCAHXkFTu+B/GPxA+GnjSDXdOufiDb+JdDybmKbR&#10;vtFpr1uACwYGYK5ZMbuR5ikMPmG5uDtbbT5Yr+dNG8HxoQya5pMfie3gEWW4lQPM2zDHjIBRjtOV&#10;bBnXwxp0IsLJgkdiA7aFrVt4ps1eFjhmt2Zd5C5b5h821m3KSrEvmnCSd2mvl/n/AMPuNproe1fF&#10;fwlpvj3wPqHxc+HNjDpugQokHjHwfdeG7eWfT3JJd8Fd3knBcMCduwt1VlXxh/E2kana2ci67oK2&#10;LyEaJqb6ILWXTJlct9nl+zxDavOeBkFt69WVut+GHxE8UfB7xtH4q8P+HPFh8QaWB/aukxapFPaa&#10;vbH/AFjMscBEgJ5ZRgr8siY27o/Q/jP4YvPFHhC9+L3hR/ipPoniKSOLWPCis7TaPJgiUEMVcEYD&#10;RyIpBBJyoV415FUjRmqUndPbb7vXs+uxpyOS5keITTafJPqEV3p3gua9VAda0zOpRR3EaYP2m2xh&#10;VIQ5+QEIuWXMRKLNdaDb6rYWo0u00mTXYHeLRL2DUJI0uFVQDaziaUuJAxCbWVgNwBJQqVtX9xfW&#10;clhaaje+PYriaffpOt6n4dWWawlBBa2uA7l1KuenVSysMq3zZ8niXTkvNTtJmsLS8sEM2raNP4Ts&#10;ohcbEY+fb7N3IHzDBIUOWGYiwXrVaEk482j8/wDgb/8ADMhQkrOxxeg2kdhb6hZyaRdwLb3JOraP&#10;beMbSOTS3DfNcW+/LKvABBPHRsjDH6c+CXxw1PXtH0vwzr+oWllqsEfk+G/Fl94htbpNSiUKUsr1&#10;1VCuAdqSNuKH5XITa6fMel6paXd1YtP4h8Kw3MjbNH1ybQ2gLKhK/ZLoRxFQQDg/NhVx96MqRsT3&#10;2jWEd5p9/H4Iu7a2TzdX0nZqSmA7Bi6t9q4UhWBIAOwcHK5x8Rjsoo4ulLD4qPNF7d79/U+mwWY1&#10;sLUVeg7SX9WfkfaT3/jG11GW3tJdPsdYt3MV+lzavE8J4+R4N53nOcEMM5zx1PQRz+JNUsUeCbTb&#10;pFCB3mnMbpJgZRDgkAHlfMIJzgHjefA/gZ+0vazeH9J8O+K/Enha3ggiMHg7xajXkO5IyALG9Nxu&#10;OwEhVZnPk4UH90ysnquo6r4u0wXDLotqNet8R3FpHKC/PJEyMMOhGGDIWyDkZyDX8+8S8MYjLK3L&#10;JJwb0l38n2f9I/aMjzyhmdLmhpNbx7ea7rz+TNDVLSbxn4budA8TaDp13ZapiK90qdlkWdc8sVKg&#10;K4+9mMlhgMBn5q+C/wBpj9krWv2TfjfpuveGdNvNV8F3IM1tfKzXMVhMdy/Zp3ADKMldruBu3YyW&#10;BJ+8tV8b6t4w8GW0F1oFpJqVq5DTwXRVbXBymJGXJ3dlYcEcHGGrjrvx3qtx9rtbzSbmRNpiuA8S&#10;vHeIRzviJJfP95FORn7wUmvPyfMq+Cqc0EnF7xvv5rXc6cyyqGLpuL919H/n5fkaX/Bvr8ZLXxZ+&#10;3yPszC2k1Tw3NazWz43o6lpTg5+YfIOR+hyK/cwFwOi/oK/nO+Bvwo8Zfsqfti+EPiT8LNB1KJVe&#10;5BtJYUvYrPzLd1b7rsVjYMwCyYZTz2AH3jo//BYH43x6re2M3g7TJ7rTY/NuUOk3LBEPRwY3wVOD&#10;gjIIHHSv2DK82wk6PPGaV9bNq62Wuvc/JcyynFUq3s5QbtpdJtPr27H6gln9Ac+5/wAKCzd0/TP9&#10;a/Mu1/4LefEax06K8u/BPg17OaTyknlnv7RJG67QTG4JwDwD2rc07/guZ4itrw22pfDjwyZ1xlYP&#10;FPlscjI+WWEEcEHnHBFevHFUnopHkvDVVuj9FmcKclQP++RX5Y/8F/PDgj+Nfw81ZQ26/wBHnsyR&#10;yP3M+8e3/LevU7H/AILv6VEqm/8Ah1eIG/itPEFnOp+mMZr5k/4Kaft8aF+2vZeDG8PeHL/TtS8N&#10;yXZl/tC7iWN45hFwGTcesfZT+FZYmpGdNxi7vT8yqCcZ3lpv+R5z+zlp1l4p+FhEOpGefTL26tbu&#10;w+07REDcyOoZVwwJRgRnKkDG3rXRf8K9e8nkjg1TVLgw9VeWJHiU/dXDqVKjBAZOuDntXxH4u+HH&#10;ivTvinca/oF1bQtPILhfIvDlXwCyneqg/MPcHj6V9wfAzUPAPxD8DWuq6H4otheSwxx6rHJeLcSQ&#10;3KLtdHWTJjcMGBGFzgdQAa/IeJMrnhKrxDk3Gbb22vrZ+XY/WeGM7jiKKoJWlBJb7ra/foe1fta/&#10;tA2nwv8A2X/F2qJcKl7eRvYxcFd00uQ+D/eSHe3/AACvmz/ghB8OJfGlz4x8e3kIjfWL5NIsiFOE&#10;iVjczlQT0Zpo+BxmM1zf/BTvxZaan8HfD+iSahdQCWK5uL2SECTDiLAfk9W8udVJx9/PU8/a/wDw&#10;SX+CB+EX7Lvg7T5o4IbqPTVv7reCD9ouiZmBwp5XeV/4CK/ZcTjp4zFynU+wlFfm/wBE/Q/KYYSG&#10;DwEKcP8Al43J+i91fk38z7C8MWs011DHHLIQCPl8rAI9OGNeizKsKrFGAqRgqABjGFkFch4CtCbx&#10;pgIGWFWJZQR2PHIHcj8q66TLTMAMkE/zkFaRRxjZWxMnUksD+sf+NR2gH7kcZGz/ANo05lYzJg9C&#10;v84ajtuFgJJ42fyhrRCPBv27vhk3iv4ZW+uW6ZudAG+TA5aFlhVvyJB+ma+L7mHEqjsFB/Ra/TzU&#10;9Eg8SaJPp90iy217D5EikZDKwhBH5V+cfxC8Hz+CvGV/pVyjrLYy+V8wwWAC7T+Iwfxr3MrrXi6b&#10;6HkZhSs1NdT58/aX8NzDSE1K0iLSzBbKTA5DMf3T57Yc4z/tD0rl9C8Ia5d6FANK8QzyW1x8txFq&#10;QM7wzqQNy+WFHboR/COxxXuvijRU1/RbyykZkW4iaPcv3k+Xhh7g4IPqBXz7B40vfAGvpAba8mub&#10;2Y2s9tZQtJKJ48guoHRCFJJPYL61+U+I+Tzp4hYuglapvppzLb71+KZ+ueHecKthHg6j96lqv8L/&#10;AMn+DNaL4d63FYSajo/iGbUnuwY7m01Rk8qQEYBGxAUIPse446034e/Dnxemp3d7pHi+S38RWciy&#10;rpssCrp12ECq0Z4MgJVQA5J4OSpAwL+l/GjTY7oxwvLO9wWLWS27SXSyg7XRowu7qgzxxyeM1Lc/&#10;FSyt5xfxeZpt/Y4lu4LqNoJo0UHa5VgDtxnP94EivziM8TJWcd/JdO+m3S/ofoM4w7+a1NB/BHj2&#10;aTU4LPV9G0TVV/0iGwNobiByeQfN3KQpOfur8vvWA1t411HV7X+0/sXhY5xemSEXq7G+VnUBgBH5&#10;m0sScqMtgY57i2+N2i+OdPttRtpbiz1OCLzrdbmCSAXULYyFLgbgMggj9M03xP8AEzQfFVvFGmoW&#10;Uly/+pIyUkYj5kyQFYMOCATjFc8KtaLtKC+7Vf153NHC/vXZ8x+Hvibqn7AP7c+meK9TsEj8MeMJ&#10;m0TxTE2GsblW+WOcr/dZGIbd/D5nUmtP9pP4S+Gv2If2kLW80Oy1y50DWEOraRP9rge3urCYMGgk&#10;DIN+3MsDgsSQp5O4V3nx98e/DKLwtax+P/s+r6VahEu4ZI5ZVkjY/JvMRDgo23lW3cbjwTXYxeO7&#10;H9tz4FeJPA/hnxdJpniXwdbw+KvD39iieBpdNlgDPZGIlWZysX3eSJbdP+emD+38A51UdBU62m8b&#10;/dZ/p6H47xtlsKeKc6fX3unz/wAz5h1N9D+FPxG0nW9O1PxTDoWq2ou7OOTytj2s2Y3hlbzEOVPm&#10;Qu3GWRnUgFWrUu/Hdp8N/GMBufiF8QL/AEnWLbzvKSwCSXVnKh6MLpVEg+7kZ2TRdMJVf4c+MLzx&#10;v4dvPBtx8TNabWhMbvRyyXiuZVUiSAA53CWNRsAJJlijUDMjVb8L+J9c8XeH73w3d/Eiwutatd1z&#10;ZNe295M3lhS0tuxaAnlEDp33xlQCZcj9dpzUbxnez0e/ye2j/wCCfnc431W6G6T48T4feI7rTdX+&#10;JXjrUdH1qJYjK9sWVopAJIrmIfanZSvyOMjJwyH7zgN8OeKh4I8V6x4S8UfEQT2V5iFHubWVkhmP&#10;MNysmyQGIqRl8HMMpYZISpNH1W88YeFpNLbxr4Nv9U0RZLizJsJ5UuLdUZpozm0OfLYGVcZ4a46k&#10;jDb1NS8deA4g+v8Aw/vfEXh0NKTPpEbm5sgfukyWw5hPcf8ALOQ5wsNRiKai1pZrf9H8I4O6uv6/&#10;EtaELzUY9R8Iap4w8GnUGuZE0yO80d5JbC6VvLaNy1mVCyABCem5YmztQgp4T1+98ZeHLvwpJ4r8&#10;EDV7QLHbiLQ9jXEQcyy2rI9qm7DgzIoI/eK4+9Iu19nqGpfEb4fG7uL74c3WreHrYx3KvaWihod0&#10;aQzD92pUqSsJBwuGhPUuwXxnZ6prKW/iex07wCur6ddr/bDrqdqjxzKd0VzvSZPv9yORIjHOJEAx&#10;qwV41IL19fu0TNISdmmfTn7PXiXRf2y/2fNZ+E3ie88LaxrnhSF28PXqgBJII1cRuYEKunkqeUUk&#10;+S8gB/dKa+a7b4eahp95qPw48T+EfBdtfabNM1nEPEKq9rdbQCrKLwkJKqKvOAG8tshQc73hzxJ4&#10;h8Oa14d8deHtL+Hul3egs146x6oFNveCQNJCjRXO1klAaRI3Aj2mSPPynd61+2X8F7L9of4UaV8Y&#10;fCPhi31HUrqNbfVtPivJPOswihXTMUm1vIO3lsloJIm4ETCohP2U7W92f4PtvsTON1dPY8K0/wAH&#10;XPizSpdFn8HWX9seHoglobXUGdrmEBvMgILuWdNzMoPYOuTiMVa1jwxeeK9Pj8WWXgrxlD4l0JoW&#10;u/s93Is06DbsuQxg+aTPyyEDJYRvks0jCnL4VvvFujWviKPwV4t0/XNKu4xftFO8cxZFHl3QYwsf&#10;mIYMf+egVycynbQ1Xw/Z+GdSsPHel+BPGtrFfzSRahY/alS2t3KkSQGI2eTDLGzYGQMNIgPyZrvr&#10;Tkopx/Pbuvi2ZlBJvX+vwNBdAsvBF/beN7Lwp460mx1WZ7bVdPibbDazMp3RtGLcHyJUyVKkFfnC&#10;8xAnRtPifP4AkeaTxn8VrTw74gt3a3MckjyQHg53CSLbNHJkFSF3Kc/cmDVzZbQfhdq4voLDxuPC&#10;Xiu2eOWD7QrtGpZS8Z/dptmhlClScZKxuRscKbGieK9O+Euv3HhXVPHXjSHRNWjjuNP1BbIGJAxP&#10;lXKf6QCVwWDoVz95SN6ALNKMJNJrT57ff06Dldao7Cx/aW8ceDZbnwlN8b/izZSyyRzaVqP2qUQq&#10;WA25dr3JglTbguAFOxiUAlB95/Yu/bj174xeE9f+FGs/EXxLpnxLvDL/AGZrd/YrFdXDxlj5EwZp&#10;BLKmDgHl03pw6xZ+YT4qmupZfBuo/EjxmviCO4aTTmksfKO/BP2clbvY4kJBjIO3c392QsM9fiPd&#10;+K7Fb/SvH/iC28WeGUeRpprFo57iKNlIk4dz5sWCWIOSihuqOzc+LwEHdRST9Px0Wz7dPxLpVn1P&#10;bNc/a8+OHg3xVq3gLxL8U9BtPEunyqLWW/8AD6SJM5wqxlmsSjQyAq6ODjpztckYsf7eHxI1vRDE&#10;niP4VXeu6SGN9a3vhGJDNECSZfns0YMg+8o/hAbGFcjstY1e2/4KK/BG2u9A1HQn+K/g6BY9SefR&#10;kdb5ST8wSSF3CSMMrsBCTMyYCzKV+errxLd+JZG1K31/wCvi/QmeW92+H2SS6jjwTL89mG8yP+MY&#10;yUG4/ckJxw+Hw1ZNOCUlurLf7tmOc5x6nsI/b78b2s9rrlvpHwT1bQJZUivrb+zrK2ktWZSNquXR&#10;lzsdlLA8cEEo1baftveL9O194Lrwv8HbjRdVjeTSNVbUzZRE9VV1jv8ApkMjEY2sd2SFIPz7LdQW&#10;qR6/pFr8OdQ0W6iSHWbJZTaiB2bJUk7CAzR7kLDKlcc7FZrNna2OnJHo+q2Xge48G6xKZ7S6j1ox&#10;tay42+YVF31GQsiLyQAQWAjJ6Y5ZhG7OCX9eq/4K1MniKnRnu+mftr6/qem6jHqvwa8H3viKzclr&#10;a38TXZF1GwwwT/SZDvxuyv8AEpbuuHu6f+3TB4V8MJqui/APWrSz1EqmqDR/EU8NxazISASvkuJF&#10;+bcrHoWKkDgt89J4cvPEF6mky+HvBlr4l0KKI6XNB4heM6hGhDJGCt2Sz7ShjYn5gFUE/JUUXhqK&#10;9t7vxFa+BLI3pJt9Z0u21jbHcxs3zSRpuceW2VDAD5G2su3K7cauT0GuWH33/wCDt2LjiZbv+vwP&#10;rn40ap8M/hX8J9G8V6P8EdY8Z+GfFEGNQubAWtrcRSK2SlzaNYyFWDAA5JUOOu1o2fzjXvid8Cbx&#10;tFsdQ+C/je18N3qsLC9ENm8dqzEB43UWqtGytwwGeAGXcrIW4L9m/wAfH9m+9u7a28D+KNe+GPjV&#10;Rbavpkl6lyLVjlWYReUAZkXcBhkEq4B2Z/dxfHX9nBP2Y/EyLoOkePfGPwz8ZxrPBPp+prIbPcG8&#10;siM23mRvGS20s2SN6PgmRR5saUoTUJyafk3r+Nr+R0qScbpHZz+Lv2dLvxpdm9+G/wARLPxLYQ4j&#10;ikitpGv4tgRgrLMqyFoznnPmDOCxYbsQ69+yZrXgS4uoPDvxHt9Mu7pIdSt/7OV2sJA+UlZV1AHn&#10;LAOvOCy98HgptP1DT47TQpZfiTp8an7RomuCaSRDG24hH+WPC7s5DEGN92cDfUH/AAlWrnUZ9T/4&#10;SH4hWOtaYJBq2m3GmM8WpRruEzhDcpnAXLgcry642sU9F5fDl92Ts/7xgq7vseqN4S/ZW1rW/D8F&#10;r4k8aadeQRg6VqraVIhkTjYom+1scAgqN4G3kMVC/L1HwFu/2dPgV8QNc1/w38RNc0qZo3g13RLr&#10;w1drbXcLEiRZbcRv8qsM/LgoSCNor57Pjexi8PTXq+KPGt34bvHYqZNMSS50K4AJAYm664B/hCyK&#10;D91kzHZi+Jcclza6efEqf8JIoD6fqd3oNvJFqtuVYIu8u53EEhTx02MOFCbPLYuC/eSt8/8A5En6&#10;w7tWX9fMtftT6h8KvgLCvinRo9d8QfDjxXPJbLe6JPLDYx3ILMbeWKW3M1tPGDuj3Y3ITtLLvWvJ&#10;9F/bT+FWo+GbK1Pjr4kaHd6TLmyuxcTSSwR5J8olI1DLnBBOCOR0JFew/CX9oSP4beJbjVbK90PU&#10;dDaZP+En8L3WiKsM2xzmRQse5cNgo4yYnIHI4b1+9+Cfwy8UXN78TPB3gfw34j0fxJI63F9HpsMs&#10;iS7Rvt7i0ZcRSYPJQbXBD4IOR8RxZj8dlcfrHvTpOyv7vuvtK8fuetz6bh7L6GYT9jzKE+zvr6We&#10;/dHyva/tMfCS91OW5l+L/i1bfUYymoWclpM1vO3P72JWcCJxnIK8Bs4AQ7KqN8Z/h3qWlQQn42mT&#10;UdMI/s3UJdAhW4iQYAjkLTkOoUcE8g9yDive7P8AZk+Gej+CNU0eT4U6IdC1qUrIwhS4uYWYnDRz&#10;58yA55A8wADgMcEVk+Kf2LfhTc6Do+hz/DNI30+YTQSwhYLphjpLcBwksbdwznkH7pzn4WHiDH4W&#10;pa/4X+p9dLgav0cfx+fQ8w0/4m+BNQnWOP4l/D6aw1GFV1CxutIs7eJpQrKs0TKJPLcBiRkEA5GC&#10;jFK+kv2afjPp1/4cn0TU/Hug+LrDQFMfhzWNOtHjvbKNeUspkhi8t4SvT5t0R4XK8DzLXf2F/g74&#10;s8WR3/8AwrxrS80qFYrmzsjLDZTA8iSWMNuDjoSmR3Ibhql+Bf7Mfw4+BXjK+8TaJpmu29jqGS0L&#10;38v2W2XssTZAb5gcCXcQRwxrkzXjKji8JKjUhzXWzit/VSun1udeV8J4nDYmNZT5bdU3e3o1rfax&#10;9BS/FBdXnvtSj0O+0y6tWkSVdgZAvJ8qSMkSEEYG4pjOOR1GTD4usPGWlNK2m6pZWwkWOIPGftEb&#10;uSVaHGWlQnGUI3rkHBBDVWn8f2Giy2zy3F3ABFutpzA6zMnXAXH7xfVRx1I2ng6MPxN0y6DzLOmm&#10;6pECssckDeTcLkZEiEZUepYDGe3WvzKVJ/EoH6SklZJlCw+Lj6BrBaG4vbfWoRiTZZyhbtR3lj25&#10;U4H3iMc85HzH2H4cfHi18YzfZrdxFqhL77ViQsjICW2OMgMBlsDIIyeRyPIdS8TaN4p1oWhu1N9G&#10;hJtEO+4tivzEof40wCdh5AGRn71ZVp4xg0e+M9tqNkJoD5rTJMpgnwMkyDPyNx1IzxyCPmEVMNGp&#10;H4Wn/X4f0iZJNf1/X9dj3P8A4XBoOvadKZo7SbS45Nks/lKY7aQktiZeV5YEhhkMRkEkVp6n4u0G&#10;517TL67j06XULiLy9OuCylrpG/hgkz83U/JyQScZya858NfFKx8ZeXe2zafFqEhC3FpMw8q7zwGQ&#10;9Ffk4IyDk9eBVi98QaNO32S+txHaQyb4bhox9p0qcNnDA9AG5yOCec5OK4nSnGXLZrfr3/z/AB9T&#10;N0lpodnYaP4Ok8P6lZNpGmXWk6hJ592nkDMbkDDuo5X1Dpgg5PJ3MG6h8M/CN1qOnara6Ho96bCP&#10;ZAvlIRswRgH7rjrgNkZ9Dk1zUb2ljqEry6ZZtfXcbRzSREiLV4mYF/nzneSMlGJyR3xiqKQaHpXh&#10;5re2s3n8MB2kNvbgpNpEmfmfyxjcue4G5Tzzk4aq1VrGcvvfa3ftp5rTcyeGpPVxX3L1L+qfBv4Z&#10;6rpeoQSeHNPht9UkzK6oVaB8fdU/eh9QFwPTg1k6z+x18JNTvhdW9hceFbqSNUnfRb/+z/t4Gdjy&#10;4+WVhlsP947jntWjqWn6fqF4NbtmFxqM0BjWX7RmC/jKkbVzlA3JPKn5uSN2CKnhrxpY6VHPBp8c&#10;zKHDS297IHmtXxgqRI3GcfwkgkHvmr+tYqS0qSfzfl5/15MqODoR+GC+5Hx98aNXl/as/bj8F+A7&#10;J3fTLnUYYJkjmLj7HEcSHJPKmOKaT0O7Nft18G/DR07wtGwhKrO25QJFUBRwBjd04r8h/wDgj74X&#10;t/jj+1LqXi2C1hmg8I6a9lHdJbKJJ7u6mZFbcBuYLBG6gEkDecY3HP7TeHNOMEEFukF4kcYVBiFg&#10;AAPpX9CYCLVLnkrOTbfq3c/D82qReIcKbvGCUV6JW/4J3ngyyFh4bd8MGlD5BOcYU98n/Irbdwkx&#10;PrIR/wCPkf1qosAtdNSMBV2xEnHGSYiSfxOTUgJM4zyTIe3X94v+NegkeYSRyFxCRznH/tGmWy/u&#10;owR/c/QR0tv8sERPGFX6/dj/AMKWJlWMAg7lb+W3/CrTJuLax4kiUDoUz+Bj/wAK+Tv+CgXwwOn6&#10;5pvie1jJjvoRa3RA4WRFj2k/VTj/AIDX1nGxF0oPGMf+hL/hXI/Gv4dR/FP4Z6ho7qhmuIt1sT/B&#10;MBDsP58fQmt8NW9nUUjGvT9pTcT83ri3BycDJU5/I1498YfAMOm/EGHWkJjfVYfIjP8AAl0mHUn3&#10;eNCPpGR/FXuOradJY3MsE0bRywsY3UjBVhwQfxrmviT4JPjfwle2EbLFcsBLbSHpFMjbo2+gYDPq&#10;MjvXXxFlizDATw6dm1eL7Nar/J+VxcO5nLLsfDE9E7SXdPR/5+tjzLRTa6/a/wBqWkQg1R/v7Ixl&#10;mQEMpYc5yDkd8AjPStPWNF0v4hwQT3lrbf2jbRlEldQZo+TwCeVIP6g15t4eh1XxBqV2dK1J9ImU&#10;h1gltxIjXcePNRjkFcEKpx3DHnBrrotC1TWNXJjupfDYuppHQvsummBOABhUCY5zjOcjpjn+Z50P&#10;ZzbnLlv01un1Xmf0hGfMly6rdPpbcu6NPYag66JrdlbTLA5MayoGAfaSQD23Llh/wL2FdBHYac+n&#10;yeHtQtkvdLZRLalhldgPB9mU4/KvNfEGieLb/UmsLg6baSiVYxrCkszgNmNhH/C2QOS2Aeu4cVe8&#10;QeDfH3hq3ihivbfxFpbqs9vqrottLZgkhlmjU5YAY+6BnoQuM0qlOLaamk3/AFddPle5Sl9m250A&#10;8K6Zon2jQ73SbO+0bUdyNFJCHSZT95B6kdRnrnHfj52+Mui3X7B/7R/hj4yeEjcLY2EkdtrMcchf&#10;7RYuw2yKOg2Hb8owNwjOOtey+NPDfjzQ9Mtp1udO8V6VKBvlgt0sprN/4X3NIQyHnJBBzjg54yX8&#10;C+IPH3gTVrTX7jTdTtUQsdLFvhTayDa+yYnJYMJARtGOOmVNenlOPqYKtGvComr6q71W2q6P19Tz&#10;szwVPHUpUqkdXs7bP+u25m/to+AbzwX470b4l/Dv/hA7PwZ46iTVNOkms9JthZT5RpokeRVdjHKy&#10;yoRn5JY+cqTXm/jv/hIrTW9I8XaGvwzhgvtsjvDLpCLY3yYaVYzuGAWZJl7qsqr1Q11X7Ck1j8Zf&#10;Avjj9lzxzA017o07ar4He6uhE+8Bvs6ebggK4k8piMgJOP8Annx558K20XQfEOs+Adc8GeKrGw1y&#10;UQXLzaqVNrcRu6wyNvtvlxIzRyE52xyyHG5VI/prJ8dHGYeM7J2S87p+V/yP58zHCTw1eVN6O/5H&#10;R+I9J1i11XSfE/hvw34CaGY/avNtNTtdlpdoQZY9qTgMFLLIo5HlSxA/xA1tU8Pat4S8Xab4m8Oe&#10;C/BBsdURZog+qtItu4UCe0YC7w6rkcc7oZY9w/eFazPCWn+E7LVtR8AaroOsWP2u48oSnWseTdRF&#10;wkxMlsAoDmSFz0VXkJHyqareFT4Kv7zUPBWqaX4psLbUblY4DqGq28L2N9HvRck2/wAgZv3LknCq&#10;4Yj92Me/ytx1Sbj26r7+nz/E8x6Pe1zd8SeHtQ+HnjqDW9B+F2g32k6zEzRol7eT/u5FKT2su26K&#10;sV3NGSANw2vj5xW8ugXvw48ZxanB8K31HRtWYiSGJbp1u7OVF/dtCzsqyoyEMSCqyxqQBtXdzXhn&#10;wj4P1jSL7wVd2firT53nafTUuL2ENBeKCmzLRrs8whInH97yif8AVk1y3gWLwX400p/BVyviyLUl&#10;ne50z7QIS63AUq1sOAf3+yNQCOJI4xxuc1yVJToy5ZbP8uj36G0bSR3c3hGTwN4+1XT774deM5PD&#10;HiCBFlmsROYnt2IdLhEaJirIfmCM2R88bdWFew/sp/Gy1+AHxm1Twh4h8F+INE8J+MZvsWoRndca&#10;TYtj91exRm3XMZ3uGUMFMMz/ACn5APAtI0Pwh4x8KxeFf7Y8VW99YKb/AEqSWwj3kEF5bcL5oLfx&#10;ugB5YMB802KXwlr+j+OvCq2Nl4t8TQa/4filktnl02BXubUfM6HN1tzFl5ASQQm/n92oDqvmjKFX&#10;rvo9H3Wv/A+4XLa3Kd1+1J8AtL/YY+P7IuleI28N6kJGTZeJJbTQt8k1sxCBsoHAB3Z2NDIDk8ct&#10;Bq/hrwBqPnpqPipvCeuacofyli8yWKRuJAfNAWeKXqFAUPERzG5D/UXwA+INn+2f+y/qXwyn8W67&#10;Z+O/CNr51lqkiNZXMtpFwkh8uZ2k8jeY3+bLQSAgExEj568JTa81/wCJPA2r/EvxNb6jpc2I0uvt&#10;cc2n3CzCJldwzBUbftZiQo2q/wAyqQdMDWnNOhJXa33+/bpuZ1oqLUnoYNp4k07wFrV14Q1Px94x&#10;j0rWViuLLUEtNsVs3WC7Rhc7vLZGYOuMlXII8xF26eh+LrrW7W7+H998QPGFjrtvcudIurlWi2yn&#10;Aa2ZxcsGSXau052h9rAhZJCW6Z4sv/iFbXvg2b4iXMfiS2uJP7HF9HeNOrbjvspC0ZOWwSgHSUFQ&#10;P3xKy2eneIPiF8MhdN4w8L3mpeHw6/aPsE073NuibykiNallaNR8pI+aIMo4gUVNNVJSair+dvx2&#10;0XcqTikruxQbxrf/ABG0V9Pm+IOt/wDCUeHhIq+bbXCNeQIpLRMpLZkjAYgdSm5f4I0Md345vfF2&#10;nxeJdK8c6eniDRo1fWBNp0pacZCrdLmF8nJVZCR95lfne2yTXPEl78Q9Hi8UaT4s8BjxRoQE2sSf&#10;2HuknVXUJehnst/mByqyY/i2PnLsRHN4svGgj8X+Htb+G0bxRrbatapoFuI43cOrDm0DeTMqn5Tw&#10;NzpwNm7VS53qrP0/4HXoRa3X+vvNbwZ8a9S+Eni+w+IPhDxZ4OtbU3CRapZNosnlfMCZbdylr5hg&#10;kQPt5BA3KGzHvPtf7VPgax+Lfguw+OXwlv8AwvDpZb7Rrvn6RDLNZ3CFS8rO1v5pkQsPMLgbkKy/&#10;dZyPDEuYvC19Hrelal8OrjwvrUnkT2cunW0SxOArvbs4t8llbYyMUORtbGQ6Dtv2bf2iNT/ZZ+Jx&#10;s9avvB+qfDjxYVj1Dy5rO3lkhG5EnVSwUyxEupjJKsN6ZKsHrDE0uRKvTav1Xddn5lwlze4zzT+0&#10;GigPiHTYPhxfaPeoLbWNNylrGjNnKjAQiNym5TwUZQM7lV2STw7aaDIbBtC8AXng7WTvtLttbdWt&#10;5Sg5Km9X94m9Q6jG4AEHBjavVf2rP2dm/Zs8eR+J/Bnhz4e638MvFMA8meXVRa20kcylxEJJLlFe&#10;N1XfE68jZ2eItXmp8NWmieZZT+F/Ad54O8QgSwTw+I4xJbsoBPDX+3zYg+GC4DBhggOrDpw1aFWP&#10;NF/19617Gc4taMqW2hTatanw/qfhHwEur2CCTSbyLXzItwmCywhzeM+xw5ZDnbk4IwwaOe10y81y&#10;5uNai8JWFv4k0dmbULUawQt7GF2u+wyNvbBbzFIJZSzEMN4WnffD955D4d1Twr4fm+zKW0TUrTW3&#10;lgkBYELvM5PktgkE8IzliFBeppPBureJrh9T/wCFe69p/i7Q8BkgupVbUFQ8n7jbp0xgg8uBz86n&#10;zOiNW2jf4/8AB27kOIyTwXaaXaf2nY/D7X7nw9qSiPVNLh1YN9kkC5yqtEzDu8b5yRuVt3zhvU/2&#10;avGNp8O7K9+Hfi3wR4u1n4UeMTtjurhnul0hpMfvkRYFeMZVPMQOWVkR13MiluI0fw7dazo8t7pX&#10;wr8R29rdkw61pZeSKOQE7s7GgxsKqNpjKsrhR94RE5d98Mbbwe7WUng34jan4Q1WQNbzx7mmsZAR&#10;l1T7IPLkVQAwyA67TxhCuWLwlOqk5PTvpv8A+BdPxHSqyTat/X3HUfHX9mKb9lrxu/hG+0fx5rvg&#10;bVyLvSdasblbs2pIX5wI7YbXCbQyFisibGGcRsvOPpmsWuqWunvcfETS9Y02NZNM1CB2aK+QKrRx&#10;5/dg4BGxzjH3DgBQntnwD8Q6d4j8Gt8CviL4T8Yy+D9Xm/4kmuXTPPHpUj/NH5cq28flxFmYhm/1&#10;Rdty7HlUePfGr4Ln9mTx9P8ADzxYnjSPTkkaTR9cDCRApc8/Km5VyAJI+WRlLDcOJOOlXlRfsar1&#10;6Pe/nvb1Rs4qa5kipp3xOt917rUXiD4gwG1gZNW0NYBGnLLukVDOCEznhCDG+0rgYAqaj4ssxocc&#10;y+O/HUvha9TzLS8a3E8ukTZIZZCLnIGW+ZdvPDL2y+XxHqNpr8MVr4h8fad4k0mMeW0YW4j1eMbS&#10;qgGQKzEcA8iVcYLMV81tl8TY1tb/AFK08XePjpAIi1rRmiYS2GdoEsbG53qm8nY3zFCQrZDjzO+N&#10;18Sv93y1s/8Ag7GLd9EE3i67vNagtR451mPxZbg+TM+no6a1Eyjb0nKu7K3BziUfKQSQH6b4M/tO&#10;j4ReILjW9O8Talq/hq42J4k8PT2RKbCcbwfMLIVdj5cvLRsQrFlYebyF34uitdCs4rv4meNZdD1I&#10;50vU/IYyWMhxvjk23RYqCfmTB2khkJDfvLDeL7u81yG1HjvxPbeL7RN7brPfFrSYGMDzyskjKTzk&#10;idTxlm/exXoQq05UqkU4yVmmtGn/ANu7fkVSqShJTg7Napr/AIc+l/FvxN8Mw+H9P8XaHq8Nx4a8&#10;QSGCyvpECK0oAMlrdIMiK4UEFlPyspVxuUgjlW+OOj/bDYrcR3UM4LSWO8lVA5LQyDI/4DkkdiRi&#10;vI/A/wAWdI0g30mp6pfeLfAWrmOHxH4X1XTjPDEM/JOpaRmjKMWMUwDNG2VbcG/e8p8aP2VrLwnH&#10;Za/4Wi8K+IPBOvyN/ZGoro6282eCbW4VCfKuUBXcnQghlJRgT+I8QeHWGwcpV4uSpt9r8r6Lp8vz&#10;P1DKuO8XWjGk4KUku9r+f9fcfRMfxX0yGRorfVoLu3sCu145l+06Yx6A9ip7jp9DyXWnxq0LxRbD&#10;UrbVdKVwCr3qSIbK+IOGRtwwr5wCCDzxyK+N9X+GtxojyRtp1mZo0zstNQuYTkjheGUD/PWoI/h5&#10;ey6Ube5W6nV8s2NbusYJOAVYkEjgZIPSvkJZBl6etfX0X+f9ep9FT4hzCSUlhG15N/5H2ifEunLY&#10;sjNay6eHA+wTTICM8h7Z857fdB+hI4qCXXoLF4Z45pJbdRtgu4gBdW6jja4/jTsQeBjjbyD8dyfD&#10;y91OGzgcX8wsnAtUkvYZxb+hTzozswe4IrRv/hp42staGrTjxXHeoNi3TNYysFI243bOQc9PelDh&#10;3Dy+Cun/AF6/15mkuKq9NWrYaS/rXp/w59fab4n0i8lVCmn2OoFseZGo+zXfsy9mPoRkHtnmtbUT&#10;onjNF0+8sbeO8t4QqwBAXRFPBiPO9cD7hz7Fq+DLrTfE/geDVpYNV1i0kvwVufMRXaRucY8uQFWz&#10;xlMH9KRbHx7qngu00mS/1BLKMtLCf35n5bPMn2gyAZ52sSAaipwxC6cK8f6/rb8jWnxc7Pnw8/62&#10;/wCH/M+1lh0rT79bsW1vKQphNwYg0TLkfK8ZyVbI6j5j/tcAdWzaN4y1SS+iihtfEs6BZmlfeb6P&#10;Gw4lPPIyOuOOR2r4b1Px58T9W8SaffzTXjyadGkbww7oYroKMbpl8ty7MoGTnP41S03x18TNC1zU&#10;rxmvbhL8FoYJrgmGwfs8I+zjBA45znvmsJcL1Xqq0b27/hsavi7C3tKnJL0/4PyPu7bosOlahoV3&#10;He29hclWuYknZJrdxwJCfvEerKRuwA3pUlncWmnvBNcXNxbz2QRILmG6ZYbhVPysxJ+ZiMKRKWBG&#10;BkV8Na7+0p8SW8B2eiXN3IdWgujJHrLPE995RGBDjYo2g98cAkHit/T/ANrbxtZaxpRbR7V9EgRU&#10;1KxKwsb9sYdlczDys5JAAIBJ6g4rnlwpiktJJ7/a/wA+/wDw/c0p8X4B7qS+Xf07dfwPs4adY6bc&#10;X1/p8+o3FjqIZL+x3fPYn/nrBEcKNo7feAzksOKj1DwNp+r28LwX7apbgt5dzLELiUjgbGPy4K46&#10;EZGcHjAHx7ov7ZfibQX1T7borOditowjeGNrPB+7IwmYyKV6ABcEcYHFWY/25NROg2Uk+l6lYa67&#10;SDUH0+V4ba4AI8pgFydwG4HPHTHesv8AVjHp6WfzXb16bf57nRDijLntNr1T/wAj7x/4IH/AOP4e&#10;fsvaXq1wjLdeJrubV5GbCuYlPkw569dm8dfv1+l3w/09J9chZSSsbKxywPGfYfh+NfPn7LHgCx+F&#10;3w20vRbG5aG00Wzt9NtwIgS0cUYUE/MOTgH619J/DK22aM9yZpJjK4VCy7SBuXPc+3ev2eC2PxNu&#10;7ub1w5aFBnOU/wDabCpmJEqMPly2f/H4qr4/dwg8Hao/RxUqv5sEZ6ZAP/oo1skSxxfbAQTgqufy&#10;T/61OLBfNz0BY/q3+FRT/wCrlH91D/KT/Cny5zNx3f8A9rf4VSETRASXLMuQVJ/9CP8AhSRrujjA&#10;zkMg/WGiBhHNLwflLY+uZf8ACnKQHjUjq6/+hx/4UgPiL9s74YHwX8T31CCLZY66v2pSOiyf8tF/&#10;P5v+BV5NDaB5DkAc/wBa+5f2pfhmPiN8I7pIlzfaav22D1+SPLL+K5/HFfGWn6ZvlU4Jyf8A2ava&#10;w1fmo2e6PMr0rVLrqfOfxs8JzeCviAJLVFhtdf8A9OtZAuFhvYx+9U47Ou1sdTiWo5vHOn+KNIsx&#10;byxjWIT5rQCRA0bYO5WHXOcj369K9s+PXwsm+IXwzuLWzWM6tZ7b3TmbgC4j3FVJ7BxuQn+65r5k&#10;+HWjaXrfhqGz1K1hS61WI3ltdxxrFdQ3DYLIZB825RkAE/wkHgYr8S45yaFHHfWFpGpr6SW/37/e&#10;ftXA+bPE4H2EtZ0tPWL2+7b0sd4/jbRLrT47bUL6KCS+QoFllAcH6k8YOcGr/gr4h2/h+GbT9Vuo&#10;I4A5QySsqxnjO4Enoy5J9CO5Y45a28E6d4KZrG60+x1WLUgXe4vIRJLIc4+ZmLMD8vHPA6dKpD4Z&#10;6Z4U1OC/NvFfpbtgG/Y3TWoIOCu7OF52tt6j8MfGqlTqU+bVp7evT0PtG1zcqem56VoOs6fpV3Np&#10;gmtbrSLyNp7eRpV2bCfmXJ67T+nPrXLOU8P6zE1lc2txbmRhC8bgrhhhkPYBxjr0IBxxVK98EeH/&#10;ABCDrWj26CJJmM2nZH2ZJBkOAn3evPpnnvVzW/g9pfiTw9Dq2mwvYyov76C2xFHcgZB3KvpzyMH6&#10;4rKCpxera76dQkr2l3OEuvDvwq039oTSPGF7rVpb+LdHiI0a2/taGxhu3l3RiCYvhmAdxtCHKluQ&#10;QQDyP7ZPjDQPjf8AEO08U6B8VV8Ia9qNnFJrdlLJqLRi8UeXKUNtG6YdUVmHBEhkyDu49E8S/swf&#10;Df4sNpN2+i6dbazo12uo6fcKnlymRQuY3II34KggMcEBfQ5+Z7T/AII+aJ4/8Ta/Pf8AxEvbK8vr&#10;qaezSLTRJtDuxXzcyDnkZAH0Jr9G4b4so4KgqcpuLStrG+l/L+uh+d8R8MYjFYiVanFNN97dLdTu&#10;fG+u3XizSvD9zZ/G3Tj4gsLZbe+uJbnXo0u9gSKE/Lb4BESLk7cmRWYkh8LP49TX/F2n6Nfab8e9&#10;Fj1q3tlg1KN9R1qOGeRAEWYH7KMs0YQMD1eNnyTIQvjfw5/4Iw6rbay0PjbxxFpVpI5SCTSbd7su&#10;ADyxcx7cHB2gHIzzT7P/AIIt+LfD/wAS7qw1jx5b2nhcv/oep2scks1wh+6Wi3KEJHX5256Zr6uH&#10;HlFSaVaOn91/h3/E+XlwhjLRvSevmj1z4gaf4v8AFsOk6lp3xx0NdYhg8nUY21zUkinkQhRKC0A5&#10;kj2l8gfOjt/Hxb8c6H4v1xdN1ux+LPhIa4YQmoRf266xtMhx54Z0HLqFY9w4kIwCteL+OP8AgkR4&#10;58N+MY7HTPH8F34SBEv9oyCWG5UsMEGEMQSOOfMwQc8cip/Hv/BHr4haLNpN74X+IK65odzlL64u&#10;HmtJdPcYyuxXk3jHIIIz6cg0U+NsOpJ+1jquzt/wH5ClwpjOVv2Tsnbdf1bzPdPF0HivVIbXWbHx&#10;14Cg1mVIJZYRrNkojuo3wzxSSH5Vk4m2jAEjuAAFTOb4z0PxvD4u0vxB4c1v4TJcSRLPdW8OqaGP&#10;IuQzb2BdgSrH51A+6rBf4ST5V8T/APgkR8SdE0bS77wX8SpvFhn4u0keaxFoMfeVvMcOAQQRwRxx&#10;6Ra//wAEovirZeAk1Hw58Spdc1qAr5+mCae2CoSMskrPhtpPIKqe/cZ6Hx7Qko/vYa6bNdevb52M&#10;/wDVPGLm/dy081+Hf5HtulSfEP4S/FLTPGfgy++HFvcwtDd/Zl1Pw+BbO25ZLdnDK5iX5lADEtFI&#10;gJDFgvqf7bnw4sfipcaH4x+Hq+BJtdvreK4vtMuX0y8nt0C4KNOxZW8lk8vIc7o/LIHyMK+Lz/wT&#10;R+Ldv4Dk1a1+IKXfiC05k0Z7mZQ+OqiZjtJHoVAPrS6B+wf8XfEXgr7TB48OleKre1dBpzX8zJfb&#10;W3pF5mdqSHpjGw7V5B3Gohxph1ONRTjo7dfx8vPb8SpcKY1qSdN6K/Tb/Py3PbfGnws8deKfDema&#10;za6B4JbxRF8mpRldNMk55McqOJOWCLsbkEny2GSzkdBq/wANPH91DpfjOx8G6Da+JrtyNRhhkt/N&#10;luA2RdL5cwwshwxXPEiOTlXjWvAPh5/wTm+PHjPw7cXd58QINE1vy2eLTrq9lkmlbGVVnQFVLYwD&#10;kgHrjnFj4YfsG/tGeJIriLVPiGvhK+jVhBb32oySmRxwqlolZVDHgHJweoFdkePKEJc3NTVtNG/6&#10;t+BiuFMW1b2ctVfZHr158I/iH4W12w8UaD8NNDSa4haK6sWgUiA7PLlXyxPh4ZFbhQCNkjxkkIS2&#10;d4k+Dvjf4d+NItR0D4P2Go+H9dtR9osVN3JPAjN+9tZStweVZMo+OQIpBh+F8u+HX7FP7TXjqa9g&#10;1bx1F4XvoN6xwanqRZ7ggkceUrgAnuT36YrL8H/scftM65rVzp2r+LIfCzQs6xSanfq0U7L0KmNX&#10;wpPdsdRRU45ovTnhp2k9f8/kRHhbFafu5a+S/wA9D23Svgf4s8P+Ir/R5vg5JqfhHxD5UjvDbXon&#10;hXG5HKG4wk0e4jAIBPmLu2PuNSP4I+MY3vfAut/B559EieQ6fqVtaarcW1u+MxyIfNLrG/y7wMNj&#10;BKl49h8f8AfsuftP+O/Guo6Dd+J7fwreacxgj/tS5AiuCBwYzHG5KtjIYgA5rO8Dfs6ftU61401L&#10;RbjXo/Dlxp0pia41GaJLaY8kOjIjbkOPv4wMjOOcdC45oq/NKGi19963+WvyM1wxinZRhLXb3ex9&#10;xfse/wDCU+K/Bt/8D/iV8L9VsPCWomUaZePa3z21tM7BmheaVn8uKSRdyyKwEc21/us5Hh3jT9n/&#10;AFP4CfEXV/B1z8NNb8ReEbyRGh1HS5Lq6MIDELMoBYLKgLq8eR/Gm7BWUeM/Dz4Ufta6t4p1LR7n&#10;WhotxpbtCH1OaBIbk84aMhG8xc4IONp4rM8I/BD9rDxf4p1PTbnUxo89tMyzXGozW8EEzBjgowUl&#10;kzwGA2gEdB0yXGmGhUlKMoLbRTe76rTca4Yxkox/dyd/7vY9XtPhTqbXx8FeIvhp4rSKCVzpmpwX&#10;c3lROfnAEr252wSAg5IGwsGwP3itc0KyvPFVlcaZqHgDxzpGv6TtMU7X4SS7WIn5Qxth++j2rt7s&#10;qFc5WNW8n+H/AMFP2u/Eni7UNFW7bRr2yZ0Emp3EEEFyQf8Alk5BDg9mUYxjmmeE/Dv7X3iXxRfa&#10;danUtLudMk8iU31xFbxyuoPzIzEB0Y5wy5Tkc13UuPKNNuSlHTf953+WzMZcL4mSS9nLX+6+h6F4&#10;o0az0/Ur/wATab4L8Yw3enyiPVrFL2NYZY3AQyiI2xDJITh0UgIWGMKQEbodl4ci05rmy8LeMpvC&#10;eur5d9bNfRyNpkqKzF2X7PvVo+XSQAqyF84HnRjh/hrdftkeMNf1XT7GHVLfUNKd0nt9QuUs/MZO&#10;oj3yKH6cFSVORzzSeCfHv7ZHj3+0E0+x1uKeyV2a3vJmspZin3liWWVTI3XAXJODjNarjahztytb&#10;t7RfJXsZPhzEcqtCV/8AC/vO21CXw/4buT4c1q88Urod0wuNG1hSkkags2Cu1P8AVswIdWB2srEZ&#10;YMr/AET8EfjHoX7Qvw6T4BeN9R8T2OvWp8nw3rlxJGk+5FUQwCSN9rsAdseW2SriLcv7ll+QvAHx&#10;o/bG+Ivgy+1nR9J13UrHRxI08ckk0cw2ZD7YWmV3IxyFUnI79Ki8O/tI/tba54KfxLa6FrNxpVgp&#10;meZluVdFXgsqmXeVXABKjCjk4FYYniyjUjadtHo+daP+ugU8ixCd4we1/he3c9Y+JGjav8GPFNx4&#10;B8WeOvHGn39oVk0rUpLFUiljJZlw7XYJhduhOCjbw2351FLTfjDd69rEYg8eePtL8WaLvF1bS2Kg&#10;aoF+8DG1/tLYB3A/eHPXdny68/ar/aiuvAlz4q1zwnqOr6DYbmuLq7t55GtgWPJBk3qu48tjHc0z&#10;VP2r/wBpPwd4Js/GN/4DEGiNLHHDqL6Wx8lmA8rJyWQEYCkgA8AHPFdNHi2ikorXp8UXd9Ur7ehN&#10;TJK6vzxatr8LVuzPVE+N2j/2bPrtl438eXugPILfVtHnsmeTTnIB3IxuyUXdu2OS2MbW3ZO9v/Cz&#10;bJdPt7LUPiLrH9nXyedomsSaexW03EAxOwkY7QfvL95G+YbgxEnm3ir9qf8AaH+Fdhpepav8K7fT&#10;rPxO/wBltJ20NQL1jtYRZCk7uhCnk4yBxT/FH7WXxw8JahpPh7U/g1Z2cuvsZtPspNCikW9II3bF&#10;MLAsCOR1XuBxW9PjCjdO2j849Ov+ZjLI63Z6abP/ACPS4vHt3fa0tuvjWG28XaauLmCfT8pq0eAd&#10;2AreY5XGduVlU5GWJ8zpvht+0roXgKze8t9Yttb8I6pMi+ItBngm8mDg7JIcW5eORSzGKYklSSjb&#10;wT5ng/iH9rT4u6f48stB1P4L6eniSOFZIbO58OwCW3hyQjITb5EYH8Wdo55GOJdM/au+LcnxP1TS&#10;YvgTYt4rt1L31tFoEAuQsgzubba5IYHIPRuozSnxXhp05U6sU4tdeTb5v7mOGSYhSUo3un2lv9x6&#10;98Yfh6mkS2viXQ9Wi8T+D/EzySaVq8KeX5m0jdDNGeYp0yAyH1BUlSDXGGVo0GQfyrpP2bv2hPE/&#10;xw+E3i7Qj4V07wvbWF/H/aulW+kRwmKRAQsrYgQJICWU4O8DrgHm6fB4cYK81+JZ3Qw8MXOOFb5e&#10;z3XW103fyZ+y5Hi688JCWJST8uq726eaOPin68nntXQwfEK/g0yC2ZlmS3bMbPkkcdPcCrj+CQG+&#10;VeTQ/gwrjCkivKpynB3g7HqVlSrR5aiujm/NaSVndss5LEnuT3pJGAxkCujfwg5JGMY9qafCLYGV&#10;IxWMovdnZCvFKyMzw74kufC+oxXdnKYpouhHRh6Edwa6HxZ8WZPEnmPHFJazTRiNyj/KOPmwMd/8&#10;PSs5vCDLk7TzTR4TYEfKa0p1JwTUXuc9elQrSU5q7RirDH9rNwUUT4x5mPnx6Z61K0hIAYlx781s&#10;yeFm4wDkiop/DMiYODxUqUu7NJeya+Ffcjp/CfjLwtceHJLTW9D0xb2NdkdytmD5g9SF6MB+Brh/&#10;E9to97rMz2On2sNop2xgwjLAfxH3NW38OSFSearnw/KcjDjFdKxNbl5VJnBDAYZVHU5Vr00sfvj8&#10;PLJ9C8O2dmly8TlQzAAgb25P+Feo20QsbGKIFiwAZtwwxJdDz78/pXm/hXQ431aFMWwUgk7VOeAT&#10;/dHOBXpF3IXeQnnJb/0KM1+xRR+IjlQMYcnoyj/yIw/rToSBZxnIB8kH/wAcB/pUcTbZgST8r/ym&#10;/wDr0EYs4wCeIv8A2m/+FaCZNcfMJyOeG/8Aa9PuT80xPIO//wBr1FJJkzeh3fzm/wAaW5Y+TKRx&#10;w38pf8aaEmWCu57g5IKlz/6PoZiLpBxgSj/0Mf4VJAm8XfTgN/Ob/Go7nC3q8dJP/Z2/wpBYrzoH&#10;tCrAFWiwR2OYk/xr5F+L3wsHgH4o6laRRGOzknM9txwI2kOAPoQR+FfXzqPsy+8Y/wDQIhXAftO+&#10;B01bwzHq6IguNOk+YnqY2lbI/AkH861o1HF+pnUhzI+UNSsgkaDGCFH8mr4h/aX8PyfCT4pahbwO&#10;bax8Qsda0l8fLDdBlNzGP+BlZcd/OcdBX3frkQjHI6Kv/oJrwv8Aal+BNr8d/BcGnyXR06/0+6jv&#10;bK8WPzDA4XawK5GVdGdSM/xZ6gVyZ5lazDCSo/aWsfJrb79vmejw/mzy7Gwr/Z2ku6e/3b/I+N/B&#10;X7cejfFrWdX8PXVlqVre6M+UvUgBgSRWAKmQKSQfmwoYdG4qGb9vfSNQ8UxaQdC8USRu/wBne8bS&#10;pRAx4XOSv3Pf8a+f/EH7OniP4b65raXnhWLX1iuJIxcyXsSIdjkMyx+Z8oPHHap/gb4V8PfEI3t3&#10;d6BbxPEQgtxNIFjx1PDYzn0r41cK4Km3dNX6dL9WfVvjLGOPuRWjvfrbotz3XxF+3NafBzxDHYWu&#10;g67r0F8qrO1tYSuluo2lWDBD8/Y46r1PY9Xqv7X+jfD/AEu219F1mW01JfMSzhsZpJlY4zuRVJUD&#10;OeQOa+ZPir4c8M+H2C2ejxQvGrSSk3E21UBAH8RyckdKPCPwtOraTHcT6JprpISYzLdSEomeBgZ9&#10;z+NZVOGMFKzfN57a/wCRpDjLGrm9yLvto9Px1Ppi3/ay8N+L9Gl8QwpqunxWhZpEnsGSdXGDuVGU&#10;Mx5xjByCcd6d4I/bC0T4w6HeLbaZq2h6lp77la8tngMiAYyCwG4HtnkA57YrwWH4HxMhZtG0VQf+&#10;m0n+FSJ8B4twH9kaOC3b7RL/AIVzT4TwLW8rp3W2n+ZceMsZ7t4Rst99fTt+J9B+Gv21fDHi7Wx4&#10;ejTV45ZnIW6msJkiDqOHDsu0dD0PPvxUmt/tt+HvDGuw+F7+21zUHmbyvtNrZySWtqSMYZ8cDngj&#10;O3vjFfPg+AsBwG0nSgAM5FzMP6Ve0T9meXXnKWOi6VOQMkG+lXAzg9cd6tcL4FSveX4b9/8AgCnx&#10;hjJQ5XTjv57dt/xv8j6C8Q/tN+Hfg9dLpmtSXl5MWxEltZSXeVz959ilQe2Dn1qfXP2rdB8AaLBq&#10;Jur0abfgMkUNs8skoI3EeWoJGOMZHGSPSvlrxf8ABm48P+JLfRodI02PVZTuAjvJcwqDyxJIH5Em&#10;ttf2fhIu/wDsbTCD/evpqT4Xwjs5OT77fh2/EP8AW/Fa2px/H8e/ysfQSftc6Bo/hxNfsr3UINGu&#10;m+e2NpILhJMchYsbvmOeMYFXdH/a18O61oV3r+l3t7aWMZK3UdxavbzRsB95UIySeAQOCD2r50H7&#10;PzQShho2mqw4yL+YDNTf8M+KDltI08ADPF9PUy4XwfeV/lt/n5/gXDjDFp6042t57/5eX4nueh/t&#10;V+E/ijBcXmnXN5ZzaXt+1G8tZIFkTs3zAbsYPPoMehqHwl+0n4N+KepXUHhm6v4r+2i85/tlo9tl&#10;Qw+YFvQkYx0zXhNt+zyb+9udljbiKFQWSPUJwV4zkkn9BSeLPgCfAmkS39/pscUEC7+NVnYkZGB8&#10;p65Iq1w1hFpGUvLbT/P8Alxdimkp04+e+v8Al+J75on7Xmi+NPGLaLHfTRa3bxmSC7e1e3hmGOQH&#10;ICsCOcjjuK0F/bU8EeJvEMGhnWJZvEAbyy0kDGEuBynmYww4weTnFfOfh74FXur6RHNcWKqZTmIH&#10;VZxsQ/dX5W9P51eb9nSXzNq2Kg4yP+JzdD/2alU4awbe8l92/wDl5fiKnxdikl+7j+O39f8ADHum&#10;u/tmeCNX8ZReGrrWXj1wyiKCYAukMhGFRpO5BwOTyMd8mrs/7ZXgSw8QReFfEuvwnU7t1hwB5htJ&#10;ScI2/tkEcHqDXzpe/s6XQRgltLuHddbuhj82qtb/ALPWoatIYra2uDcLhsf27dDv7vUS4XwbSjzS&#10;/C9+/p5fiWuL8Sm2qcfve3+fn+B9B+Pv2xPCPwq8V23h7xRr0EtyjJHA8Dh2t842uWzkLggqTn0I&#10;rR8Y/tl+C/Bt3DZ+KPElvFe+ZshmxnI/hbIPyg88HsD2zXzbr/7NHiHRrdJri1vkEhAH/FR3BPIz&#10;2c1yXhr4XeI9e89Vj1KSyibDp/b86rJKpIDAlywwCR260v8AVXBtJym9N9t/LXT8bjfF+JTfLSWu&#10;2r0/r5H1R8Rf2tvA3gK8s7XxHr9nZzyuDYurhnQZ+VjjomfwUgjocB3jz9rfwp4QWGDxh4j07T5p&#10;x/okodQ9xHgYlXbyB9eM8V8zD4IavIu6Sw1VzjHPiKYjP/fdEnwQ1ho1E9nqBcLyf+EgnI/D5ulR&#10;/qvg9Lzl56L8NdPPc0/1vxKblGjHy1fzvor/AIfM+oPFn7W/g/4exWNl4r8RWNvFdIr6dOZlDgHG&#10;1177OfcDkcjGL2sftVeDfDxsY/FnizS9Jk1DAtZ5LlYxcxsP9aBzhcHknivk2x+Bes+KLdprSDU5&#10;UgcxMW1+YY2tgj5m9qpeJPhNfadYtNcyasoij3D/AInkzsF7Yzn8qS4YwbtzTfnovw10/EqfF2Jf&#10;Ny0V5avTvfT/AC+Z9XeNf2pfCfgS709df8V6fYNcBRp1w0ihtp2he+WQg5yc46HjFaur/tGeENFt&#10;4bPxb4i0TTri8O6zllnSN5M/ddBnJRvT16YIr410j4Y6vrtkJriTVRCcCFJNakMirgdSMg8+/QdK&#10;san8GL28ZWaXUpiihRv1mRm47cp0FN8MYSyTqNProvw1089xLi/E3bVBeWv330/yPrPxj8d9J8B+&#10;J7a21XxPpek63MwFkWmUC9B+7n+8Dnr3+oObGp/HXSn1e3tZ9d07S/EM7fu7NrhI5LlsjlVB7noc&#10;c+4r481L4QapqEyzXFxqssqgANJq5dhjoASlVLj4U6tdX4nl/td7hGBE76sjOCOhyUJzQuGMK4pO&#10;rr6Lf79h/wCuOIUm/Yfj0+4+vj8btN8L+LoLRdR0qz1zUwQunO21dQOG/gzgHgn047541bn49aJN&#10;Mnh2CfR7TWmGP7ER1b7RGVyyNCcgqV6qRg4zwQCPiuP4W6nqWtrK8+qveqdwmbVFMmR0O7y85FX5&#10;vghqCzDUmub2S5MnM51VvNDdM7vLzn3zT/1awul6v4dfv2JlxbXk3L2H/k3T7tz7K0/9oHQtWt59&#10;AS+02e5hUSXGiCTzXhXOGZAewODjGeMcEUR/HLRdSW7tLDWNJ1qKwkVbqwacSPaZOA3HKMMYyMEZ&#10;AORjHxJpvw7v7fxbI9vc39k8W77RdnU2DSE9QrKm/PqSMHmrn/Ct59KaU2mpXETzDazDVLhd4J6H&#10;EYJ5rN8K4bpVf3ff1+7qUuL63Wh1/m/4G59raV+0NoHimKSJdYsNYstPfyJLjzwLjT2ADYc4xgHP&#10;IPbr0NZ+p/G7RLCwl1m01iy1bSIgwe+tLhWltypJLI3UYySY87TnK4OVb4+0H4XTT201ra3e0SYW&#10;VF1a6jVxjow8vB6mrvhz4G6z4k1RfDmm3Y+0ykl7U6vcrG7BN2fuBegzzTjwxho3/fO3p0+/f+mS&#10;uK67SSoavz6/cfVzftLeGdY8Ox65da/pVnbXADRa6JBHb3TA42Sg/wAWe3Xg471n6rrvhvXJrVob&#10;mysdQvgrRwrMrQX4ZdwkgPcEc7e3t0r59uv2RPHFlewaU1sZ3G2aJk16UQWg3ckqSMkjP3Qelakv&#10;7HXjuF4JEYyKjpHDGniS5DWyk/MxJwMY7LzxwDRTyDC05c0K1vl/wf66WNpcS4qceSWGb+dtfuPb&#10;/wCwM4zH+lSDwyrDJT8cV1nhv4fDQNDs7CN3lW0iWISSOXd8DG4kkkk9cn1rQ/4R44IKqcHB5rme&#10;Hjc7I4ptK5wB8LjqEHNB8LblBKc9+K9BTw4AcELzTm8PgjkKaX1ZFLGM88bwsCo+U1CfCwzwhzXo&#10;7eH1CgbV5pv/AAjoJHAqfqqGsYzzxvDA2jKZxUN54VUgZTmvSJvD4XnAxUEvh8E4IHFJYQaxbPOD&#10;4TXaTtzmqc3hhVbBTBr06Xw+FBKqtVJNACtgqpq1hRxxZ//ZUEsDBAoAAAAAAAAAIQAKsSqWn6IA&#10;AJ+iAAAVAAAAZHJzL21lZGlhL2ltYWdlNC5qcGVn/9j/4AAQSkZJRgABAQEA3ADcAAD/2wBDAAIB&#10;AQIBAQICAgICAgICAwUDAwMDAwYEBAMFBwYHBwcGBwcICQsJCAgKCAcHCg0KCgsMDAwMBwkODw0M&#10;DgsMDAz/2wBDAQICAgMDAwYDAwYMCAcIDAwMDAwMDAwMDAwMDAwMDAwMDAwMDAwMDAwMDAwMDAwM&#10;DAwMDAwMDAwMDAwMDAwMDAz/wAARCAEzAc0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wHyu54oWPk9M1MI8DB5zShOOnAr+hD81ITEeuRmlE&#10;fB4Oal8vpjvSmEkDtmk2Ig8scdeaUR5xwam8o5wByKUwkdBTTAg8nBHHSneUSeBgCpViwfWl8rnH&#10;U0AyHy+c8UvlZB9qm8s7jgflShCe30ouKxAFJ6cUoiOenHWp9noKUR55waAIFjyT6il8rk46ipwh&#10;zgdTS+UMkYouBB5Z5GDkULF16irAiJ4xyaUwnPqaEwINnQYwRTgnPIqcRZx3FKsXbHtRcCDyuMdK&#10;cI8D0NTCPHOMUoj5zigSRAIgSOppwiJA4xmphGCRwQBSiLjOcZoAi8snn0pRHkg8GpljIGcdKcIw&#10;PYUAyDy/bGKcIvXOKnEJGM80ojyOnSi4MiEJ4OOKUR5HbmpRH3AJzThH1zxQDIRGDjApwjPapliG&#10;QcU4RYPYCgRD5fTIPNOWPHHapViAGSc04RYPAxigTIljOcDJBp6xHPQkVKsQPTOacseBzQDZGIz2&#10;BNOEWOcZNSrGeSOKcI854NMTIliB6jGKcqegNSrF0IGad5QzjpQkK5EsZx6AU8R8dAQKlEWBgd6c&#10;seRnBzTQXIVjz9TT1jxk4yRUojPTpThGcn1NNIm5CI+eRxT1jweRipVix9KeI9ucA5phcgMR44zi&#10;nLH6CphHx0ANOVPY807Bci8vp7U4RnggcVKI8Y4xmlEZP0piTIxH0pyp7cVIsZp4jx1GTTQMjWPP&#10;aniPFPCYxxxTxGR0BpgmRhCcdgKeIyR0JqQRg/WniPoBzRcSZF5XcU5Y8VMIj2p3lUBcjEZwCQc0&#10;4RkdMCpUTv6U4R5AxkU0gueTmP5RxyKURtgEjpU3l5wcZxSmPpjNclzrZAV5AAINBj4IIIA9qsGP&#10;17UGMjAAouDRXEYyTjH4U4R89M1MIwOMnilKHscYouKxB5Q3HkYFL5R4PAqfysdRS+T2waEwZBs+&#10;maUR56jpUwjGTx1NL5fqeBQmFyHyjjOOaURADGDU3l8YzjFO8skHqCfWi4rldY/YgmneX1yKmMRG&#10;Mc0vl5JxnmhMCDy+4HNOEec54qUR5AB604R9c55phch8s8AYoCAYzU4jzgk0ojDdj/jQhMhWM5wQ&#10;DThERzg1KIwuOxp/l46g80XC5XEZyepFOEfqCamEXOelKIvbOaAbIRGR0HFO8vFTCMHgA5FOEfI4&#10;5NCFch8vuAacIhgY4NSiMbu2RThF7UwTIdnHPOacseMECpfKwMAGnCPnOKBXIfLO0Z4pwj4AwamW&#10;PHHrTvLJwKAbIFip6xDpxxUwi5z1xTli54HFArkKR4GcGnrGfTipVi7gZAp6x/nQDIlixz1NOEfX&#10;jmpvL68Zpwj9OKBNkIjx0HSnCLIyRnFTLEDxThFwTzVEpkIiIPAp/lHk4OKlWLjp0p3lkdutCQmy&#10;JY/bBp3k8nGc1MqHnpgUvlDjjBqrCuQiI9hT9nI4qUJg9OtLsJAz3oBsiWPilVM846VN5QHXkGnC&#10;IDpmmCZEsecZGKcIgAcA4FTCInHSneXjPNCYrkKxj8RTwnOcVMI/wpwiAGcZoG2QiLjoMinLFx0z&#10;ipljBzwDTvKJJ9KaFciCZ5HGKeqEYB4qVE46cCl8sYHGc00hXGKh7A0/ZyetPCc5zT1j9sVQrkQj&#10;+XHTNOWI4A54qUR5zgUoQ44FFwueVeXyeDSlOOmAKmEZHJ6mjy/yrjO65D5eQOKNnGcE1OY+M4oE&#10;fahMVyHy8/Q0vlgdB0qYR4I4ORRs6HrRcEyHYMZxkmlEZxwOamMYPHJBpQg4HQ0CuQiM8AigxAjg&#10;de1TrHyM0oTB68ChBchEfTA4pdmR0qUJj2FL5ZJIwCaaQXIfKBGCCSKVYsZ6GpvKHvSiM9O5oSEQ&#10;iP8AMUuzIHHNTiPjgdKURj8qYrkPlgAYBGKFj5AIBzUwj/EU7y+3WhILkIi5x05pfL6jmphHnoBi&#10;nCMjHFFxXIAnTA4FOEY96mEXXjFOEZ7igGQLHntwacI+eRxU6x4pRHnOQaBXIRFke4pwjzgEVMIu&#10;OlOWPJAoAgEOccmnrFzwDUoi54PWnLGfTpRYVyEJ604RgipvL96UIDxinYVyIR8dDxTli5zgmpQm&#10;eeRTljPYcGgLkax5PIpwiGR7VKkZ4IFP8oehFNIXMReV14GKcsf4iplj6YH40oi+gNCE2ReVkcAU&#10;4QgHjpUwi6DjmnCPPBBGaoVyAR4Bx0p6x9yDUwjHJApyx9yASKdxXIViAHIpwi9hg1OIiAOOtL5f&#10;5UXBsg8rnucU7y+xHAqYRHjgmnLGDzxii4XIVhPcDinLGeeM1MseQcjk05Iv1oBsiWPHBGaVY+vG&#10;BU4iI9KUR8UE3Ili5I6GnLGMYwalEXPrThHjtVJCuRCMHkdKcI+nNSBMY9qf5fQY6VSQNkQjIx1p&#10;wjPrzUgj545BpwjxjjAoE2RiP2pwQY5qTy85x1NOERxzkk0wTGKoKjA5pwiJ6CpFTAAAGaeIyapI&#10;ls8q8sEDrQY/xFSlOeKAg9Oa4bHoNkWwkjjFHljr1IqYJxzml8sE0CuQ+WfqKPLyOM8VP5fAOKPL&#10;GAD2oC5DsIxxzS+XjPFTeWMg9cUvleoximK5CIyfanCPnvUojPcdKcEx2PNCQmyHysEYFHlnAHHF&#10;WDH7daBGPShA2QCLOc9KXYR0qcRnJHalEf44ppiuQrECuSaURDuMVN5XYAilER6Yx9KTYXIRHxyM&#10;04RADp0qby/0pRH1wMimFyBYu+AKeIwOg4qURjjjINO2cgAcUCbIfK9s05YvcmpQnPTGacIxgcCi&#10;wmyIRY9DmnLHnsQBUvl98YApRH1Jzk0WBsi8vqccUojBHHFTbOntSiLJzgjNNCciJYhzxzThH8o4&#10;zUqxe3NOER9+KEhJkPl98DJpwjHQZqXyj1IHNPEZHODxQFyAR+2AaeEGQMZqYRd8HNKIvoc0CbIh&#10;HjtnFPEXIPWpVh56cU8R46U2K5EI+mc05I/bFTCLpzwKcsXtgUXBMiEOOxNO8vtUoi47805Y8gmh&#10;MTZEkfHQ8U5Y/UVMsZ4IFOEeeO9OwcxEIhwc5oEeOg5NTiMggYp2ymkJyK4jBx1p4i4xjmpQgHbg&#10;08Jx3FNIVyHy8dOBSrH35qUISBgdKeseexOaYrkIjPcmnCPP0qURkgZ60oU8Yp3JuRrFk4HJNO8r&#10;A6ZqRIyfanBBxmmguRCPtgDFOVCPc1MI+OgpyxcDIwDTE5EKoTntThGeuOKlEXIGKcIiMYFUkLmI&#10;xGOMU4RZ61KsR5OOtOWIr2GTTSBsiWIknjFSJH14qRYcjpiniEkdqaFzHk4jJPSl8vrxU3l46ClE&#10;X61wHoEBizxjNKI8nIxzU3l9OcU7y+nB5ouFyDyjkdhSiIdxU/l9sdKBHnnAGaLgmyDycYpwiz71&#10;N5frilEWDimhEIjwR2NOEZ/OphEOuODThH60rgQeXnjmjysk8Yqx5Z9DS+V7Yp3AgEWO9L5Z59Kn&#10;8oD0FKIvQc0kK5CIe4zS+V0OBzUwiyDxkGlEfUCmgTIfL5wKXyuxBNTeX9OacYzwT2pom5B5XI9B&#10;ThFnPByamEWGHBpwi74JoC5XEQ4FO8s8YyBU/lc9OBThET2ApiuQeUSOhxThETgYODU4i7DmnCEg&#10;k96LgQCI9cYFKsWTg81OIskdQKcIxjpmgTZCIh0ApVhHU9TU4j9gKcISOT0oFcgWPsRTvKx64qcR&#10;8YNOEXOcUXAgWPHPpTlhOehOKmWLjoSakSM4xjkUCuQeSeCQMCnCP261MIhxmnJFjBxQhMiWLkde&#10;acsXtiphEcjPINOEXtimK5CseAO+acseeKmEfpzTvL7jimhNkIi6dM08REkZzmpPKJwRThH6CqJI&#10;gmM80bc9hUwj6nGaUR54I4NFwuRrGPTkUqx84IwDUwj6YFKI8t0oBshC8k96VU54AqfyunqacsWP&#10;Q00K5CISxPGRTvKI9MipljPJxjFOEQ5JFUiWyFYyCT6U8Rc+oqYQ7u1OWHORjmmkJMh8rHYcU5Ye&#10;MjvUwhJ6CnrFn3NNBcgWIZ5GDTxFUyxc5Ip4hz2NO4mQCHnPJp4hBAyTU6wnpilEIHUDJoTGmQrG&#10;eOOakSPA4OKlWHkZqRYuOQadxNnkZiyenSl8vnpgVYERAApfKx9K4T0Sv5Y6Dil8s5qfyueRmjyy&#10;WGAcGgCERcetL5I7YqbyunFOEXpjmi4EHl5570oiPXvU/lZHFKI+/WgVyAQ+op3l85qcRd8YxS+U&#10;SKEwuQeX+NKIiORyanWLtxxThCOcdqLgV/Lz9aUQnp1qwIgB05pfLGMdKLk3K4iIOMcU7yvYcVP5&#10;RHY4pwhBGSDTuJsriE4AxyKUREcHmrHlEYAp3lY47Gi4XK/lc9+aURZ49Ks+SOuKVYu4707gV/JI&#10;IJPWneXjrip/J6ZHSnCAd85FJMm5AI8ZGDilEXYgYqwIQDnn1p3lY7ZFFwRXEIPHrThFzjmpxEDn&#10;1FO8oDBAzTuDZAIexGKd5ZAzjrUoj6Agn0pwj4GRigVyER8DgGnCPvzzU3l5I4zSiMe5NOwkyFYz&#10;gjrTxHgDA/Gplj79q6X4S/De9+K/xG0bw9p1vJc3eq3CwpGhAZh1bBPA+UE5NZV60aVOVWe0U2/R&#10;GlCjKtVjShvJpL1ehywiPA9KcsZA4Gc13n7QXwtf4QfFPUPD0tnJYz6cEWWF5RKVZkDdQSOhHeuL&#10;EXTjkVngsXDFYeGJgmlNJq+js9dTbMcHLB4qphZyUnBuLcXeLs7XT6rsyFYh9M08Reg6VMI+ead5&#10;eCDjk103OJMgCHPvTwnA6c8VMIxinCPoAKaYiAJTljBORUwiJ684p6wgADHFUguQeVz0zihYzgjG&#10;DVkQ89MmlEIz70xXK4hAAIp6wAdASRU4g5HOMV0/wm+FWqfF/wAdWWhaRbSXV3dsTtTGQgGWPPHA&#10;9ayr14UacqtV2jFXb8kVThKclCCu3sjkhBnsaeIckY6/Su7+OPw3g+F/jibRUiu4Li0UC4in+8je&#10;nTuOfxrjlhPoawy3H08bhoYuknyzSaurOz8hVKcoScZLVFcQ4OaekWDnGQanEWSODTxEMj2ruTM7&#10;FcR4PTFPWIHkjrU4hxjqRTliz26U0wRCIQRkcCnCI8dMVOsfIyOlOER7jmmmIgWL2NPWLpUwjI7Y&#10;pwj5A60AyERY545pywjOepqYR5zmnrFxmmmJEAiyc4HNPEXHTNSiPHoKkWId+9NBc8j8o9eM0eVj&#10;rVgxcYHNL5ZI5yM1wno3K4i9etKIf0qx5WTjml8vPJFAXK/lgjpzS+V04FWPKz2FKIuh5wKAuVxE&#10;PQnNOEfPQc1P5ORilEOAO5oJuQCL2pwiOeRk1OIvzNL5XQ8mgCDyvQCnKhHbOamEXfApRFjNAJkP&#10;l9cDFL5Z6jqKsCMHng4oEXbjimK5AIsk8UvlEjPIqwIueO9KIucUXFcgEXI4xSiIdD1qx5X60vlA&#10;80hJkAi5zgnNOEOKmEeOlO8vgDJzTYJkPl9sZNHle3Sp9g9MmlWIfWhITZD5YxnGM0pjPYVP5fBx&#10;QIsY700hXIlQZHUU4R9sDmpRETj2p/kng9CKbFcgEZ70vldCKsCPPYYFO8oDsKEFyv5WVzThHjIx&#10;zVhYcnFKsHPIJxRcLkKxcjgDNfUn/BJHwH/wk37WltqDxho/D+nXF6SRwGKiEf8Ao0n8K+ZY4M44&#10;Jr7r/wCCR+kx+C/h58T/ABvcLtj06zWFXPGBHHJNIP8A0CvB4nr+zy2rbqrfe0vyPVySlz4yF+mv&#10;3anyt+134pPjr9pjxvqYYuk2rzoh6gojGNf0UV5z5PAPStLVriTU9TuLmYlpbiRpHJ5ySck/mari&#10;D1BNetg6PsaEKK+ykvuVjz8TV9pVlU7tv7yuIcU9Yc4qwsHOMA5pywAYwMZrpOdsriEk8U5IfyNW&#10;Vt+cnGRTlg5pgV1h44xTlh7VZWAe5p6w4AyORQmIrCEkHgGnCHknpVkQjnGKesA9MU+YLlWODccY&#10;5Ffdn/BOD4VWnwc+DXiP4r69GIBJbSLZs4wVt4+WYf7zjH/AR618mfAr4RXvxt+K2ieGLEMJdUuV&#10;R5AMiGIcySH2VAx98Yr7N/4KafECy+EHwV8O/DHQdtsl1GhljQ8x2sWAoP8AvOPx2mvi+K688TKl&#10;lFF61WnLyiv+Gb+Vup9JkNONGM8wqLSC082/+Ht8z4d+J3jW6+J3xA1fX71i0+qXLzkE52gnhfoB&#10;gfhWAsXSrPl9sZNAi9QM19hQpRpU40qasopJLyWx89VqyqTc5O7bu/mQCHHQA04Q+o5qwIjx3NL5&#10;fbFbXMrkCxewFOWKpxCPTrThFk85xTTEyFY8dgaeIh1IqZYsDjoKcIj1wKaYXIBGD604RjsASKmE&#10;XIOKeIfYE0yWQCLJzjNOWHJ6VY8nrxgU5Ye+OlO5JAIuhxxT1iBGScVOsPQ4IqRbfgZH6ZpoGeQC&#10;Ljpg0eVgZORVnygcjrQIu3pXBzHoplcRE9utO8rH0qx5Y9OaXyiOelFxFcRHrjrSiLnoTU4i5pRD&#10;9cUXHcgEXccA0ojGTxk1YEOOMUqxYzwcUxXK/ldD1pwhyPSpxH3I5NL5eeMcU7iuQCLHHFOWLHGO&#10;anEXOcE0oi5AoQORXEWB0PNOVOvGKnEQ54PFKIgR2xQS2QCLI6HNL5XqDzVgRDkHtS+V04xQK5X8&#10;oZ5HSnLFVgRHjvS+Uc49aBXK4iODmnCEgDvU4h65FOEROD1B/SncGQeVwOvNKIcHp0qdYT6GnCLk&#10;0JhcgEXGemad5WDyOCanWHtgjFPEBwOOBRcDuf2V/h7p/wATfj/4W0HVYRcWOqXghliMhjD/ACkg&#10;FgcgZA6Uz9pn4Wf8Kg+PPinw6saRxaZfOsSpnaI2w6AZ5xtYU/8AZx1w+Efjt4O1LdsWz1m1lY+i&#10;iZc/pmvZ/wDgrB4PGhftZXl4q7U1nTra8z2JCmI/+i6+enUnDOopyfLKm1a+l1K97d7Ozfax6UMP&#10;CWBlVS95S/Br/M+WhCOuORTxD6CrQgIOfX0pfs/IxX0CZ5lyssIHQZp6wEntzVlbfOODmvbv2ZP2&#10;D/Gn7SFxFdWtt/Y/h7P7zVLxCsZGefLXrIfpx6kVzYvG0cNT9rXkorz/AE7/ACNsPhqleXJSV2eJ&#10;6bo1xqt5Fb20EtxPMwSOONCzyMTgAAckn0FfQ9lc/Ef9mz4NQ/DkWUg1T4t6mmnroj3MEV1YxugY&#10;TFWO5XnVJIwkhQHyz1Yivoyz8RfAv/gnNZNDZEeLfHKIVkeLZNdK2OQX+5br7D5sdmr4F/b48Mar&#10;/wAFJPFPijxpPfP4aufCGgSa1Y21kiM8D2IaS3MVwQJY5TLIu51YAqD8o4x+d8U5tjcVl86+EhyU&#10;qbUnKSTclFp2Sffvr+h9XlGW0KOJhRrVL1JaWXS/d/8ADHcfHT9jPx58ANHsdU1/SHTTL44+0QMJ&#10;kgbskpUnYx7ZOD2J5x5d5AGTjmvr79gL/gqGvjj4J+GvDvxjjTWbTVtKt45NYliExk3RrkXSH74P&#10;dxz6g8kW/wBrD/gnKljpb+M/hbImueG7lPtD2EEnnyQIed0LDPmJjt94e/b6HL8+q0ZRw+aLlcvh&#10;l9l/5f1ex52MyqnUTq4F3S3j1X+f9bnxusIyOBzTxAM9MVaktTGzK6lWU4IIwQfSjyehxgCvrlI+&#10;dZXEIx0Ipwh56cmrAh6e1OEXUc00xMgEJbkjNSR2rSNhVJJ6AcmtPwzdwaRrtpc3Vst5bQSBpIW6&#10;SL6V9I/CH9uDwt8JtMuYYPAVvcyyyiRJP3aFeMYzgmvDzbM8bhqkYYTCurdatSjFLyd9fuR14LD0&#10;as+WvU5F3s2fO2ifDHxD4jYDTtC1i/LdPs9lJLn/AL5BrtvD37F/xQ8Sbfs3grW0DdPtEQth/wCR&#10;Cte/XX/BWG7hXbZeCrOMdt98cD8AlZd1/wAFXvFpYNbeGvD8RHTzGmk/kwrxnmfElT+HhIx9Zp/k&#10;0e0sFk0fixEpekWvzTKXwC+B3i39jX4jaf408VahoPhyK1LRTabPeRT32pW7KS6wxoSCfl4O4YIz&#10;yAc+D/Hr4z33x6+Kur6/f3cV1LNJsiWMkLbxAnYgBAIAHqAc5zzmvCP+CkPhv4u/tl+N7D40T3Nh&#10;pN78LJftKXuh3Ulouk2aTK9uVErMWui5cllGMRr0AwfvrwL8IvD/AO1l8NtZ8Qwx2On+K9WCNqMU&#10;OCtnfoD+8B2qRHPyxGMAuw5KZr5HCcTYrD5pVxeb0kuTkg+VfAp6py1e6+a26n0OJybD1sBToZfU&#10;u5c0lf7Tjo0vT7up8lmLHQcUqR+xNa2v+GrvwvrV1p19A9veWcrQyxtwUYHBFVFg5JAxmv2OE4yi&#10;pRd09mfnEouLakrNFcQnoRjFKIfxFWBb5I6gmnrFnoM1aZNysIs8Yp6w54GAKsLB14IIpwgx1GcU&#10;1ICusJxyOacIQCTg1ZEXIwMU5YCMjGcU0xJkC2x2Bgp2k4zSiE8cV7Z+zb8f/D/gLTpvDfjbwxZ+&#10;JPC185JPlr9psmbGZEPGTgDuCMcHtXoPxE/YJ0/x74afxX8H9ah8S6O4LtpskgF3b8ZKAnGSP7rh&#10;W/3q8SedewrOljYcib92V7xa6Xdlyvyf3s9Gll061L2lBqTW8eq+XX5HyqsJOegq/oHhi+8TanDY&#10;6dZ3N/eXDbY4IImkkkPoFAya9n+An7I8PjXS77X/ABrrcXg3w1pU/wBnma5Qpc3TgZKRKwGSOmeT&#10;ngKecdZ4k/a78NfBjSp9C+Dnh+LSw6+XP4gvoxJfXPuob7o7jd/3ytOvnDlN0MFD2k1u9ox9Zfor&#10;sdLLlGCq4mXJF7dZP0X6s+fvGvw31j4c38NprNlJY3M0QlWN2BYKSRyAeDx0PNY6wkDkHmtPXNZv&#10;fE+rz3+oXU95e3TmSWaVy7yMTkkk1XWEkY9K9XCKsqUViGnPq4ppX8k23+J5c7XfLseOiPOeMUeV&#10;knnmrIhxyRQIQOxyawud7ZX8nk9xTvKzg4xmp1i4BwcUvknoOc02xXK4iJOMCjys9B1qyIcHGOlL&#10;5PGcA00wuVxF3BxS+Uc4xVgQn86d5JyMDAFCZJX8roPWjyj0x/8AWqyIieMUqQk9jRcViuIc9iKX&#10;yiOoJzVnyPxpRCeODxTuBXWE8EjilWHJGRyasiDHJAOKcsRHtilzCsVUhz64p/k9sZqyIRjpmnCI&#10;4yMDFHMOxWWHnnIJoEIByMYq2ID04wacsJ64ocgsVVtyPU1PZabLqF0kMEMk0spCokalmc9gAOpq&#10;VLfHOORX0t/wTo+DemeI/E3iXxr4jiJ8P+B9Oe6dslR5xViOR/dRXOPUivOzbMPqeEqYhK7itFtd&#10;9F82dGEwssRVVKG7Pma602WxuHhnikgmiO10kUqyn0IPIpiwHIyOB+FbXinVX8S+JL/UHDB72d5i&#10;CcldzE4z3x0qitvjnniuyhObhF1FaVlddL9Tnas7FUQYOMU9YOnerIgzwQMinrBnsK2uTcTTpHsr&#10;yKaMlXiYOp9CDkV9Vf8ABSrx5oXxy8SfDjUfDd3Hquoapo7KYIATM370BRsxuJ3lwOOSOM14l+z3&#10;8BNZ/aG+JVj4d0eMhpm33Nwykx2kIPzSN7DPA7kgd6i/4KM/HPWv+Cd/7dfgO8+Gt3pUzaTZ2ug3&#10;P23T47+GeAp+8SU+YHjmWRlbdGFIWTbk4KH4PivNngsTQr0Ic84N8yT2jJWu/nax9RkeAliaNSlO&#10;SjGVtX3WunyOX8S+B9W8Gak9lq+l6hpd2gyYbu2eFwOezAHtWf8AZwB0Ir7M+Hf/AAVobx34YSx+&#10;Knwz0S8ZmKzCwmW4t3GeGWKZTwR6sDS+Lrv9lv4z6Nc3Noup+CNYdcxokMkSbj6qN8WB7EV6UOIM&#10;VShz4vCzSte8VzfgtflqzirZVh3f2FeLt0en3dz5F8IXtpo3iG3ur+0F7awkloSfvcHHt1wea9d8&#10;fft4ePfGHgSx8L2V+NA0OxgFsI7DMc06DgB5BzgDjC7Qe+a8z8e+H7Dw34x1Cx0rUE1bT7aYpBdq&#10;MCdcfe/p+FZAi6DjmvTeAweMqQx1SDk+VW5r2SevwvRPvdX0t0Oanm2Ko4V4GnJKDlzOyV27W+K3&#10;Na2yvbV6akT75XLMWZm5JPUmvTP2dLEXeifE9CN27wJqeR1/55V515RxyOK9Q/ZrYQWXxJyGKt4H&#10;1IHAyf8AllXFxcl/Y2JT/lZpkDf9o0X/AHkeA/A+MJ8IvDYAAC6fCAB04UV9Afs9ftf+NP2cmmh0&#10;a+FxpVwGD2F0DJCrEffQfwsDzxwe4NeD/BFlufhF4ckjOUexiIOMcbfSurERBwSK9RYSjicJClXi&#10;pRcVv6fg/NHI8VVoYqVWk7NN/n26+jNz4n+JrPxl4mbUbS3eBrhd1wX+9LISSzH3569654RZAOKn&#10;WE+hp/kleo5rowWEhhaEMPSvyxVldtu3q9ScyzCpjcTPF1klKbu7JJX8ktEVxD+ApRFzj1qyIeOe&#10;KcIDjjOK6rnC2VxDzTvKwMYAqwsP45p/kn86ExXK6xc4PSniLjHUVOITxgYxTli9RRcLnR+IrNJf&#10;+Cffx6JBDrptsQfxlqf9nr4x6h8EvGNnrFnumt5UEV7bE4W6hOCVPoR1B7ED6UzxREf+GAfjwAwX&#10;bpdu31/1tcrpCbtMtiAMGJf5CvhctwlLEZvmdCtG8Z+zTXdciPqcbiKlHL8FVpuzjztP/t4+rf2t&#10;/hBp3xf8BWnxI8KbbrMAa7CD5poh/ER/fToR6D2r5TNr85yDxXtX7Kv7Rz/BrU59M1RJLzw5qWfN&#10;g4PkuRjcueMHofwNcd8ZvDVppHjKe40+FLbT9QZp4IQ27yVJ+79Krh6tWyvFf2Fim3GzdKT6xW8W&#10;+8b/AHeSObOq2GxcY46lpOWk4+f8y8n/AF1OHEJGAMc0ogzgHgirZgJ4A4pywYPSvurnzrZUEB4B&#10;yRTvI5xjNWxb7TkjOKcICDyODTTFcqLb8jggH9akWE46HBqyIM5yARTlt+uOBTuFysIskjkCuh8D&#10;+PNX8C3UraZqOoWMd2nlXUdtcvALmM9UYr2P6VkrEcnjNT2dsZJ0QA5ZgKzrU4VIOE1dMulUlCSl&#10;B2Z6F+3h8KNQ8K/H7SNbh8X6vcz+LPD2m6jq+jXuJ7W0dFeIvat8rReYY8sDkEqx6tx5mIs9ia91&#10;/wCCkDmP9rqKzBJSx8HaZEo64/0i9NeJiLv1Jr5fgihSp5ZGVJW5pSb1e/M118kj3uKK9SePcajv&#10;ZRS+5P8AUgEPHTGacsPH0qcQH0xmnLCfTNfXcx860eOiIcUvlZ9eKs+T27Uot+R1Oa4eY9BorCHj&#10;uBThHgEcZNWGg6cZzThASOhxQ5AkVfJLd805YeMYwas+T2xzSiEjqCKOYLFYQ89KURDsBVrySOcc&#10;+tKIMYFHMBWWHkGnCHqMcGrKwDmnLDxkDFLmCxVEAA5FO8g9uBVryTkYGKcIB2B5pqQrFX7OdvQ0&#10;vk46jmvp79jfwx4K/aF8Bap8MPEEdtpXiSdnvPD2qBQrNNj5o2P8Rwo+U9VzjBArw/4pfCnWPg94&#10;41Dw9rto1rqOnSbHU/dcdVdT3Vhgg+hrzcLmSq16mGqR5ZxeifWPSS9evZ6HVUwco0o1lrF/g+zO&#10;T+znIJHSnCEjIxwKuw2TSOFVWZicDAySa9O8E/safEXx1pLalb+Gryy0tAGN5qA+yQ4J+8N+Cw91&#10;BFdGKx2Hw0HUxE1GK6tpGNOhUqfBFv0PJvI5HH9KclvgnvWjqmjy6RqlzZzBDNaytC+xgy7lJBwR&#10;wRkda0PCXw91rx1qK2mi6RqWrXTHAitLZ5n/ACUGuj28FD2jatvfoZxhKTtFamFHBlgB0r7I+Jdo&#10;P2Xv+CcWh+HVHkeIPiTOLy8HR1hIVyD34jEKEerNXnWif8E7/Hdl4XuvEXihNO8H6DpsX2m7uNRn&#10;zJFEOWYRxh2yB2OKy/ih4q8c/tg+EJ/GsenXeqeF/Bf2jR4L61niuYJ4rSZoJrj93ghzJGzONvAw&#10;R8mDXxub53gauNw+EdVNOTk7aq6tyq601b7n0OX5fiadCrVVN3tZej3/AAPE/KyCRjmlEP4VZMBB&#10;5FKsXtX2yeh82yBYsHpmtHwr4SvvGfiGy0nTLaW81DUJVgghjGWkdjgAf54quIsk44r1D9mj432H&#10;7Pmp6pr8emNfeJ0g8rSJZMG3tmbIkZx1zjAGO2RxXHmGIq0aEqlCDnLRJLu3bq1ot35JmlCMHUSq&#10;Oy6n0R4t8WaT/wAE3PggPCuhS2198UPEsAm1G8XDDTwRwfovIRT1OXPGAfjX4uWcevfsc/FfWb1B&#10;d6qt5ox+1y/PNiS/DSfMefmZVJ9Soz0qz4u8V6l488TXur6vdzX2o6hKZp5pDlnY/wAh2A6AcUz4&#10;l2j3H7C3xYVCA63WhvjOCQL7n68V8fn2XfV8oqSqPmqSlTcpd37SOnouiPpcqxvtswhGCtCKkkvL&#10;lf4vqYtlGTaxHGcoP5VOIzjpTrCL/Q4QRj5F/DipxFX3cXoj5WW5XWLnJFAgyQe1WhD7GnCHrwRV&#10;XJaK4hyR0xXq/wCzRaOPDfxRljQu48F30WB1+Yx/4V5kISeua9i/ZVjYeHvigFUMx8I3XHT+JK+X&#10;4zk/7FxFv5f1R7XDiX9pUb9/0Plb9ly7+3/Azw6jBllt7RYnB5IIJH9K9CEOOgORXF/sz6LDp/wY&#10;0OWLzi93b+bJvmeQbizfdDEhR7Lge1d+IB717eWyf1Wlzfyr8kedjkvrFS3d/mV1hIGO9KICQCKt&#10;CA4GBTvIwCCDXemcbRWWAgdacICBkc1ZEJHYCn+TntxRcTKoh6cU9YD6EVYEHHvT1hJBFO5JXEGR&#10;3pywgHA4qwIfQU5YM9etFwOru9JW5/YJ+PrSNtQ6IoHAOSI5mH8hXAeFZBfeGdOnT7k9rFIv0KA/&#10;1r1m4sVm/wCCdnx1IAEh01vxxC/+NeJfAnUl1v4ReFmEkck76ZbptVgzMRGB0BPPFfDZHW/4yDME&#10;/wC5+EUj6jNKf/CThGv734tnSCHpkVLI8lwVMjvIVAUbiTgDoPpU32YqSCMEHBpwgzn1r7mydmfK&#10;tPYriHpxinLCDj1qwIMdMipEg6DGc1SYkWrDwRf6h4ZvNXSB/wCz7J1ikmKts3t0XOMZ9qzzbBe+&#10;DX0d8bNPHwd/ZE8D+EwPK1HxRK2u6gvRtuB5asPoyfihr58MOSDgV5eVYypiY1Ksvh5mo/4VZX87&#10;tN+h247CrDzjTvd2Tfk3rb7rFTyTjpTlgIxx1q0IQMcCnLAQcdMV6vMcRV+zkYA6ip7P/RriOQgn&#10;y2DYzjODUwgOfpT1h9uaTd1YEzqv2svG8nj79o7StWniaGfW/BlldBGk8xgFubjjOBnAkHNcatvx&#10;j0rf+O9sJPi74DkIBceAYkB9hc1mrAPzr5bgyEaeWKlDaMppddFN9Xqe5xF/vl+8Yf8ApKKggAxw&#10;cmnCEDOAKtJAeQQKesBx0z+Ga+rueE2eL+V3IHFOEJz0yatCAEDIzS+QOtcDZ6bKvkUohI7Va8k9&#10;+KUQ4HehMSZWEPfHWl8rI6c1a8jjGOtOEPHPNFwTKvlEEClEOexq0ICBkDINXdW8M32gyxpfWlza&#10;PNGssYmjKF0IyGGeoI71LqRUlFvV7CRlLb8ZpwgyMAVaEOPanLblgOMk1dwdyqIQSOKVYcfhXeX/&#10;AOzz4q0X4f8A/CUahpcmmaQ6hoHvCIXugSBmNG5Ycg9OnIzXHGEggDvXPh8XRrcyozUuV2dnezsn&#10;Z+dmhzhKLtJWF0XUrrQNUtr2ymltru0kWWGWNtrxupyGB7EGvp/4x/HXwj+1p8A4NV8TQ3ujeM/A&#10;9n9o1PVrewNzDNaq6oQEjPmOzb9yoFOGDAYDc/MKQnjjJr6r/wCCfkun/DX4UfFbx5rMEc+m6Lpq&#10;RBJQGSVvmkxg8Z3LHz23V4XFCdPCPF0narD4X5vS1uq8j2MifPiFh6ivCXxL0/J+ZmeEP29fgz8N&#10;PCOnyfB3wnpOvanLaxyJrWpFHlbK8ylVZnXcedu5Op4wOfLfjH+1v4/+OZli1zxBdGwlP/Hja/6P&#10;bAehRfvf8CzXzP8AsjMnin4UWfiO4toE1fVZJmuZo1wXJlY49wOgz0AA6V6sIecY6VHDuWR+q08V&#10;irTqySfM9d9et9vKw85x79vOhQvGEXa3p6dzsvgd4y8JeBNXkvvFHhqTxK0Ukb28BlCQkAncrg9c&#10;8djXtmsf8FQPEGl6ebDwZ4U8NeE7EcIscPnMo9QAFTP/AAE18xrFk9CMUoi7AGvQr5HhK1eWIrJy&#10;bto5ScVZW0jey87LV6nnYfMK9CDhRlZPyV/vO5+LX7T3jz446Nd6X4l8SX+oaVfqY7ixUrDbTKf4&#10;WRAAR9c1u/sq/HC0/YV/an1rwvZ211J4E8S+H9F1zVrF55Lgi9u4XM92nmMcO2F3KMBlUDsMeWLD&#10;ggjkirHxsUt+1ndA5w3gDw0f/IEteHnmVYWeLwlDkSi3PZJfYfbsezleY4iOHxFXnbaUd9ftI93/&#10;AG1f2WLPwHLb+OPBjRX3gXxCRNE1v8yWDvzt9o2/h9D8pxgZ+ehD1GK9v/Z1/aiufhn4b1Pwhrtv&#10;HrHhDXI2ikt5xvFkzcGRB6dyvrgjnOfKPEdjZQ+ILxNNkkmsEmYW7uMM6Z4JH0r2cprYqlOWCxKb&#10;5VeM7aSjtZv+ZdV1313PJzCeHqNVqGnNuuz8vJmSsPHqKcsROcgCrPknHSlEPTANe5zHnFcQg446&#10;1ufEppNN/wCCeHxnuIkLM7aahIxlQJmbNZy2+MYycVvfE/bF/wAE6PjOWQOAbDIP+/JXynGsn/ZM&#10;7fzQ/wDS4nv8Mr/hQjftL/0lnEeEL2PWvDNjcwklJYUPuOBxWmITzkc0zw7oVtoeiW1paRmK3iQb&#10;FLM2AeepJNX/ACO/INfUUZS5Fzb2PCqNc7t3Koh4BwKeIcHsasiDGMdTTxAACOmK05jNsrCA+nFe&#10;ufswObLwx8Tp2QMg8J3KEE45ZkwP0NeWrBnnqK9n/Zo01Ln4VfFZiTv/ALERQRzwS+R+gr5Tjeq4&#10;5JiH5JffJI93hmPNmdJeb/BM+Uv2V9QXW/2ffC9ygIDWpUjOcFXZT+or0NYc9s4ry39iCAr+zjos&#10;ZJYRTXKjPUDz34/WvXFh/GvdyqpzYOlL+7H8keZmMeXE1F/ef5kCRAcEYxThD09asLByOOlPWAfl&#10;XfzHDcrLBkdKcIO3SrKxHHI5pVgzjrzT5hFdYfWnrASAR61cNkyRM7KyxoBuYjCjOMZP4j86rve2&#10;sCFjc27KJBF8sit8xAIHB9CMnoO+K8/EZxgaDtXrQi/OSX5s7KOXYuqr0qUpekW/yQ1bbAyOopRB&#10;jsaXSNWsNfluEsb6xvHtDiVYbhHZPwBz14rSj0qZpRGsTs4AJAGSOM/ypxzfByV1Wi/+3l/mS8vx&#10;SdnSl/4C/wDI7MWhm/YC+NSDI/0LOMZP+qkrxP4EoZfgt4SOeDo9p/6JSverBZbf9hP4xsqI6XNg&#10;VTcCQ37lzkc9ORXhn7NAOs/s/wDgm5QRoLnSLUIGkVcnYq4GT/e4r4bJ80wlHPcfUq1Yxi+TVySX&#10;wrq3Y+qzDBYmplOFhTpylJX0Sbe76HTeUQfpT1tzjFaj6DJFA0sj28aKQCTMpOTnjAOex/KrMGjQ&#10;2NxBNdy20lsHBdVlwzqDyBgEg4yM4r6SvxpkVK/Ni6d10U4/5niU+Gc2qL3cNP8A8Bf+RjR2bSMq&#10;oCzHjAySa7fQ/gN4o/4R+68SXWivY+H9Hha+vL/U3Wys4oIxud3kkKjYFBJIPSvQPDP7Tll8NdLi&#10;tvCXg7wrY3kXytqNwj3tyxzwdxxg/iRxXJfED9pLxb8aoZtK13xBqV3ptwyC5tbe3eCHaCHAYRoA&#10;QMA/NnkV8zU8SMBVi1SrU6en2pXf3Quv/Jj3aPBeMhyyq0qkn2jG34v/ACNH9pz4gX/x/wBdt/G1&#10;hai48GTW8NtpGpWn77T7qHBIeKZfldXbeQR24OCCK8qNvjOAa739inx1pn7L/wAPdU+Hmr2C3/ww&#10;utRvvsOmok8z6fbSTvJEIi43EqGG4bjhhkNnJPO+L20JPFV5F4fuL+80sOWge5tXjlROuHGMAjpn&#10;oevsM+GPEHKPq1PD4mtCDUU1rZarVO+0k91e3VGmfcH5j7edahSlJNvpr5NW3TW34mKtvx0qQW/T&#10;tVxLZGjLiWIYwME4Jq1BoMtxHvVoCpIXLSqvOPcivr48YZG1/vlL/wAGR/zPnHw5mv8A0DVP/AJf&#10;5GUYcckcU8QdCMDNa0nhq5iUsyxhR/F5qgfzpiaRI8hjDQb1AJHnJkZBI7+gNbrinJ2rrF0v/Bkf&#10;8zOWQ5ktHh5/+AS/yF/aNt20z47fDSBUAS5+HzsTkHcVntWHf/po1Z4i7n8a2/2g4P8AhK/jF8ON&#10;R050urTRfB02m3zqwAgnZ7UqmDgk4jc8ZHy9ayJr+3tYy0kgRVAJyDkZ9q+V4Q4myungnTrYqmpc&#10;83ZzinZyb79T3uIsjzCeJU6eHm1yx1UZPZLyG+T3FOEBIxg4FRR+ItNdmAvrVWVtpDSBTn05qKfx&#10;rolqQJtW0+InpvuFXP0yea+xhxDlc9I4mm/Scf8AM+blk+PjrKhNf9uy/wAjy4Q7RjrilER7gCrX&#10;k5OPSneQT1A5rpuIqCHH4U7yeORk1Z8jBIxzTvJzRcCqsIxyCcU5YOBkYq15GcdacIAO1FwKiwHq&#10;Qea+nPgT+034V+IXgm2+H3xd06K80lDs0/XEXFzp7HgFmHOBwNw7ABgRyPm8QEdhgU9YvrzXBjsB&#10;RxUUqi1js1o4vun/AFc6cLip0J80db7p7Ndme5fHX9gjX/hvr2mzeHpk8UeGNdlVLHUbbDCNW+75&#10;23IUY53g7SBnjpXYXE/wn/YpUJZR23xL+IUQz50qj+zdNf1A5DEH03HjqlcZ+yp8MLP9pLRfG/gb&#10;xLqGrw6FdeGZ8S2lyUnsAs8Um6EnKodwDZx1GevNfJv7LtxrGu/Bnw7qera5eaw15psBH2lMyxsE&#10;VXLPn5iSueRkEnk18wquNr5gstrvmpxV20+Vy9Vr6NJq577hhaWDeOoq05OyTV0vR/8AAZ7b8Zfj&#10;n4o+PPiI6j4k1OW8ZM+RAPkt7ZT/AAog4H16nuTXHCE8e9WvJJ59aUQBemK+yo0oUoKnTVkuiPmK&#10;lWdSTnN3bKywHOcZFe8fFFbnwf8A8Etf7C03A1j4k397IiD7zJHGYlH08xIz+NeJCEdhgV6V8N/E&#10;158TfiN8PdE1BLcafoVxFb28UaEBlEvmMWyTlmIwTx9K8fPqc50VJL3Y3lL0jFteutj0Mqq8lblS&#10;1laK+bX6Hy7+x/4fl8OfA+y02YlpdOvLq1c4xkpO6H9RXqIh54GK4L9mnVxqugeIoGIE9n4j1NHT&#10;+7m7kI/nXpKwdM44rpySpzYCi/7q/IyzWNsZUX95/mVhBwQQcUCHPYc1bWLIx3pfIOeRXqJnnldI&#10;emRzVr9oYRab+2RFYA4kPw60Etk5LFBKp/LIpVgGRgVZ/ai0kah+3Ha3Jd0a2+H+kgKMEOGLcHv1&#10;Ar5TPKklmWCUf5pfkv8AM97KoJ4LFOXaP5metuRjI5pwgORwTmrIhHpTvJ9O1fVcx4BWEJzgilFu&#10;eBkgVbEI44pywnGCM0OQmiqIBkDvWn8blfS/+CaPxqu1UEv9jRc/7LMT+h/Wq6xcetbnx4tlm/4J&#10;Y/GJSAWSRG9/uD/CvkuN52yqXnKH/paPoeFo3x8fJS/9JZyHhy4TUvD9jcpgpc28cq/RlBH86u/Z&#10;uMYJrP8AgxpM938JfC8gjcK2kWjbm4GDCnP096s+MfGGj+BL60sr7ULd9RvWQRWcDB5irHHmN0WO&#10;Md3cqmcDOSBXRieL8nwcUsTiYKVldXu9v5Vd/gZUOG8zxEm6FCTV97WX3uy/EtCDHGKd5BweBiq5&#10;8d6Al41lE2o6heJEJnNnDvgjG4jHmHCHpz8wwOhNbOk63Jd6kIv7KS2tM79xR1nTgbe7owO45+dc&#10;YBwe3xOZeM2S4e6w8Z1X5LlT/wDAmn/5KfUYHwyzStZ1pRgvW7/DT8SgtqfkJBAc4Un+I+n1r2n9&#10;mSA2vw3+KcMhMcg0WNypwGwTJg49DXAXWmyzkxytPI4wwKzOMeihUIx0zjP4ivWv2btCuLbwB8TL&#10;i9to4IpdKiRdpwW4kyDgk8Db+tfA5p4tYjOYSy6OHjCE+rk29NeyXTsfX4Tw6pZZbGyrOUo+SS10&#10;8317nxd+w3pS3PwB0pftFvF5l3dqvmNjdiZs/lkH8a9kTw7GJAr3tqAT95dzDt6DvmvEv2BHv/Ef&#10;wBm0+O+MEWma1fWrBZtj58zzBwBu6N2PavatWu00bUJFvJVu1gCqj7neVs9Qx2BAwIOBknA7duLM&#10;PFXPMHXlgqDgo03yr3buy0V7t628jrwnh/lOJpLFVlJuer96yu99lsaEPgfzoy0VzHOQeiFAT+bV&#10;WbQngSMyadqw39CYXVSeRgHYRnI9cY5zXM65/aHiXT7qOC3+yxs6vFFNdmHIC/N88eSozznnnsRW&#10;xBcvpNzHJDtt5W2hpImCLjacsxznjt+JPU14tfxR4nqf8xNvJRgv/bbnpUuA8ih/y4v6yk/1Jra7&#10;tZLYyJAqhGMb+czqNynnaxChl7bhkE0QeKZ3hjeziigjOWEqiMjPQAMy9c545/Q4m1EjxIDJdS21&#10;2m9ckqBvwOSWXlugGDx07VHqgsltylzoyT2zt5nmwzEGIJjawB3YHOBt55zxXzeO4qzjG6YrEzku&#10;3M7fdovwPbwvD+XYXXD0Ixfeyv8AfuQXes20F1G+ow3z6mT5qyboxIzEZDblQHJBIAGOMj1qzfyX&#10;CytNGb1EncLIN7OWBIAONw+6Bn1OMDnFUNKh8P6Dpbw2Gl3emW8xaRGkBAZ2bk/MVbJ5P3COM9qn&#10;vo7C8dXt7i7nCRlQYyQpzzgEOOhB75PPWvDcne6PU5FaxzdvNqcl7dWtnql3atJGJIZo4mmKLwHH&#10;zDaG3BsAkt1PIGKrXQ1u8niceI72K0eBk+e2jkUSBmw5GMMPmHGcfKPx6WSSfToreNoEu3VyyxmY&#10;KTwcggvjgGs2+u9XmZpXsNNWGchERpwXTA5JIzj049619r5L8DN0l3PYPAQvH/YC+KCXk73MrTTw&#10;iR/mLILZMZwqqDndwuQM4zkHHyD+xj8RPFmm/AHwtapY6bc6IbZ40cSos6osj5L7iu3kYGA3A6jP&#10;H2Z8Pfts/wCwj8Rob77GkqSyYFvMZkGbdSfmKg5zk4I7/hXxb+yH4l07SP2bPB8N7f6TbS3Ec8cU&#10;UuPNmxPJnHAJIznAY9uOa+jrO+UrS/vR/wDSZHhUFbMZa9H+cT2WfV5bOwtbq50uG5ARppkghimk&#10;g+b5VTapLZGQBwc44Od1cZ4k+PMvhow2t1oM2pXl0hmht4o5YLlUAd2fbcrGo8vYQRkZ4wORneuN&#10;UsobQJMyyRTlWDoGeL5iMgkAsR1J+XAyOetR3UUWr3tnqMbt5Nsx8m2tzIkshUMFBKZ3JlmIRhy2&#10;TjIr5+HLd8y0PZkpNe6zO0z48Ja7UuornR7u+KvBb3K/vZDtJY7smJSQp5UkHnGcGuv07WtHu1jS&#10;9WdDOFb7OkzYlDA8kFsBePocjHHFc7odhcwzx3mpx3EckM5nikljJeFQGJKCRWMeMuMqP4jxzUWp&#10;2PiGfxxqZlsvDN3oUUL/AGFVkWW8jUp8iSYVRI+WJIGM9MgnNOUISvZ2+f5BGUla6v8AI1fE2heG&#10;tD1G3jWC5s5F+cOqSIiHAyQVXsuQcnB+vA29C1DS52aDT7+d2uQMETJI0YH3iQSdv8R+Yc9OlYui&#10;fDTTrjUI4bqys4tQvY0kMzB45CoQLwDIcAAjpkgEEjJGdiP4ZxaSIZgk8Uuwn/WtJIGCtgk54JGO&#10;AD0HNYzskle5rBNu9ipd+NNIuZZre41W/URkrh7GWQyEkqCSvY45PQd8dKqppenw6UfsGpvaW7Kq&#10;C4idS5BGQwzu46nOOPrWfqvw/h06ZdVi0O4v71nRJDFefZiiM4DfejIyqknGckg8jNaKeD4Z7hST&#10;qbBZNqrLsYIMZCrhQSMZye+MY7VTVldP8iU3ezRDqngq0uJbie88QapcvdABWm1D58g52xgEbFPT&#10;C9geopiaLa2cflRalcb/ADjKgGoNMx3Z4HIPBJA5PFMsNFsr3U5DCs6CBjIrTwsByud4Kt8ykHse&#10;cH04RdY0qzvm0+WHUb5oZduLSEW7SEkrndvO4DnJHBxx7ickNpD9QMFncPPP4iltQwIS3W5jLg7O&#10;Rk5ycjPJwM/jVWTVXksmks/FdyqMckfaoxncMbSQCvQg5Azk/m2Wyt7ueYpBf26wFiySwgSznGVA&#10;ZTnLDGAcffGSBmqKeKdGitokW4uIY0VoHSSEOR82Nu5SccjnnqcY5FaQemiuRJedijb+JxLqSRXd&#10;/EbqL/WIELqvzZC+Y3BJPBJHPYVl3fj++swqRLocN1k+cbqF3VxwFZCW+6cN2HY966i9l8Oa9pj6&#10;XNdWd3dsEIKWbRhnJIQqDn5hjPXjGelc7B8NdUvbmaeDxDZQxybdsUkccKoAONu5Qx44OehHQHNb&#10;QnD7St6mU4z+zqdoIBkcUqwcc55q15Iz0pRD7Gv7qcj+U7FVbfAweaXyfUZzVryDj60vkHOAMClz&#10;iK32fpg4p8dvvYDHU+lWPIORzWx4E0D+3/Gmkafx/p15Db/99uq/1qalRRi5PoVCPNJR7nfftj+B&#10;rL4e+OtA0Wyj8s2Hh6yFwMAZlZSzHgDrkdea8j8nnjg17X+3bqa69+1L4nMZ3R2jxWq452iOFFI/&#10;Ag15ALfvivPyePJgqSfZP79f1OnHqKxE1BWSbX3H0F/wTxiNtq3xCuQMGDwrc4+pK/4V8afsrqZP&#10;2f8AwwxGcWmP/HjX09+yp8QZfBHinVrGOKSQeINNltXKvtCKqtKSRjkEIRj3r5i/ZAuxqf7PPh6Q&#10;KAqxyxjjAIWV1z+YrxsLOS4grKasnTi1tqr/AOaa+R6daSllELdJtP7r/qegLAT2xilEHOSCM1b8&#10;jjJFKLc9yDX1nOeBcqrAcH0ruf2boNvx18LZwP8AT07Zrk1t+3pXb/s5WO/40aCxLDyZXm44PyRu&#10;/wD7LXnZzVUcBXb/AJJf+ks7cti3i6SX80fzR4F8ANLto9F1+4ihjSa48RaoJHVcNJtvZgM+uK74&#10;Q4xgcV5t+yRqEmpeDfE8crM72Pi3V4Mnkkfamf8A9nr1Vbfjp1rPIZr+zqNv5UVm9/rtW/8AMyqI&#10;CQOORThAe4q2tscZxxThb57A5r1uc80qLBgknoKX9pW8Nr+34+mOAJI/h5pf5xyMrf8AoQq5FANw&#10;4ODVD9sWFI/+CrDKoI83wFESO3+vWvkc9rNZpgV5z/KK/U+jyiF8Bi35R/V/oTCDpgdad5JPTrWn&#10;Z6JPfyKsUTMzdP1/Tg1sW/hew0+eGO9vI5Z5eRDEc8Dg8jjjIp57x1k2UJrF1lzr7Mfel9y2+dkL&#10;KOFMzzJp4ek+V/aekfve/wArnLx2jSMFVWYnsBk1ak0aS1gWWdoraJiAGmcICScAc+9a03xC0vw/&#10;ry2ENpCZo4xJIr7i6jOA4UcFeDk7jjHUnioPEnxLnbRiuj2tjqd40ijMoKrCpYguuFbLY6Djjutf&#10;j+b+N+KnJwyzDqK/mm7v7k0l97P0rLfCvDxXNj6zk+0VZfe7t/ciez8N2UdsZ5JJLtFAYeSQqPns&#10;GJ/U4FaPx/u9Nb/gmZ8ZbeD7NFLDGoeKOYSureUTh8Z2tjHBxWPatq2oaa1vrTxQNJ8yRwMtvhM7&#10;VbaWYjPHVj06dBWr8b9Jt/8Ah1z8VIrVLaOG38+NUgQLGAIFbjaAOpJzjnPaviMNxhm+a4+Cx1dy&#10;jf4VpH7lZXXmj6jEcN5bl+Dk8JRUZd3rL73d/ieM/Cv4fap8Qfhf4TN94hks9Nj0i0K22kcXLxmF&#10;MK906kxbscpEob0eu60P4VaB4ev45rHTdFW/CkG+vnk1G7A7hZp3aQ5wB17DjgVzv7Illfat+zd4&#10;OlEyWyrpcUcrsMMQmVHryAvcH8O/dT3kWnRGQWWo69qDY8qFBHASOQHw5AVcg9cZIxjtXx+YVZRx&#10;FSmntJr8ev8AwT6nB04ujCdt0vy/rYm+2WFrbh9klzNIirM1ou8uM4UHAxjLY7nk+9SW2vahfWjQ&#10;6fYy2+CytJkyOpwOjNgZ56np0weccha6x8QvGelRyWU/h3wzE+ctZ6dLqc4HY75gkSsQpPKOPc99&#10;nS/B2s65p8tnc+IfEl5NGpzcNMtqpOCGBSBY4z3x8hA4PJJrjcEleTX9fh+Jt7RvSKf5f19xaOm+&#10;I1nczzCGFAxjkL5eQ5wCQMHpgkd/Wvcv2Y2E/wAGviezXyXDi1i/dicSeTxLxj+HPp/hXhmmfC/U&#10;dO1KNk1Pzbfy8SKtlGJJGyefM+9tHYLgk5JJziu++HOv6n8MPCXiW2hRpE8TKn2uW9mllaFUD42K&#10;WAQYY9OPaurLsXTo1o1Kjskn+TRyY/D1K1B04LXTd+Z8X/sS+Ib3Rfhb4kisNMbUpf8AhIbkhIky&#10;zErGMZZ0UDjuw6V65Ba+LdXvPMvYtM0YrIyII9nmBCBtOCDgkcjBPGOvStr4L/AvRfhLpN7ZeH7u&#10;W+t9SvJL92lnSZt7gAldoGAcDAIyK2LixF1fpa2zRTXCoGkLKxUAFgep4OADgdBg9CCevNswp4jG&#10;VK1JaSd1ffp0Msvws6OGhTm9UraHD+KfhInxB/d6x4t1+NJPl8ux1E2JK5KnJhWN2yD0bKng9Kq/&#10;C/8AZZ+G/wAJ9QkvNN8MnUtXRmkGqahcG9vGOMHDyM209R8gX6Gu7Wy+zLNJaxCFwo864ltQ4GF6&#10;gBhk8n1H5VT1nVbr7QYLG/v4pUYBwsOxRGEKsRtGeWKkHJ5zx6cUcTVUXTjNpPpey+5HS6NO/O43&#10;a67/AJlq4inN8Wi8Pn7PCoKjzWG9jjJAyOB057rwatm2N5bsLnTkULIHTBZiCFPTfxkHcPoa42fx&#10;hqx1z+z4Nde8vUfcQ1kQIVU4Kk7CCQOpz1H5ZerfEe6XxPNYz+JvDjCQtIbSV0jLDHzHgBgoz1O7&#10;GDk9qzjRk+v5l+0gt7/gd/JqLSMJPLAWJRGSIRvXIz1X7o5HpyKz4/GdtI0lq6ag08e7a32Vw7kD&#10;g8Y68dB/U1j2esXuqqsa6lpE0DbyQjeYh5BQjEobG089srkAD5aydYvdYuLAxXB0JZ4lbcgvGClg&#10;cY/1ylhgE4OPfFONFPdkyn2Rr23iqPSNOku3sdTdYVZzCxUOzAZAGT2OBydvPXuLHhXxzd+I97za&#10;ILCGDAJdoXWZSPmCFWyDuyMn5eOM9a5jSPGNv4d0Az6xpehzSRsBHbabqNvPPIDt3MFlC+wwGbkj&#10;nHNeg+B/F/hjxQ8DW9u9mbsZeK701SwXaBuDLlG/BvTrVzpuN3a/9epMJKTSv/X3HtPw/tpr79ir&#10;x800axxSSvHhVO7iBQerEHHTIOOK+Ff2K/ivp3g39nPRLSRo5Zg9wro00KtFiWT5lDrnGCM8+lfo&#10;n4GsLO7/AGG/FSWBBjFxcKWKqpfESfNhQByMdq/Nb9izxl4f8I/Au5j1e8so7qHU7lo4GRGmlBZA&#10;qLxuJLMQOQoySSACR9TUop5Pqr6wf4SPn6VS2ZOztpJfke06n4m/ty/klisL4eZtMuUBDDBBCkkD&#10;J49uM981dOsWPhzTri2jOsW8EgAJ2lYXDD7ud/J9+wB96oaLqp8a2Fxe6VJaJEs80CzxIGmWRZNj&#10;BlKAj7vI6EHHPU2hp7aloU0OqMboxkBZEA8uVwcBcH7hC55UgdBXysrJ2aPoI3eqMgeObOTxBLps&#10;t1d2ktw6xwsY3Hn/AC8eWxUhlxkk7udvI9dGe3mmm8mDxHcyW86bM+VE5K/NwPLZSTnjPTjp1zDJ&#10;4P0SeCYy21jbw3ERQW7yOwO3HzDP3Tz14qvD8LYbPTvs8FzY2dmdyrEkcjzdcEBht2jrxk4596pS&#10;jYVpdTci00anqDx3WqhgrA28BJjKOFIBLqoYH5iOoAz0PWtuS71ia3jTSrm2Fop/fGQtPI7c9GLA&#10;jOOp/wBngY55BPCq6DcvBaiKwIhb97Nf/vJbgnJ4LkgE55BJz1I61yb+Fp7HUpWktNbgWOMs7W80&#10;cjFt2OAzD5cDORk+uMnKVpbBKXK9j2a0t4bi3aO7gtJpZABI7xA8EHI9MY9as2nhdLqMizN0EkOd&#10;kMhV36HOeeD15xjPWvCtR1FbTR2XTNXnt5juKP5xjaQqCNoIYKW6Dn1/Gs/wH+0jqC+ITYmdZYrZ&#10;/KkiuJJPtUbLgMCCMH+E5bn5s+9W8PNpuA1Ximubqe8to0d1Ms9vEsktrkZlukc7GyMgkcZwwx3/&#10;ADqWXw/Z31p9oksds8WIo5dpM6jJwQ3BYDJbhuM9K4PRfibr3ie8nW3hsEtol3yn7M5RCMEkjIA5&#10;Jzzk8cjmtPXvidp6TQXUMCXTwbWQAGLecYPPzdBk5J6DisnGd7GicbXLtpZNqtrcRX2qiwbznVHg&#10;vpC0sZGFLAqMEhgMAsMqABUll4D03Tb11e5i1F0jYlbiRkdcgjcoyuCADyfb3rNv9b0yd/Ms7KRk&#10;cCWbzGZ/LbrkHI9SduBgAduKzpPj3oEMxW7mhWGYgOfKZeccAfKACSOMsM4zz3ac38NybQ6nQXXw&#10;rtvsUk1nb+XcyfPM8hDLtBIPAB49COcjmtHR/hZpd9Eys1xZuvztDiMsN2fmIKnBYgntnOa5jR/j&#10;Fo/iCSa4s7u6aOIGIqLbbI2CDwdxyM8jPBzn1NUtZ+MFhb3GGncElvmczE9fu4VhgD1759BTcazf&#10;K7gvZrU3Vg/SlFvgZwauLb4BGMk07yPXJr+7+Y/kexT8j06U77P0J71cFuPSgW5yeOtHMFiqtsSQ&#10;ACc17t8Lf2TH0rwDc+OvG90nh7RrSBp9PtZ2CXGpzBS0aAMDhWYDsSR0GOa5f4F+O/DXwrubjW9U&#10;0VvEGuWxxptrNgWcTYyJX7sQei49+vTK+Kvxh8RfGjxE2peIL+W8kGRFEPlht1P8KIOFH6nuTXkY&#10;mWIxMpYeF4Q2cur0+z/n9x34b2FKKqz96XSPReb/AMvvNb9kaw8F/tG+Hdd8IeINS8S+GfjBpN2W&#10;fU/EDpJBryXG5o5E24G2RS2ATvB5VnXArnfiv8FNf+C3iZ9K1+wktJhkxS/ehuVz95G6MP1HcA1w&#10;d4WH7UPi4DIK+HvD3T/r0bmvYL39obxDr/w1bwrrUsWt6dEM2j3g3z2TdAUf72AMjBz19OK8bIIY&#10;qjhozpPni204t6pKTSs32W6e/qennNShKo4SjyySVmtndJu6/UwPglCV+I9qcg5trv8A9JZq8I/Y&#10;70uGy/Zy8M+UhQSRSuwySNxnkJwD05JPFfQnwVs9/jkuM/uNPvpffi0lr58/YfvG1f8AZj8OO+4P&#10;C1zCc9TtuZR/KuyM4vPmnuqS/wDSpGDjJZQn/wBPH/6Sj0xYAeAKd9nzzg8VdFv04py2w9K+k5zw&#10;7FIQHOecV3f7OFuT8ZdIAGSROMf9sJK5Nbb2xXf/ALM9iG+MGnuQSIIbmU468W8leTn1RLLcRf8A&#10;kn/6Sz0Mpi3jqNv5o/mj5S/YxhLeG/HIJyR421X8P3i17KLb6cV4v+wpdnUbH4lWwVmNr441E9D/&#10;ABsp/nmvfI9LmlxiNgCcZIwK5cnx1CjllKdaaiktW2kvxOnNMJWq5hUhSg5NvZK7/AzRbdDjk04W&#10;2TgCtd9LjtolaRzIx52IjkY75YKQKpahdXFxDPb2lvNaTwgMsscW8g84yXK8ZHbBwa+SznxYyXB3&#10;hh260v7vw/OT0t6XPoss8Oc0xVpVkqUf72/3L9bFvSPCNxqKrK223gJ/1knAP0HeuU/bF1uPR/8A&#10;grJYu9pcXbr4EWIwx27TNK3m5ChVVieme3TkgZqTS9GvpdSFz4m1XXPEBhG9bVGWwsomVgQdq+ZI&#10;SRgZaRhx0rv9f+Na+J/iNd+Jp/Dvh9davYxai8jn8y4MaYPl7tgKINx4z+BPFfjnEHiLjczlKUo8&#10;iSagouzV925Ozb0WyXofpuTcE4bAKKi+a7Tk5K97bJR2S36syrSXxb4ocfaNHttLtGy0Jmbzp1OD&#10;j91HmPqOhl/D0Y/hXVLeZ2E99dzkY2iNEEPdlVUAYAkDh3bv6VPd/HPW9QBS0bSrSNSpKbCX2kkY&#10;G04JOR8owapxfFfxRcXO2B7WOHcd/lQMAoyOeXIJGGPToR65r80tWbbaR92nTSS1NOfw7rDi2a2t&#10;4pjIGEqRwBEifoM5DZYnPAJwMZrQ/wCEb15rhreaKOaVlAIMKqpOO5wOO2M1zWo/EXxRdQEx6lEr&#10;HJRFtkZhnjJyp6LyBjnv61Ru/H/ia1u5I5NWZpgCfKitoXKY+YA4QHJU8cdcH6r2U+th+0iu518v&#10;gC5vbZxfpp7xOAPK8nLYB43AdO+PxpdXnuxpDaEJYl0i8k864seBBOcdWUrtzjAyR274rhtQ8beI&#10;bsxI99exLIxb5HCAjOB91BzjP49N2KqS6lrtrqRifXdYmbf5hhimXCKTgKCemc5HHXHTHGlOE4u/&#10;MkROUGrOJ1c8+ozw3cDmEq7SRC3aFMSgE/NyMkEYI45qx4cXUrJFZobV44owEKW6gKqjGCQvQADv&#10;+WK4e21rxBNdSSf2veY4lSN5xIgyeWwOrDaQOecng8Gr8Fx4gitnW61q6mlkHzRxKACQcgHjqePc&#10;Z9cUOkurQlUfY7xJr2aVxcwWKQkkurwuC2eT8xPTOePbtiq+sWunXV2LkWdu9yIigILrEAAcYXdj&#10;jPWuKifVtOjQprVy/l7JJWe4KtJjqQMr3Pf0AOakmuZr94pZZr4FvlEjyNgjHXknsQecYzx3qfZL&#10;e5XtH2N6CC30a3tre3sLcQLtHlqXTygBwvG4kZ5xn09BUkHieWyuC9vpCxpEhZ2EpQsWwpBJXJ+V&#10;un6evJJoNsk7DyrkKuxSJbjLuqgEYzkjnnH6dhZ0K3/0WSK8S3iVmBMMUm4pwOuc4GRkD025xxhu&#10;nHfclSkjoI7620+zVk09LCS5TzMrdqrOXB5CgZ7Hk9efTFZh1nTprxbWJL+R1mMIXCbXwoJ5OOCT&#10;jJ9OAc1bt3+xzrDFawHcpCBADIWK8sWyRk5HJHQDAPJqja+HGt1WY3s8pgyAzRohkcjjBwQOPYHj&#10;0AFQkkNyZk33jS2cMEl1OyZSzPHLHskwo3A/My7RsDHLEfdzinATXt86WurJYyK4hdzZyF1I5IIZ&#10;8YIdemfXIq4+hXb3MCQSsBZDaqCTbsyMqdwBJ6jjO04+gLZfA6zamhu7hp5E4nNvhZHcAZRZDny0&#10;OXzjLbf7pJIrmWyJ13M29ibS7hJ7zxBbRqGDOshuEUqXJySo2gbSc5PAIzximaq1xrkyWaeJPDra&#10;hcxvHGTOTcSp98DkAldignGQAc88GtjWfAEWsX+mtd2MhRfKjVCJpVdix3IwKghCWOQCqkBcjA4y&#10;bL4dwa7qTwzyTHRnXCl41RpsyF8SMzguxUAFNgGRjHQVcX1bIbW1jN0vwLrqWV01pJo9wwiJRJ5U&#10;aSVt7MNw/hjAKqAVLdcsa5fVPCXjDSNOWPRvh/ZCK48pDPDaxyLPGzr5jNIr7wQpJGCOVI7gV2Oj&#10;+ENYjt3S4s9Ogtb6Rluo1tGMjJv/AHWFLsqADIYDgD5vRRF4n8FSI9rd3VhYJNazSJkQHIXzCg8n&#10;b8xG7jaNzncEwcmto1Gpd/69TJxTV/6/I8Y8X+Hdb0Pw/wCIbCLwDPqTpGhuLci4RPnK5RLhvlBA&#10;duMoCEHy9jS8HaJ/YXh+Ca78FXOnDmF1sNRa6lcZOSXCZDE9PLGABnNerala6jFqrvbXc0isFS3h&#10;S5ZZro/IxyuAEKqc8tgbuSg627LVvEf2Ke4XUdTmtYpZl2Ov2h5GU8xqQMZ3MEUEkkEE8jnqeJny&#10;JJfi/wCvwMFShzXb/I+kv2NPCtv4E/4Jt+JbSyi1O2DajdO1vf3a3VxbsYIgUZlJxgAcE5Hfk1+Z&#10;H7OUmtixcad4sk8PW51GV3VrFLmGTy3BcEFwW3K2CoU4AByM19UD9o3x14M8NS6Gl9Y6bpUs5R7N&#10;ruG1hmJhjbYYZEDIzBmZiwXA5w2K4zRdY0nw/Z3kem6H4Vi0q2me8uZEdWJm2hSo8ts+YQx+UDGA&#10;Tnpn2Xm/+xuhKF5Pl10a0v39TzYZavrPtVKy19dTnNc+Lkuq6hcBNa1L+3IpZhFHpv2e0gngVTtd&#10;5HWckyIUITywQGwQcVwHiL9rf44+HdbaHRfC3hXWNM06WSFIf7QVZkYHC70YwndnqNvrjGcV2aft&#10;EaXLdw3A8IIulyK0SXFxJLbgurElNpUkAjA6HO7GOuNPwX+0L8KfiBrsNpNok0ep6uxGyV9zfKTk&#10;uQi9guAR/F+NcUH7ON50Oa3z/Jr8djqnHnlaNW1/66pnns37ZXxhl0k3Ws/BH7el1GyLJplyGZCH&#10;C7mRBJzhuh54J+mDpX7c9xa6/Jb694e8ZaFDbBbhLYaIZEgDZOZXV4nxkHGBz6+n1P4e8b+EvCNy&#10;kGl2NxZW4iyDNprqYdoUkfMw253jGQPungcA898SdU8J+L4opNQ1jWo4kPntFYXM1rv6AhgkoU/K&#10;xBBycN6nFOlicLJ2nh7J9U3+TbQVMPWirxq3fnb81Y8t8J/tsaB4mt7yw0rxFoyXhjWEw6jdyafc&#10;5C5JUz7hnfwQpJwBz2rqLPxvrWp+LbY3l0lzBbRiWGRVEabRkEK7EMy9OQTkkdCTnz/xx8NvBs9p&#10;pVxPqOp3libjzxZ6iLF3u42LuBIV5cDYeGOQATnjIwfHejaL4f8AGO7wTr/hnw1BefvbjTPNvtLh&#10;tmPzA/um2DKFSd4x0PRsHq+p4eelG6vfdX/FWt93zOb6xWj/ABLP00/z/M9+0fxdFqzyrcaVb3i5&#10;i81rq3CKfnYgr+6Zj2PJA54IwuZ9P1nwamvT3i6dpwvwhhuRbxyMsXGAJEg3Kpxx83zZA6da8J1H&#10;4tfEaMwrr/h/Q/ijYGHE503V1fylKnAAAVwwGPmKkcc+/JyfGfwBpOnxWOveG/FWizxxmNtO1SN3&#10;sGm3FsF08xgh4yPKJAzx6Yxyiu78uv8Ahaf4XT+9Gkswprd29Vb9LfifT8vjgW+o3VvpsUkdzBbO&#10;WtPtolWaN1Kq5RirAHgEYyTgdQSeCvPjnpPwzaKz8RCy0mG8SJvskscsEwXYCcOHCtuK8DczenHF&#10;fN3jH9oTwjo2g2Umm6rr+o6rMHWTSNLluY7TTyHYDaQUDAYDghBkN27X9I/aiHixdK0q4v8ATnub&#10;2GKKD+0rqNEsoN7NJNMboLGMRsxY7nJCjHQ46I5RXjrKDt16f57enozB5lTekZK/3nvnj/8AbC0n&#10;RdCN7pmjS3Zll8i3jk1AWaXsbEfckKNmUfLlAQQrZNbHgrRI/i14HdNR8JyeH47hHnha61COeQHJ&#10;ViQUUqBnGW9STnNeMf8ABRex8H+DPg14f1Hw74e0+6u0vU06a90u9hCSsFkWRWMTboZN5Ugncrjq&#10;BgbvjSP9pjxdoFpAbLxF4oh04x+UtteXjSW4wuGATO0qMt1UY9SRmuvLslli8N7TD2Tu9/Lpo/0M&#10;MVmioVeStrp0/wCG/U/Tfwt4Q0P4Y3d1HLqMGluqM371oljufM8vDNsfgfIQBhcBhwdxrqLn4X2f&#10;xDCPYrFeJargzxL+7lDdCNoOeh6/hX5m/Cj9t7UPCWjhL9NWUSHb9sstUmDhTnjyQwyOnU9vevuH&#10;4E/tr+DfiJ4Mglu/HmjRX9tFGtwLxZEcOwJIAkAIAOemR7mubMsqx2FfO4t+aWn4X/G3odGCzDC1&#10;/dTXpf8AzPrUW596UW475q79nJ6ZANb3w38M6Z4n8XWunatfnS7W9JhW7K7kgkIOxnH9zdgE9gSe&#10;1f17Ur8kXJ9D+aadJzkop2uYnhrwrd+LNdtNNsIWnvL2QRRIOMknqT2A6k9hk1Df6ctnezRJIkyx&#10;MUDr918HqPavUbzSI/gJ4c1i2uLmybxbqdxJpMYhuEk+xWw4lkBB4MvKDODtEnrXm8trslZcqxUk&#10;Eg5B5rjwuYQxE3KlNOK2tZ37v06L5+R14jByo00pxab1vrp2XbXd/LzKKwcdOacIB3HFWxbjpin/&#10;AGcHseK7vaHDY4vUpI4f2ufGFkGBmTw14ekYHgkm1k/wFdT9nz2IFa7/ALKHi/xB+0p4k8aW2jrL&#10;o2reHtDs7G5+1wr5rw2zecuwuGGNyckDOeM81b8SeBdT8IaqLDULRoLsoJPLDK5wc4PykjtXzHDm&#10;aYd4ZUXUjzpyurq61b1W6Poc8wFdV3VUHytR1s7bLZmj8DLUt42nXoW0u/H/AJKy181/sEwn/hmX&#10;RwMHbdXo+v8ApUlfU/wk0iTRdZvbu7je2jbTbqGEuNu+V4mRV59d1eUfsu/s23XwK+EUWha5qtre&#10;XUF5czobRH2FJZWkVAWHJG7nA/Ovmsz41yfL86lVxFdW9ml7vva8zdvdv+J72X8LZnjcqVOjSd+d&#10;vX3dLLXW34GusGOSDU9ppkt7KI4Y3kc9lGTXY2tvZ6QTiwNwFAMbMMtk56849Mfj0rMu9YnsIVjg&#10;JjtmfbtkcHI3EtkMeRz35/p8/j/GvDK8cDh5T7OTUV62V3+R7WC8Kq7tLF11Hyim397svzINE8A3&#10;OqhnaSCCCNiru7j5SB0xmuv+HllB4E1ZdStLiG4uDHJEkhYFNrKVbAHJ4J56VwWra+bhXEl1bWUY&#10;UtKILiKKQ56bmJOP0z39KzZNRkEskiarpyRE7MLcwyOQCeCRnHc44wf0/Os88R8+zOnKi5qlCSs1&#10;BWuuuru/usfb5TwNk+AkqnI6klreT/RWR1Hhzwf4S+Hj6i+lWmn6dJqVy15diG2ffcynkswH3nOe&#10;uanOpad9qaIXAyvbySAB1yR26H16VyNxq0cMaLPqcZXopjd13KflAyDtJwRgepAHbEEstlGqma+L&#10;zLzko7lzzt4CkZ9+f8fhJxqVHepJy9Xc+uhOENIRS9EdTPPYvATiW4lbB3eUoweDyCcjHH5evNUo&#10;xp3kum+dhHy65B+8RyccnGOv/wCsc/Hc6aI1dryOITKCpKPuAA64wMZ5PTOF9jUcz6ZeRlVeN41A&#10;c7reRkOAQDkrgnAP6Hoc040O4Or2NtV0+1Z9kkaBRyxJB28jv0OB07YAxVf7Lp8Nm6i084hiHKRn&#10;LhTwCcHnjjPXis2bUbWW5REmgkkQjc3lMxG5c9eAuQRx1+maq3s0FldRM0qOjsWPl25kGAowMAHo&#10;Bzz1656VapkOZqya3Z2MYV7SfDqAzAqqpjGWwQu0c54BPFEGtWJKx21ojqh24fzio5wCGJAyPXv0&#10;6c1hT3dtFbyyCzvXdASoSBIgWCHC/Lg8gHqe4HcZdZ+KoZJIohZaxICdpUEFgQxDDkqQSfXsM98m&#10;vZroJz7nRR+IoodqmCwJlG9Q07Bivr1JI59B/OqN3r9tYQus0VnLuwoCRyFQcAds4wM4JxnPWsJP&#10;FNvb5I8P6nD5nmR+Yp3qAC+QNh9FJ+7yHXvnFq11a3juoYBpkkEjFkIll38IpOQN2SpwQDySc8c0&#10;1BCcnsXG1iNrm2k/s9HjUfKBZ4EWATkkngduBzkHIFRXHjq1tBLbwWNgXlUDMdsrBMk8YPUluMDj&#10;Le4zWvRB9oDjSoIpJYthZ3UGNRjP8WcZ6+y/lFDb208DRxWEaozswG8qkgOdpKrnPHrnpz2y7R3Z&#10;L5uhcj8TXCn95bWsOWMbEwRgvz2xnAxuPtjr1otfGV7HOnmoZI4wd0iwRBFxgN0JbPHTnr6cBkkC&#10;2sKyNaC3V8bd+o+UWBHGAxDZPHQZODnPdYNVg/s4tKkrQICGkjuXkLnZyuRH8y4IH6dQabs9gSZa&#10;tvFRllEMjGKTcWcbVyi4698EbvQEkDpRfeIIbpjHFGkrSyrmQxocck7fmbkgKWOB6Y54GfL4ijMs&#10;r28UkFrEwL4kmZmO4YCqq5bnso+vBqZ9WluY43iiEkTEZdrqSMhQpB4GNpGc/wBM9IcVuirvYLqa&#10;a6S2USukkm5wFRN7L8wOTg98HPA6fjBd3TRlUKrP5m1AzIyg4IzyBnjkg9+B3yEaddshktrUiFss&#10;3nOGk6DC55OMgZ9utK8sdtaloNNkSSRsSKrnLZGQB8v0zzjnvVp2Icb9Caa7e3hZmeGBncIq5LyF&#10;QDg9iOMde+eTSf2hcvGsSI7KFAVzEdrIMcr2AHHPp2PUV38QRXkgWXT50TJUsdxWMBcddoy2c8D1&#10;qOLxJawQylYreCdmEkm+XhgCBktxyAAD6YoQuU0TqsjNDDDe3LIciRwdw+UnnqQOe+Poehp0V9N/&#10;o6CZn2Y8tJQNoGM/Mc5xgnqTzVK01a2ulk8u1eSRXVd6s5XAI4ztyO56dj6GoJL+wtLmUSxmIBRj&#10;DSRyN83QkKSCBg4xnvScY9RqL6GpceIvJvEskZGjaLKl5SWAJweAMEAknqOvAHZjapNd2slusUkk&#10;c8n75UkcCQFeWyMAjJPXtmsq68RadKkjC2CsFJDsJHYL6LiMKMfUCkttctJ1QgXLGZd0TKjR7XwT&#10;twyjnr+oFJwjbYE23ual1cG8ntTcJbtPHGYIlQO6xxgENtOflyGI+h/AN1zxOdJkD4tVMcflFY2I&#10;IAX7u0HAzgcfp6Zd1qdjasDNI6TIuSIU81hg4HJjI4HvVaTVNNvZUdlkxHtXMkyq/LYAPGRnOf8A&#10;OKcaS6ilJ9jWfxvBfwRt+8iD4ckKy5IAwfccc549Bk8ZEmpwQ3kl4kckTkfKWbkN1yEOEUfe6AnL&#10;E5zuyou9LgjYRpAYIgUdndWES8cDjGfbjHFUjr+nRamxBTyCuN+VRWJAG3HUnIHbP61pGl2M5O+5&#10;TSawkvZTc26FbrDLKYVzK6Ruiljtxg7sk5BJCAnA21j659n1CwEdpGwmmjkEUSBUVdmGXoBzkqRj&#10;Ayx6nmujl1Rbi8nigeURhRlzCVjXOQVyOCwB4xk5/CsnZZvcvK+ph5rdOd+8h0OQMjpnA92AHYdb&#10;inuQ0tjjvif4F0fVLP8AsyyCRpcM8kjQsqs6nZvJwBwAmTnuxGRg15/pXw203wj4mjfTILhRYR7o&#10;5XkZpZAwfl8ZPcgEkE5GAK9tubaytLSWdby08m5XI+XHmnAJ5fjk4HJGN3XoTXbTLfUoVkVghdQw&#10;dWVAC4AGcnknsCfT3ropVZqLjd2M504t3tqedrPrevasiSQvJBZLulnaTymlJYgjceCpD599uODV&#10;+48Ka3c6gPPsrOWNISqlppXEYyGbcFbP3sAg9cMPlBGO+fR7iVIU8yMeX86sl0XCAADoowBzgDnp&#10;9c2tR0iSJNtsGuDMcMRbmZieMfeUk5x1Pf1GKl1EtojVO61ZwfiTwrqupQIEtNRjidSu7bIxZScb&#10;cbgqjLYyoJwfSvGPi94Iub1Ly6k0147QFbSGIQmRo1G758ggEty2SQSEUEcYr6ZW2jsw093vnmto&#10;xtzsAbMhGz5M4HXjjPpya5vW4ZG07UHuo2W1mjUnYRGkZHJBZjxyoORkHnPpW+GxThJWRnWw6krX&#10;Pii98CXEXiC+ube/ms0so3nc5VEaMuU+dQGUDG7IZ8ZXPzZ5x/FWl6rFdT32i6rqyarHOY7m6tWS&#10;J2BB+VTG5BITduAxuGPU19ZajpMuqwR4svD93bLG0Ur3KpOpUHG77pD8k5ySQRjJ5zyPjvwjo+qa&#10;jFZJoumzXV5vMSR2EkKK2SCxYkhVVSxDAEdOnFfQ0M0kpJtfl+J49XAJpnx5H4vOjW1zBq2iaVqb&#10;LLzcSwvBdcYwTIhGOPTrnnPWsvVRoPidDIQwZ87obxVKpnoBKCD6da93+I3wY0KxguLAvbwXUBZU&#10;eCRQzKAvHZQcsDzk49K8o1D4Lo6NJBq1jHHCwEjPOpdcjhmXAIycgjnAHsa+pwmY0Ki5ndHhYjA1&#10;Yuy1PJ/EXwf1EyGfSJ2mjUYWF2DFj1+V1AB4Ge2D3PWrepeJg3w7GkXujR2N7alWguPL2zOoBMis&#10;CeQSy9cfjXW3fwv1iwmleK1knSBjme1kBQjtyvrjIzWTqS3E8a214jyRoSFW4h8wIO/JGe3Y17FK&#10;pCVpJ3PNnTlG6aseaBILVopWEYKAIpEZUv7EjjIH+etLexyO4ZY/LBGMbef1rrtR8FQ6ruaO38iO&#10;RSdquZgOOoDHcOPc1kxeGtTsYwbW2s7tW4ZjcCMkjgEhiOSMdq6nK2qMHFn9DSwegpVtyCODzWcP&#10;G9mNPS6aK6SNwSMoCOmeoJBJxwASTVvwJ4vg8f2Uep+HdPbxBYwyhWZneK3uOeQrjG5fUqw9jX0m&#10;N8Rchw0W3XUvRN/K6Vl82fL4TgbOK8kvYuK82l+F7s5v9vT4Eabr118B9ftxqenyeJ7trLxBc6fq&#10;E1rLf+XFfmAOUYZGYTn12iuostOSwtYbeJCscCCNB6ADAH5V2fi7wrc/EHRvDtprpsTaeEZhcadH&#10;BvV4pMT/ADO27DEC5mGCMYI4yAaqz6hpWiAeXOksit95FLDIPtxX53hfFTKsFKr9VoSm5SurJRVr&#10;LS921rd7H3GI8Osfio0o160YRjGzWrd79FovxMOPR5nBYoEC92IUD2570sVnCqu8krFVGR5a7tw9&#10;iSPz6VZ1DxFbXBlM32eOAHeHlnVNw6ZwTnIz696x9Q8U2N0oWK+tjOvGyJw5UcjHAJ67sY54rw8d&#10;4tZ5iFbDwjSXkuZ/e9P/ACU9nB+G2UUNa8pVH5uy+5a/idn4h+Kt5rdrbQw211bQ6fHHHHtnY52o&#10;ig/Lj+6OuOtYvir426s+pi51C4ghuJSsYJhBdgCe7A4HtXMw6pY6faTRJPL5UZztjjcBmPXoBnvy&#10;euayrM2M0zXCx3hkJDBljkViMkAgn2ZuR9O1fndWvXrNyrTbvv538j7alRo0Uo0opWNfVvifrEt6&#10;Gjup1Vht5VEEZzznkHp6D8ahvvEl9fxxTNfokzBlKPKxUn+7tGQT655HvWZPqlrp0nm7NszrmQnd&#10;kcdSx5zzgD164AzWct7pdg0hBYQKcNumRlBJGAOechSMH+726VnGjHorGkqj6mje6w6KVEtoVYl3&#10;mlVpNwyuQBkevHUY7ZIFUhdCfyCDazuv3fJtzkEZGAecH0HbOeuM1rrxRaWulsRaecpywIGUjxgY&#10;44OSRgDPX14qaHxhZ2USyfYZwRudi0AKxKR65wM9c89c9K0VO2xm59yQQwPAfPjdEJ3KAzJ3xn5R&#10;yByO/BHamXF9PMCJbd1VnySZju6g546DqOvpzmqY8YC9vCbKFgQCT+9xtHqNpI5XI46k9zUj+I0t&#10;pkMqeZCc7U2kCIcAcE5yepJx1PTrTcA5zUhume18yVUhKBiCYwCuWA7ZbpkdM59OgjnuBZ20kQXd&#10;LI21XMuA3y8lSf8AezkY6cZIwceHx/vhgD2m1gpDO0OM843riQZGcH6ZzVifx1FLIVe0mVIwrzJ5&#10;BLFe38Zwc5464OSBih02CmTxwPYQK0DzsI8AbpHnJ3EDdli2efrgE8Yq9bXb3UBk8qOOMRY2Ejd0&#10;Azzzxn36dsVmjxnaxmQW+yFwVVmMRYmQgnhd5LHnpngcY4qGLxvEqGSeKcxrJ82C8TKGOCCudpYH&#10;C468E8UODBSRoG2k3GNbdJV8ttx8sl1Oc8YHbp6/KenFFrZXlxcxuz3Nu7O4K+XguuSMDJBAyQfX&#10;oO1VIvErQXCSHbIkxYrmM7UXBHOV3MQVcccnPIGAag07xteSKkE00Mtw0WyUqnliPKnoNrEDK4yS&#10;f97gUW0Drc1rS2aeGMFZEkuFBUIAgUFec5+6MDpnr+VUIfD0thHMsVtKsrEbmRy7SjOcE9e5GASM&#10;d8c1Tm1/UVsnklnmv7kIY0WGWEqzllUEKU3Eht+Oo+VicHirMeqG7aCS4S9t43JMjtJHkSBxtT5M&#10;gk9QBkDbgZ4wLTUGrl248KrPO7yySiSRQAN53jGcDd1HVvqCc9SKfDo7SJM0d1LKVY7k80IhzjCn&#10;qcYzweevXpVJtUeyt0WJozLM4IQASO5IyScE5wecA5Ax64My6i2m20UqI8UTIq+Y0BBBz82PmyWK&#10;jHI6kdTkVNxpW6FoeHVvWZTK8sUWGaA8rJ0Yk5BP8PHOR6Zxi2sDwyhooI7iIj/WrNmbbvLA/wBe&#10;MVzeq67fz3IEUb3LshkVYo1BYrjjPIAyMenDcYBI0V8R6ja6fNGkDK0QxGZZIo/M6c4wM55PplT9&#10;KU4+ZUJdLFz7A2s5KxpbyK6ndLKxdyBgKTjJHPAzjGant9L/ALNWMOY5FiYnacHAAB9Bgfj2GSKo&#10;W9/qGosHa7i8sAM4kcSgfdwB05BB6Dn9BJDrEcIZ3c3LxkiRII0O85zt3YznGCcEdV9RUNouz3ZY&#10;Zo5ZGm3Q+TGCUznbux97npnJ57ccdaoyadFDauY0Vpm+UIVJYgnBGd3U9enpz1qZdVubS2czq9lE&#10;R8uyV23MAMgEjlQcZI5PJ5ziqiy30iNcRF44lG5i259oJOPm2D5jz0yB83PSiLXRCafUW00RbZ4G&#10;ZYndJQ+Qyx43fLjJJJyDnOT+mKhl0yEsiobUxRfKSsm7LA4AAPYbuox0HB7Q6lq2orbh4vNklX5m&#10;RRyBkEgbQBkjgZOMZPOMUn2y9giDRvOjMWIXYMHn3zkbeccggfw99L9bENdCybNLa2hQxq6Jxvl2&#10;FcADLZ246rnp1x+C3emJPozRmZnMMnm4IQMGDZUggcY47Z+p4rP0+6uLDcs+qFElQJ5ZaFVjBznh&#10;V69G/E5NPi1RdOdDG9zGzqqqAAwt/l4yTgdO/JyvpmkrdA16luDTU/s0yRRPH5hH30O4Y6qQ54/h&#10;yTgdO4qGbwtJJYIZiGmjkJ/dwlFx02hQ57kc5IwfXio5LxryQRpqE7SM6NLGscjs5PRDhxwAxyAO&#10;nUHgU60m+0wiWXU3JEm4loZFTaqk7cBiARleg7j0BDTBoWz8PzSQxrK9yRA/JCYDdRtGNoGTx+VV&#10;ptHktrmJV3uIGaMeVlFBBI2ghuDgnIwcnPrxpXOuRqghhuERY5DH5irg8MAQAAT05yAc+veqcmqp&#10;PaxRJJKSc52J5YAJxksvfOOeBx7GiNV31QOn2HR2E6MktwJQLgbmXhRgA4JO/PYZySPrWc2mt9rd&#10;I2Ic5jaUKDhjkZ65bnPOO/sa0IbuCeKOONZ5ZA7SeZ5jEgkd+CPoPy6A1BNrdwt6bazRwwzGyn5z&#10;K20kAgHIIAOWOAfbimprexLi7FM+HzpkZaWdiIxuAkl4dg3JwwwAPvbjk8Vl3OnPHbq2ZZ2defLf&#10;zV/vFcnI6nHr059Opn1AXltNbC6UzsqpJsm2tz1HUAc/rkc8g5+ra+bMLboRIkWXdTKqquAcAdcE&#10;kDge/tWkJpuxnODWpi38TI8YgjALKqvJIrFThiBsAAye+cqOvBzWFe6VfyQGG2CpZyrtkiWzRCFD&#10;ABWwuSDk8EnHWuja5EriZlkknyFjaSckREkFSRjIXbyBkc8e1R3csrbGubuC3jl2mOMtGjMSM4+Y&#10;59Tx2+lbQlFaGMoyZipe6hJOwR4Xity3lPPAUwSRj5BjAxuHtkHPHOdHdS3WqtdldOuLmBDHKPsj&#10;hRyWI474GQT0J7546lLm28iSe1invDFkc4VM5OMgY3EjbkDGcduKn06+WeOVTZpJMSSY40ckKoOQ&#10;SBndhenYkDPHNKcVsDhIwZvEf2i3aKCCwuJFlG9I4JBCUJOVADHJ9h3PvgtvtWnt9NN20AaRJP8A&#10;VKEgVx2+U7iSMlenUcite4gtp76CO4gQLEob9yxId/myXPTI4AHuc5qWyvLF7W5lUWEMcaeXNA0y&#10;u6khWCE8YOMcckjHTPInG2jE0+pgSX80OiLdTWU6xQRkLDGEIdic7lXtkk9cZPpVabxXOmnMjQ6i&#10;jJ837xFEiZO4AKBgcKB1IHzdQMnoP7S025ggl8iylK5RcuFG3HDDHGDwc8jgfWmXgsb9Y7hrOJEi&#10;f/WSYCkgYCgHkqDk56E5OecUWb3/AK/ELLocPLqiSeGYp5Ibq4kZ/wB7FHB5Up+YnCg7s7SMnnnB&#10;/HG1CJbnQ1l+zzYuI180pIRJHnlsZHByEGff+HHHo9xa22oTktd21pJI4aUxxjoCMR5KYDEkjGc5&#10;bAAOMZF7EL2UPbrLFESpYzI5BbGRwUUKpA4zxntk1tTcuhnJI8f1DwPp+v6jDatp8ty64aSXyIn2&#10;DYQG3swG7GOAD6iuH1v4FWl1fJCkEb3M2VN1KdmSWO1SqKQPX73J/CvqW68PxoJCJgqSp++jQIHy&#10;Sd5B6ZIHtxWIfhc76oLiKayuZJXWRZGtAhXcwyMr35xweCexrto4ypDZ2OaphoS3R8x6p4BuNSS4&#10;02S50rT4HaNUMVoUe4dWPzkMADz0we6+maxvH/7Nb3Oj28traXdpdOgJlMMrwzjPLbsNkkAcLx68&#10;19Saj8JfCuubILzT01grJsiVZWVeAyk4GD97Bxnt2qhregtoWnvYNaWNnaRDFsrDBQei7W3DIAyR&#10;n7w5xgV30cynFp020/6+85KuCjK6nqj4gv8A4IX9lF58c/mQFhuEkXltDx1z1Iz3A/iHPNc7rfgi&#10;ezuQs1oZH5yYxvA59s4r7N1O01+a2WPSrqXUbQKFWK9vI7h5Vbkj5nHHzZGckgjmqDeE9TFzKV0j&#10;RL2Zjuk823V2jJJwPln479zmveoZ7Uir1En87M8qrlUH8LaPv/UbvS7aWQhNPlhUfemImC9CSufl&#10;z07Uy4+N92sUcMG/yFUgj5EQL0AUBc5GO2ByMZrj7tTd3xjkuZZ4Y8pIzSARWxD4IHG4vhsHr2HH&#10;NV5oFEsdtJG13LcfOi+bIEQqOWB7DJOCfqDxX5OoR+0rn6E5Ppobcvj03NzKzx7pZJNrTDBjGOAC&#10;QDzgd8n65FUdW8U3MBe6b7RIsL/J5B817jA64+Uc/MvJAyeorA8V20VnfxNCixu8gjVBdCNd7D5c&#10;5BwcsTkc7gMZPJW3jktA8dqJZokjCPLLcgIT7BRjoeoxyVHQVqn1SM2nszVv7yedgZEnhaAKVSO3&#10;J2kng5GcnAOQDnGMjmqVykV5al3a6gaFt0he3BJKqDvx1I4xnryeM1GLia33sIDE00JaRWYhkcgn&#10;IbkgEADHJBX73IqC4njFvtnUSpcE+ftfeqlj8y8tz0ODhSfQdqU2JwQzWNIGt2bN/pMkCBQ++2iB&#10;yTjOCxzwB/8ArxWhHpK2HlgzyysyqAjINqKCflwrcHHrgHkj+KqkVnYC6e4uL25SYOFjAUiLbuXe&#10;AuRuPvyB+AU23to2tVSO7ETRkbGkhBZsEqDtYHbwG6Dt7HKdV7IapoUaa/leY95DBH99yrPDtwSA&#10;dpbA5B4x2Heqz6YJmjmF00CId6booHlIwPmIZxjAOCT2x7GmJpkV5HLJFNJIJDtRfMEuwuP3e5F4&#10;CgsnBBOAT3qFvDEtoUunmR1t3wYpYgiW5C5yCPmxnDZIycL6cCqSXUThF9Crq+oXGkeWWaK4YuQX&#10;FvuZAA3A2MAeMcZ5+UdMVOYn1RkmlFwGjwVijiYKxK8g5JO1VyBnHXJ7YzdW0iSWVJbgsjovm7Sj&#10;mVH+7v2BjjAJwNuAWwOnEdtFDY3gS+mMdwZHRYhdsDMxVmxt4XnnAAxjnOckWqj7kezR0Nxc2tte&#10;SK9vLEr4hcm5VSo6kAEZBCrnnnoM54qjN4lsZrQxo129xFKrMobcu5iV24x93B3A4HbnA5pXGuoy&#10;3HlLwqkZDxsuOCFz909T1PY9yCY21qQhZGjQbmCklo1O1V4O1VJY7h0JwPfqGpg0Pl1dJoxJJG8b&#10;yt5g84szrxhVwCc8KCG5XKg9cEWIYp5IWdUs5kjkaaXzJNzkn5goL4HzLgE564HAzVC01Y3+oiUj&#10;fPK6bwbcykhXySSOCMM2BjAxyecVqaReXb3BtXSza0JLoktuIywDHOM5JI4BJODuzx0OjqaEKA37&#10;JeX8qoY7NopQxZop0MYwcHocZwMnPXBHQ5O/Z+Abt4JAqWdsVZFBXYGypBA2t1xjABPXkYrPklsV&#10;sTbRzW4kn4eI2oZJA/zbeQowM5yOcDAzxUHhu9hn0m1Eptp7xo8bk05jGpXjdyhChgWYZ6bs84Oc&#10;5VG1dFqFnqbeteHLiyVZEeWWVEkcGN4wpYIu4vjqQQAOmOenQ0JtKgjkC31ypkMrSICAyqxBx82A&#10;A3ORgg89ealvI7O/eG3guIHjuYcxQwwBH2g5dtoIyQcbsggAjPXFVbvR9t0iG8vIIlDRq+ZFdguB&#10;gMD93GMADkHBySahTa3Lcewtg0F/byQtapOybxiRgrupYDJ3HBLYUEkE9vcyaDbCzDxy+VBDJ+7S&#10;EMMRqXOwkjJJYndgAj5vrVa48MzPqVnHHe3SJFLuZCAqzHLoFO4YKhmJyedyr71Ha2E8cTQjUr5J&#10;S4MZjton2nJAfCpgHHGDk/Lz3zanfYlRsdL/AGhBHbrF9ptkbB3mNSwYAsqoMKBnABwBwDjnGaik&#10;vogGV4LN4xKIUJdQBCB33IDg5OQf4cEelZPngyh47aFp5GJKbXDE/eOSMYLdyc4+g4o2Fk/he/e9&#10;e2jjSdlUJD5sccQ2DD7ZMndgDPKrnBODlmSQ211N6a3sppZJnW0iEhQoyyqVUMf4hndj32+vXAp9&#10;vcWcTSC3u1MqkujeaULZbJxxk5Ynnrj35qrDqd1a2e9tOWSRlZoi04wNuRkZA4JxjPXnJHBqRbkr&#10;JJdNp125Kt9nicIzNgggfKxXkAnOPQ+1JyfUOVbpk8ttBcTRET200a5ES7XdFwOeQpUHaVXBx369&#10;KkeASBZluJXI/co3ygJghduOuDwOMjAOOvOdbapNeqsklnqEALNjo6vnHDY5wCc8A8dSBUGrStNY&#10;NciK+CqpSNCgU4zgthWGcYJ/vAH8lZjujWv9bjsF3GZyLj7qOCDjOw5zzwecYOBnsOGT69BqgJgu&#10;bQW3KEtC0qIMEkAngEjBORjp61iuLfwyRcSR3Es0+I0SOJ3MceOG4HygM+WI3fe9cYnW+ublXhMw&#10;CwqIRvR2VWzgqwwCB0PI6dCM8K3UL6ks2u20EQke/jlUo+/cjlgPRQEIAxnPHbvg1XD290Xjlnhu&#10;JCSkhaFkSRehyzDIyAO3OBjOFqR7ia2to5ZZIrm5VD5MFzkEKSTgKcEAE/kCMjFRTrd3P2BHMamN&#10;jCpidAZMGTcxB+Y5YEEnIOOmATQmDIZdYWT/AEKK/MKyAGTy/OEknqMnvnoeDk84yAY49UAtJJLS&#10;UySJ+6G1JHJOGPAHUk4GCcnac7c1OftXmiO32rGikeYwUiUg85wCWIBwQAD1/GrbxzXbwhY0vABv&#10;kZrQYds4GOBjBHOQeTj3NpkNFnRNXTxCLhTLJcCCTeUlWREBzkc7SMcDG3PTPrTCyS3UU/mpdXbq&#10;yq8kfyRx5APJj7kHpycL2GTH5YFnJBbGOW5RlO2SL5PukZYKBx8uTk8hSBgEYtRSR6ZahXklLwqo&#10;iH2ZSpOCDgNnGCM559OwpNq+g0n1ILbU5TokczCyEBdHjDMyKsgG1WIUAk5Hp6HmrcWqvJYo085k&#10;Kk3JVUl8sx+u9kAx91sDjpjsagKXzxyW8dr5aJl1kkxukxwuOeCcE9B9CSajm1YXN1JIZbVCjJCJ&#10;ROdqlWwQcDDHdxjPOcY65G7gk0WodVjncsJwA7YVPOwTw+MjB4AwPU7TkgDFVLfW4p7u4i8+OCSN&#10;WjLqHCIg/iBOFIycYwfunOTRILe2tQwYxzNlItmAV+Y8k5zgA5xx16dKrwawbq6WJnuMuNyqimZU&#10;GRhVyMDOQOxxkdcEtK4N23K1lck6lNOJY2jYF0VrqSQLGHVQ6oCFwAx6HONuccCnagbiytAJZVjI&#10;AkMP2nyiVydowGBAxnJxjIYAEgirtxBJHFJLBK6qjbWjEwYn+6mAdoBIBOfboelW3s4rm9nvLmUS&#10;Mx2BJBlFIbGRnA65BIJA4xzkU1LqTy9DN1W1GkQyTS3tut09vtt4t6l1AALAFySSmGJJBGcdehpW&#10;2rxPdl1NjczCJwiQXIMxw+DnIUqNwA5zkqQc9tW0i0nUb1GlnjhuJd6xPIgDsi4ZiDu3YBZRyo4A&#10;9aqPY6VDd3TWnnzv5ajeqGJXIcYCsBzwx+7y2T2xVqStZolx1uNP+nNA8sq3N00e5URQUi2o2MMo&#10;JXPPOWPB9c1ce2U6buSGC3BkdUIRMEbgQoXn5jtxgdl6cgVVuZLe2W4iBvbOOM7kYSZUH5WG1T14&#10;DDcw/gbp3qv4YRpo2FxLKtiAYTLI0hjK/KTmVz+8ZiOSCc7jycYq6troFn0LwviZjGs6xhj5TsrA&#10;PnhedhGBnK44OFOOtU9R3vcrcPfkWu0yJHLePGzudg3Eg46bieOAAOmapasbi/ljtIWtZLKaTZHJ&#10;tA+bCsDkA4ZRg8nB3YwORTjpFvpSJdveRxFNqs+BLNISoIX5Uzx2C8jnngYafYlov3eq39rtjWeJ&#10;i0YBWPyd8soK8FVThCMngk4Ax3qppsNzLDMrXFxeRM24vcsuIxkgjhsHLAc4wefQUy7N3p0seyWN&#10;IxIJGMjSIXkAGfk4yBzj5xjdyCBzWuoQ0AhuZ7a9MjGbDiS4YtggON5xk/NhQMYGPXNRdkTJXZrw&#10;y6g1+7WbWSxkokamfaS3B3EfKM4K/KeOhyBQkl+mqWw1W5tpJI2LFQ/zMcIu0K2c7R3GQAf4jxXO&#10;W92lpHFbeQjJdguzOCqrvyWBCuMnbgkgYJwMDNR30bXt69wv2yKN22/cMcRLfNglk7AAYGRyScmr&#10;TIa8zpr7X5J50lSB52mDNHGt1KzE9cgbDtwSBkbfp1rn73VbybUpYobfTobeMLC4inO2VfLXDNhG&#10;PJPB5PAJHSmaRZWQSSe71TULVd5YGR8BhwMgEAFRgcfdA6+hp6FZx61AbJbWW/urnBgQttzHu2nL&#10;Idpc4PVuMjtVxk4vQlxvozWtvH5jjuLq88uOKSTy2ijV3UYwpjAZOfm4DY7dCaztRuFu9Yto5zbu&#10;wO1tm4SZJB2LwpVRwMnjk8ZHML2F9Jqxjl06KG1t495UGRwjck7pXVtwTA6Ectyfm4mvZA+pGdjH&#10;OkiPuRIwu+QsRhiy84ARSwIGCpwd2RqqriyPZplfVWt/ss9zb2qtC8xiUhNhU+ZnnZy3yjOOTx0J&#10;GDneJodKt5oljttSu3Zd7zIk4jckAfKQeQMdwP1wK73SavNGY45RFN5jeX9qkQkGPLADjBBycDGA&#10;w6Hk1/7ZPhDMGp6fY4kO6323YfMeBzwFI5zwc4IIz1rojXnp3MZUon1DO9tCZ1nMCtGxKIi4bcpB&#10;xkt1JJJwB1zxkE5CiHzZSXAu1yGiiTiNjublgfmPz844xyRxk1NL/tJhueQyLMhaOSMykKu88FcA&#10;9CowcHk5YhadBf3QtBNNtctGrkKjBUG7PzdcHaNuST94ngdfn4xtuew53tY2dE0qNrfzbaG4mTcx&#10;UMwCjGSygZxnB7DjB5650XE09iJI7eGKWFAoDB2UdMggEnj2P865Gx8aLdpdXJgMTxsGSRVb5Tyj&#10;ZG3sR/FgEevOYr7xZPdaVNJPEzS3RfhZPvuc8gKu4gAA+vTnI5icJMuM4o6LV70TLuMMGJmZfOZH&#10;KxHdjJJGPTGeB82e9U5tGju7CeJIbdpJSQ++LbGxK5CvnqoI57qBgHJrAtPEcN2Io7lLiCYD90iC&#10;NtrbdoO0DAwMgKQT8vQZwLGj6vJp94kl9NcPJOzlYnVGKsseWUbQCVG3qcfdA5DUKDS0Ye0XUntN&#10;H1vUdVhbytMVGWTfI8nOCVKhVIJPPXnnn73WtKz0u4jG+a4F0UjG9QwHkshkLfMDj5tygLwMLjqe&#10;aN5fanr0ssjMkcpbENuISG2g5ds88cgE9OnHYLZW2tXzsslvC9rGWYukyRqAGPrk5zyR8uc/jVcr&#10;sSpJMXWb+10z7RNPJaqrMDcL5rPJGSVU5wTgqQc8dTnIHJwdU0Vi7XkMscCwyZEVs7hnYDpzkEks&#10;Bg9Vx6YrTkhS4iicqYluVMi7zEjFw+Y+O2BuJyc8Y69EtbB5J/s01hDMsiPHvRQ5DBcMm7GCTtBB&#10;+uegyJNA5JmBpVpqUEqyzTNC6xxqY/NEwGSCRluo5bJHJIHYKKntdDu4tU897+VpDCzSKq72VgBl&#10;g27CAc4B5ycZx11P7PnvreVo7eWEk+VEixgJt6YyAQMtxnGTg4A7Om0+623SGW2luJSqqFG5IwSN&#10;zMVGdxBbuMHOP4VFptkNIzYbeHTIXje+lDxjcWlT5nYrhgq4yf4jnJyQewBrSk0qFLYGaSCaaKAs&#10;jO2xVbhSNoUnGdo4AGDjBxg6tno8FvZRSTraAuVZVEbNjIwG28HqCMAHPZutQXNxcLa3Cohht4y8&#10;ESbliaXjIAzkqTweM42k5xRzK9h8uhnaiyaNeF0a1jO45Bld8RZUFVYjaBgFcYJO0DHGKT7IhcvO&#10;3mRSOVZ/KkIIDbsAFQN3OAPQEn3ku5RFbSyfZ3SOBm8rM3yIoO5d24LnoBtBPHBHanXHnPcxCacQ&#10;xOdxEjp5kYB6EAkA9D0xg8/wiqTJ5Ux+n3Foslst7dmVthmdHQbFGM/PhhggYHHRSevBqWxkFyY7&#10;c3VvCojVXaKGVlIwVAJPDdj8wIIUAA5xSWWhWt35kLwCeY/voVaMBygUBD87DkHgnkHqeo27Laet&#10;rcLbQ3EcsoZg0kbgM2SSQ+cnIGCQCSSowAcYTkCj2M6HVdMFw0guL+eaVVVJJ4pYwoZ3O350wDkr&#10;1GQMc9K0dGureB4rqSR3muvLWKAThCnOxVT5cMCwAz0II/DMu7nyHM0qmOCEDaBO0m5yp3KUCkgY&#10;AIHJOW44zU8Nnb31zeBbySILDJv2zgSqG+8uXbdgnp2Jzz0pNaXHF6k15rLrsSaI2wxl0a5EgLZG&#10;SzdSQo9OAeOcZgsrtdi2yX9swj+aTC4A5UngLtJI3884JPYnLbnTbS6sk/dR3Ms7lY5N7NnedpYM&#10;G5OCwJHrnIABKaZ4Vj063aAS/a32BcK4VmBZwFBjwMDIBJGOAck8CYyjYtxlctx6Db3T7rmezeNw&#10;u+ERklnwBnBUckBffPoc0v2e0Rl4y8mX4Egk5Q8A5yvAJxwcnIGQapSWckE6paLFDFcsXwWCebuZ&#10;TwpBzkg7j749TVi38M3FxEI3uJ7iOUSZZWATLHfuyT6EADtt7jGK57EuJdi0gDEklyGSBWZyVCG5&#10;BXbwF6nBGBn8Mk1TufsGnTy2qyKBJu3Kkhww2jhlC5ZmIxxk4zjrVa48Jy6rPbNPcgQI2xlkMbEh&#10;SGxyCMnB6A52n5hzU1havdySyx3jJMHcP+6G1nwMEEHO0ccEjIz2oU+oOPRFuz1eK6iYvIFJjZdr&#10;M5UYJTO4rwfx4Az0NEtyNWw6m1uIpH3tOjtIkiEjjAxkHHAAOenI4q0mkJppInuApKcsqozjgDYM&#10;ggnPOenJpLzXjbXTIi27RRvHFbLJFzLyd7HgBVwQM56jJPas93ojVaLUzE0y7eOTz7SxtYWYbXll&#10;DGUD5jyGyT98kY99x5NP02SxSSNWedFKHZBArRrIM4Xk8nAGcjg5JPUYfc+JZbizX7FaW17K4zC8&#10;qmDec/MTjIRSMcY7nI4IDHjik1Awi3Mwj3O0gZlbPy5DsU2gng8HJyD2qncmyvcmsJrO1QTMJ/NU&#10;FsRxhWLqO+48kLkY/PFQ32o2MU8bxzY8/wCSPgZbIHX5vmHOcnHTgd6nkSH7KFuUmgkaMtsVzjgA&#10;EEgDAAHJOO5wTxTrWexubwxxWk84n/eeZJM25sMFIGCwxjgZbnPQA5qb90Ul2KDWtncSmfylmjQm&#10;bE0aDk5BfLEAHBIweM596iu9Ltr61ZLkS29pNHskS2iMSRgICCfTgcDBILDOCcDZvtRtEVCwtSpB&#10;hTbdB97feChcAEnkYPQZOcZp1rqekmYh7J1WPLM4uIzhiSXBwDnv0Y5z3HJak0S4pmPb/YINOtxC&#10;06xy4GDLIArAAncDxkFdu05wF7AnCqFezk3yWhlmPnWxlgIITeCo5VehQcA8cdMqatahAurSRJHp&#10;0MpT95I73DO8bZB7rjGAcZ6Hp1yrbe5VI43lnjiJdppAF2fLwAFyc88ck/XnFaWTV76kXs7WII9N&#10;N5Fcf8ecszw5kWIAoTg/L1weXPcAk9zUlnZxrBCrJCSFDSNvkdVODgBecnpgnP0B4qxc38ltBIBc&#10;FCm5lWW34KqFOB8xPGeW55zjiq9trkeizXEcghnlLKZyqMFU7Qu1dwAyNoOAO5yR1ObRomI9hDFF&#10;5Udu+BlIyW2BDnBIyMKWIPHXp2plzZssiwW1jLcT8iV5Zx5cfPVvlAJ5xjjnPIANVrTWrm4lnk3C&#10;GFGY+YIpGadnXHfgthTwAeo6d9UyxQxRlZWtoo2yiKiPIxGcdCD1A9h0wc0np1BamFPp5Zo7W3sr&#10;lYmBAlLIQvQbiSwP3WPP0qmIpZ54oG+2S3NxJuZLiIBiN2PMAjbgYzjAPJHQA1qWl5aktIJBJHEz&#10;cNsJB2hi2Mbc8sSASMAHk4oj1G1uriNHnVpSSQ5BDFQOny8EDnrxyeOObjJ3IcexR0xJbtpLlLmy&#10;W3+Ys0sLDK7juHTJIUkDtxk8c1au49Su7mTyNQ3QrJhkS3iJdtucqWXGE7AddzAnio7p4dPs0/tA&#10;pKiKuVBbaGx1yNpzj06Z55ODU1jUbDV0jtJbIzwqETbuZhu7M+G5OQPl9e+BVcjb0J5rLUQx3hsI&#10;ZYTIpkk8x1NuVBwQiqSPlGfl4HY4GetVJtMtrGFILuOPGFfM0JeOGXeRjaVCg7icKQOex6Vr6Zpe&#10;j6tZXUENuGlt5Svy24ZYWbdxu8zZv3ZOPvAEDg5FQW+nWel2rJbW12IIVDxtE6pGVH3QpUkkEDOf&#10;lAyDjg1Si9iXLqZ95HY31+Q4YyHLtk58rJyuVPrsPHA698Ul7NakTbIRZrK5k2xMnmEk9QQ/A6gE&#10;4GD6cVox6VC7Ykhu4nD+en714nByTtAIJywJ3ENnnryami0GK4lKQ3OqTrGync0isoYtzGu4A/e5&#10;zjnnJwAarltpcXNfVI5S4ndo5REAriOJ7cNIspbJzllPLADByBu68dCZG0+eC0QHUYlLFMP9lCLG&#10;oBBbj5iSQAAOCc9q3otDkN0fszagfOm/1tzHb43bWy3yhsDO7qBls8dBVjTdOj1SCO4K+dEHaWNV&#10;QEFsY7YyOvOTkJ0zT1EmjlIvDcBugkNpKYonJQiMqZHxjdwSqr3wMevcVYm0aLS7VYJoJI96ENE7&#10;HzemdoUdAMqTt6Bsc9+rsLNYUgRpkSZVLM7nYFHAOSGyQuMZAHTvWFDYw3295HmMTkRHbLtjQ7QA&#10;p47gg8MR07AihTfUHFJXOV1TwfIWeR4rqZ5lUAOSggGW4Ko+fvE5B54xjgmnWdjqcWpgQXFrpyHd&#10;HKyOQyggYI2grnK+54HTFbl7olxeXCyWkepxKqq4fepa4K7lwRkHC5U/iMdDmLTfB4t7eZIGuGVj&#10;5mGcOhJByQS3OMAHPXr0yK0U21qRyJGZpM1xFpdxYEwXkUMbbo1C7MnAGQ23BZn6AYx0HPNKLwzq&#10;UWjSxuLeW6uWMalo1CQpt5I6ZwMZZV6r14Aro9T0ttMtLiKO9sEuWdFiigiZWYtznPY7RnsABjBy&#10;AZYL+5trcWd1PDMyuChCyBnVvkbAx0+UYyeTnk9TcW7XRnJLZnE6PBqN8YLi1jjtri2d1ll8t3a5&#10;+5xwdvOR8o4HXGRUfjGwa0vhLYa5NYGYsJZII4n89lwOd/Iwc9CQcnpXoEuh/bQbdoZLMxkkCNSW&#10;QZ53N/C2ecenPXpQht7fT41lubiSxSYbYw5UlgpPA38ADI4AHvk1LnqUoF2/+INzB4qurQatcz2i&#10;oI2ecs0W8n7i5I4KHg88tnkdWar4wfSruWNdav7qSaE5W1hYGLbkhSu4KSwZAAfvHrgKueb0m9vv&#10;Clo9nBbW9vZNtmF2FCSzsWG3cTheBklRkhQOvQ9Jolu+u+FNMsoRZxLcP+9a3nEguis4aJXkyFfD&#10;Px04b5hyc8M68aerWh1woSqbMZBqWqavHaw299dTRxyNNe3LxOeAQPKwxOCC2TgcjAyMc2dN8Q3M&#10;zw2ZvLm4lgcq5h5C57bV+8VwThgcE8cc1nXnhfXW1UNELyaK8hbykkkZzHM4fn5D97dsXIzgcAfN&#10;kdLpfwzudLWN47aSANOk8DRKhaYshIOSCcDKHYM42qBxwVLEQkrpjjRktGjNl1DU75L2SRZbNPJW&#10;a3iKs0qyhWIGAcAH5T1APz9BWrphvHV4557aKRbhreOSQmUsdo28DAZiVyTg4zg5I3HUs7a6iu7e&#10;W4dfMcBSot3Er8KQF+8chWU7s4OC2QKtaroZu49PW50+JIQfMHmuQ1uUDAOxYE4yuM7j/rB2xUuv&#10;HYpUXuc9beHb25SMS3k0l5Gzlp1XyxIqyHGApXBYMnIxypYNn5Rbh8JCwvXY297crBtWJXuWYsPv&#10;eYATjBIG4tgsepwq0zQ5bUT2rSXarc38klrErShEuHUFzj7w+UKTyTwc4PAqVdWa5sp3WSO7hjIE&#10;qw20j+UVZScqVBIQBQM9cnsATXNJvf8AASUSxZ6ROoCLBa29xcSBVVmilYEYfLBVXO044PHzHk7i&#10;TQ8T25vbdwb7fLfgQxypAJChJG8hsNhS3p0AXoAM6GuTpoTSyxFxapFJIHkQTNMVGWxucAKrbW4B&#10;4VvlHBMz6dDp140ptS7B2iR3j2sOgGAASE3NtyTjrkcUoyW9ynF20RzWlaPeS6+1uwkGm3rKsKJB&#10;JGsbRqRnh8hRsyNwxh8Dqcy3n2qHy47e31DzhIo8mIKgHJ4LDOAS3IBBAycdzsSW8d7f22bt0jLY&#10;dQrbAc4YZJAyWABU8+2ahtfFmmwC0MS3tstxDJLDAbVUk8sch2RXyoIAIBIPJBAJNaua6GSi+oh8&#10;N6ta20BNve3MjcvHDOzhwAuyMfL8qHJPUEHAO4E4sDw+Ui8qeGH7U0JfywzmRht2yNvV/lwODtCj&#10;OOhwBnJI9xf5hv8AUJdQihKN9oLIX3ttUbUYxg/IBnazBVYcbiC6LT081w11b3kscW9YmG6RzjO9&#10;cKfm5cYPOV6YIJm6et7Dat0uX59HjtbJInQedJCYkAcIiYXBwFbK5UKRk9WUdTiqx0iO7eU3GoW0&#10;W8KBI1y8kkbDlwWGRkArwTjGe2BWdqGp3d5pTPZSxSTy/uoGEJlkWQRs8ZyJANpJRjn5SBtP3wap&#10;arYXepTJbf2SkhCmVWhG5pi24gOrYO0thieTlR9auPqRLvY1b3WNM8NXrSR6v5+oSQ7Z47d8bVyR&#10;khACoIK5ORjK9Dg1Ug1S61C8je4meGGd41AjO7d2zwSecuAwGchTVZPC1u9sJL6CWyiJWRIVjULD&#10;IRjyiBwQq4B6EgYXIwDpaXY3Fmk8YEsLxIfMVTtaU7ipycYVSeuFGM9AM41SRm29jSk+0GdTPiGM&#10;kDe0bMX3K3ABBxhQBnHr35qaztodNs0ufOU3F23kgAgiNTuBUqThiuCo64x0JBFUfD6JBY+TA988&#10;cyqWQuuUUYUBWB44AyR/dycksavJOltdSlReXDSMoZSVdSwAymC3GAqZU4xkHGTzLi9kUprqRW+u&#10;m5gluS4k2dCwHlbcnOCCcfMTknOMDOM5qxfa1JLNp0TaWsJZg5SRQPKTIHcADhgcgcFj2IYpPqDS&#10;NJDGNQiaSRTITNGUAKkCMAkMwwecgY4xU8moebOXF5EjtEfLKHzTIVUAMSpDFQc5IwPmPQDdScOt&#10;ilLSwy1uYku1to7JVgeMp5kbsdihyrHaDuDbgw9MegyKqX+o3mrRRlNMuYmCKwdbVniL5XLPggOu&#10;D3OMqccZzoPoEjyyXC3Pn/KPLEkzu0mFH7wZG0E8Adju4IGam1Cynkt3HmSF2by5FDhQF46hR3OQ&#10;M4+5npjKTW9ws+xRkvru4upHNlBItsdymYKmDsGTgnAAKoMn3PJoh1O9urQRtGnk+ZuaSNBGAPM6&#10;deB83J4xznGRmW7+3WrsrsBblsBFAUJnIUHC88hAOSSc5xxWZLfLcWNzDJLK0LhiE84MZVHJflsM&#10;MY25x0PXIylBMaqNFmGJtUmkCpALZ1EYmSRH+XccjJIG1VQnPOfwwac1gj3c8hgCxy7R+6iEMYby&#10;whKheSxAAyxJARAMYzV+ybUI7ZhNcRtEu4sqz7QTgAcEEk984Uc56gEo6mD7VGIIoi5Kl1wqq4A6&#10;5APVVxjdwQehojCzKc7oTdaT6PAXkhklhYMdsJfbIvVthYqPnII5/HPNOvtSVreaKPKMrg70hDyf&#10;NnJzgBCQMLnnrncAMW7S9BhiYwCRQrN1IjkAVtoJ75wucZBHfsYobmQXCyJHbxmEKFbyhKAApIck&#10;DLH3HC7l4Y1PJ3uNS0IbDS7aO9knlEkzbUVF+0DCgqwHsASW4U4PVuc4R9biGoqbS3NzHu2rO0wY&#10;quDkD5twI2uewG3HY1ZQTvbJullldmAkmdEDAZ5KhcEDnBzjp14JZ9tFc2UonVYFt7aEwMRGqEsQ&#10;q8egAzwD1J59ZcSkzMOnQLIWtbKDYlvkfOoWBACPlCAknHPORg8ADObkem2rWxRhdBnQSEKMiJmO&#10;ccAAdM8HJwcZ7z3sNzqs4lE7SRqpZQ5CCNtvBB7Yx1JGAM/WBJHkSOS8v4lWQgRxKd4ZyOSoRdzK&#10;COCdueTQ4S7gpR6IqypY6kkcJWQxq6sYVmePHJbzFEY+6WBQEgK2G6/NuZawW2rXsk8lnAwEnktm&#10;5MshwCQi7iAASCoGBjOeOa211C5t7NIIYrSKUKs5e4VNzOMnHzcKcdOuBn0qLVRPfaaksL29xFKq&#10;EAOVDqdzZOMA9zgHoMdzWPMk+X9TS2lzJuLM3OlmI2Rh81RgCdUkUnJIDpzuH3dykgY4PGRDe3h1&#10;CeGztYHTTUzG10m1U3AcoD3ywBLYY5I7jI2rayvLSxiNzBDDO6HEcOFMpViQADyEHHGTzxnjJS+s&#10;7+4+zARKELb5v3B+fnIHJwFxnIHqB71pFNPYiTVjOja91JWik064CwNmN/MkBfBDFVYgkrnA3cZw&#10;eBmqcUwMAUWMrxiNWe4O9o3YrgIQTk85yAMDAJxyBsy20tvpsCNaC8hIy0s6/eYqDwuMADrzjp24&#10;qxYAi2MsllCu6NDDDLbHCszcElcYHUYA4x70arWwk1tcw7WzJs2upoXEUKF93kxqI3Yhfm3HJwRj&#10;AI/h4J609PeHVo5pobW3gdoGeMkCZoVJAGQoGcjBAJIIOcAVuSvqNzNL51rpccQKqkk1uxL8kj5M&#10;NjHQDJ6fw5p2grcxW0tvdSspllMqM8xYqB8w+Vfl3Y9P61pHqRLoUU0aC8hee7S9VIWSP5wUWJgO&#10;QAM9ASNpxyeSCDSGS6eVHga0WSJQ0m5jK6qR95AxZTyjEs2SMHnkkTuJbqVPs00kbxR+WG8kbjHk&#10;gKoOOjfMWHUjnsKemnCaKOX7W0z3CriMHzFj29flOQFGQMnkFuB3NJO2pN1fQparpYbTliuhqF1c&#10;sUdWjuCI5mViRuYKF5APU5AxyDg1lyyP58SxWjpaFETyvJQkR7gmcnHHsASBjlRitaz0+W0tAsQk&#10;e5nVA0kqq0g4IXJAA3Hk9ARyMDtUl0ppdsk9wsknlF5JPKQHZjnaAoXgjAAGegINaRU767GcnGxW&#10;syYrWWZImCoV/fsSZZA3BVeDtXAJ4wOTnHJq1ZJHZvb+ZDcDcZU2GVt0vGAAXbrk9W9QevJkjW6W&#10;ORrWHZPcrEoVlUm3ZS+4lwhOWUgHnA28cE0lxbyWZtrZY4ohFAokdEzs2twoAA424GB0I6AGrs29&#10;SU0tilostu9kJooAFmjUySIokVyxDfKAoXkMSSCGJPrjF64nN+II1+3C3QbFV0ZAynGcBmAB44Yg&#10;nkjPJyz7YLJjG0c0qwkvEJ4kCRZIG1TnhiGPOTk9MjrPaXLu4uVaRF3LkC3CeWVIyTg9c5PTgZ60&#10;OPUSn0MkGXSI5H23N9JcfvCglYhi3UGMMedoPbGAM+lVp7W8jhiMK3NnE0XdQqh+OMtlQuB0A5J4&#10;4Aq6t/La3LC2lWIuU2IYwFDErzxzzwc459RmnapaxXNybVSJIYgXAMAzG5JByNuckHI4/Gr5ZXJ5&#10;omfp+kXWpRyQ3JadTlSGcKjKzY3cMOMDkcnIYipGtfsMZiitUluJYo4CTIVVSRkELuG0Hc2OATxg&#10;d6sRWMq3ARkQmHMzCLls7gcsSvv2HG0HPYU7yCZZhB9mmghhDOQjhvNYt0K56Y5OeMMByRScW2Ck&#10;kiaS1kuLcGE2s15Nt3SQlh5YYfeChgpAKnBOTjIzg5qjZBFtCtvPaQM0xbClgvBGHbackjqSMZwP&#10;VsyQeH5XjjJMt4JCZmSa58xCH2gNhuOWAOcYUE45PNxFs9HhMUC3CrCxiYPIzAKy8ZIGGJwSCee+&#10;SeqdJ9ClVRi6jri2ELzfbV3hFb988qx5Y8lnIIBOCB1xnnHDVWa6JiRleylZs7kK7NnuEYnap5I9&#10;evfjUh8MWjuHlCW6uQ7qvM33wcF85J7Zz8xPfvMvgyzu4wy2sRQktkSsFJPJIwvr79ee9PlsJSud&#10;r4i8L2EehS3K2yLOpWAPk5VMxnaOeB7d65R9VuB9qXzCVthKYgQCIizlSV9DhV5HpRRXm4iKUlY6&#10;8LJtO7NvWPEV9YavFBFcyLFEs0qqfmwwWIA5PJwGP51seDtbvdeeUXd3cTC0ngjhHmFRGpCggAdM&#10;hm/P6UUV58krX/rc9FM6PxDoFjP4VBktLeUvqK58xA44dVHXphVA/Cuk8SaXbRvbwi3haNhK2GQN&#10;g7xyM9Op6UUVjKTuvn+RSSt9xQ07R7XVYoHubeKZo3LqWGSCBx/+r2ritFmefx5ZxMx8oR/cHyqc&#10;w7yCB1GSeOmCR04oorroP4l5HPW2i/M7DS7KG+1RXmhikaLZIm5AQjMuSQOgzk9PXHSuU1LUZ9Rn&#10;czSFtlqsgwAuWww5x1GOx4ooqYbsqfQ07nTbe1DmOCIETIvKg5G2QgHPUZA4rnfG1nDp9pfTwQxR&#10;TzvBHJIEG51Z4wQT16E/TJxiiitKbd1/XYiotGT+E7CAS2sZhiZZ7qVX3KGJHlu/U8j5gDxWb4gv&#10;Jbz/AISYSOSNOUy24ACiJhD5gIx/tqDg8HnPBOSitqjfM/66oypr3V/XQtfD7wrp/iy8VtRtlui5&#10;nmbcxAZ0VtpIBGcbV46fKPSqWs+GbKeLV7IwtHaTEM8Ucjxq2yMBPukcDYvHTj3NFFW5NSVn/Wgo&#10;xVnoctrESWOs6O0ccRa+guLuYugkLSiNFDDdnadvHGBgD0Fc8PGmpyeC9KkN0d98uni4IjQeaJGg&#10;3g8dD5j8dt3GKKK7Ka0j8vzZyze/9dEdX8NdXufE/g+3vL2Z5LgpOu5P3QAS82qMJgABQBjHSuos&#10;4UNjcSlQXt5pzGTztKvgHHc8DrRRTl8T9SU9vQqaLeSXtxC8jAyfZ4pN4AVtxK5ORzVvw3YQXfxB&#10;ihliSWOXZvDjdu3Rhj198fTFFFTN6P0KhuvU6rx7ZxaNrJtbWNYoAsRCjnk7+cnnPyLz7CsC9mdL&#10;a1UMQJZCj/7QEgGD+BNFFYUndRudE18Rm6XcvcafCXILRhsEAA8LkZI68881A1slnI80YbzJLGRm&#10;3MXXKIm35TkDHoB3PqaKK7mjjiyxZYuxHLKkckgtpJwSgO1xu+Yen4eg9BU6YbSg4SNSYY5MKgUF&#10;iQpOBx0OKKKybLiSWUjQ3aRKT5awIoB5wChYjn3pfD8KiaIksxuT50u5ixd9z880UVnJ6stbF+2i&#10;W8uYzLmTEsI+YkjlC3T6jNT+ILyW2+0SRuVl2vh8Dcv7xl4PUcDt9etFFYy3XyN6exRsYlnt7OB1&#10;VomZ1IxzgSMoGeuMKo98Vj/2jKllbzAoZZ3UuxjUlv3Ab09QD7UUVUHe9xSVrW8jUtVFzCm9VwQx&#10;IA2g8nqB16D64pdVupdNvLe0t5GhgnE7OqHBysIwQeoPzHkHnPNFFKUU1qhpu5Hpd7NceMWs5JXe&#10;3htYJlDHLF2ePJZurcEjkng4qXT9YuNV01JZ3Rnk3I22NUBAGegAHWiis8Ov3nyCq/d+ZqzwxvLc&#10;gxxkRbNnyD5N0kgOPThV6elZ1k7fbLlSSVijcLnnqpY59TnnJoorZPVkNaRNbTtPgns4JHiRnaRU&#10;Jx1B28foKpajbRpIyqiqC7DgYPDCiiqi9GS1sQ6Nbxy20TMi7ju5AweHIHTvgD8qxdQ1Ka2FiI2V&#10;Q1lLMQEGN6ugBxj/AGjRRW0TFvX+vI29JxdQ/vFR8SgcqPQ1oT6ZBBaQOiEMoODuJx8rH19hRRVR&#10;3FPYy9UiXy1bB3NIAee2wnH5ikbT4TaSjy1wfKOO2dw5oorSXwP+uxnB++jG1a4fTLdFgYoszqr9&#10;9wOMjntzUlvAo1CJfmIMsZwWJ5bOf5miiok9f68jS2j9Svp583ULlGAKi4l6AA/K5xz7YpNf1Kew&#10;0+FYpWUMSxJ+Yk7VOcnvmiiinq1ciel7E17AsPhaKZAVke7wxyfmG0cH16msFLuQ6dO5b547dnVs&#10;AEEx5J+uaKK2prT+vIzkx9xcMuhQEbRukJI2jB4c5x0pLcmURkkjdOuQvyg7i4JwO59eueetFFU2&#10;JD58rqV24Z1a2tmmjwxAVzGzE47/ADDPNTRSN86lmZUdlUMSwABwOvsKKKlK7Vx33P/ZUEsDBAoA&#10;AAAAAAAAIQBQZ379DgsBAA4LAQAVAAAAZHJzL21lZGlhL2ltYWdlMy5qcGVn/9j/4AAQSkZJRgAB&#10;AQEA3ADcAAD/2wBDAAIBAQIBAQICAgICAgICAwUDAwMDAwYEBAMFBwYHBwcGBwcICQsJCAgKCAcH&#10;Cg0KCgsMDAwMBwkODw0MDgsMDAz/2wBDAQICAgMDAwYDAwYMCAcIDAwMDAwMDAwMDAwMDAwMDAwM&#10;DAwMDAwMDAwMDAwMDAwMDAwMDAwMDAwMDAwMDAwMDAz/wAARCAEzAc0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1G48SCclooSCGxtPIaibR&#10;21BI5wpRxyB0BFYenazDb7hLudMZXBxk/wCFdr4M8QW+vQBHAjlt87h2K9sV/TdeLormitj8qoVF&#10;WfK2clfaaLXU5WUFRLjBrKfViPEEFuwICEgN2Ndn4kSNLiRoUWQAnr1Fc3b+F4dYeV1m8p1yT6iu&#10;nD1ouPNPscuIpSUrQ7lbxdcW7RpHvALjAPpS+H4jDp4RCpkQ9v4hXN+NrKWwQqkhuADn15rpPAUh&#10;vvD9tDcAwSxtyxGCwNdk6fLQUk7q55sa7liXBqzSOL+L2zQ/FHhbxSXEcOnah/Zl8R1NreFIiPYC&#10;4Fq5PZY2rvPJNmNwyICcgA1kfFP4cN490PWNDlYpaajaSW5kX7yFlwHHuCQR7iqXwt8dHxZ8MNGa&#10;8ZEvmh8q+XHMNzGxjmj/AOAyo6/hXFTdqnKvtK/6P9DpnL3byVrO36r9TC0LU/8AhDf2gvEmnpJs&#10;s/FdnFrsAB4M8QS1uh/3wLM/VmNauuQLeSu8JJU989a5f4+xp4W1Pw54pQgjw7qkcd0RwDZ3X+jT&#10;En+6jSRTH2grofEKPY3WYCEjkHTsprty2ChOVNdHdej1/O6+R5mZ13OmptabP1Wn5WfzGR+fGi7g&#10;5C9cnGa29DnjeNHHzOGzzWAt07sDKweM9619LuIpgpiO0oOnqa9CvG8Tz8NV97RnTx+Nf7L1RWO9&#10;ivDdBXWWniOPxLZKYWVZEONvrXlswYhnlO4scdK0PB+qvpmrLMCTEMAqP515OJwEJR5o7o9nDZnN&#10;T5ZbP8DvrfwX+/S7nkZTI3zLu4rS1TxFb+HYdqFSXG3pg/hUEGuR+KbSRImVZIRwM8tXFeKp555t&#10;jk4Bx9K8ulRlWny1Xt0PWq4mNGHPS1v1LsviAXGpMigksSc9hWP4hkEkZSR1Yjvnk1XjvhaS+XKx&#10;Vj3NR3UCyShiwde3tXtUqChJWPCxGJlKDTOc1GIqxIyQelEKDB3csO9aV3YK8hByxH5VV+zFGYgA&#10;5PavYhNOJ89ODUmyvIgQ4J5FZ15atcyEkfStabLHaY8A8UjQi2TO3cp/StoTtqctSPMvI5m5t2t2&#10;wchT1qtcwF0JUgBcVv3th9pUspHHQVkTWjq5VgQOuM130qt+p4uIpSjdWuihZTtBOUI5Pvya6HUI&#10;BfabHIoO5F2sOvNY1xaG1lEgHA5Arc8P3LSq0TKAsnOO9PES2nEMDJ3lRqPcwFjPmkhcAcfrVuCI&#10;uOeMVavdO8u9dUBCnp7UkCdVIxiqda6uh06LjJqRQ13R01vRruxlJ8u8geBvoylT+hpPCVxLrnhj&#10;T7uXBnuLaN5R/dcqNw/A5Fa4slkQA5zisb4fMkSaxZEEtpWpzRNkYwJNtwuPYLMo/CuWdVRqJ97r&#10;9V+p1wpt02rbNP5df0LotypAYnrUmCF5HA7VauIzJ8wAHNV2UlclckZrdSvuc8/d0Q5SCwHJIp0U&#10;IJ4GBTFU5XIIJq3EN208c1DdjSnK7uMW33IAelcT8eLVdN0zwzq4GG0bxFYyE5xtSaT7I5/75uGN&#10;egJDtYjHPbvXJftA6NPrXwU8UQW6lrpNOmuLf182NTJGR770WuHHNuhPl3s2vVar8TvwitWhzbXS&#10;fo9H+B0E8JBYEZNQmEx5yCVI4qbR9Qj8QaJZahCQ0N7BHPG395XUMD+RqUwDccYI61206ilFNbM4&#10;J0pKTi9GioICFAOM0n2fOfarawFhyBzTltskZGavnHGCdkZ0sJOQM80xbUlwQSQe9aTW2SQQaY1s&#10;w6HAqlVM5UXe7KJhLIegyRQLcA4yTg5q79mzwRgmh7UqQQACaftAjT6sqpBhuCRn8a434I25j+H6&#10;WeAP7Mv7+wVfRIbyaJP/ABxVrvY7ZickdK5D4WwCz1nxnYgBRZ667qPUTW8E5P4tK9c1Spy16cvV&#10;ffZ/+2nVShzUZx80/uuv1NmSAg88j2qtcwHJyCQR1rVuYOSQME1BKpOMg5A6YzXowqdTzp090Zcs&#10;OOSCduajWNmOScKvatF4sAbsAVXkQYGMDNbxncwnCxSKYctt4PQGoJImLEHOTyeK0FtxySNoNRPG&#10;V3AZIPTitYzInTbje5SitgEJyAT+lShRtYdQSKcYSVOM478VJHEWYADGavm7mcVZcqRwfwnt1g1j&#10;xtbAkeT4gkYD0Eltby/zc11U8ChiMnIrnvh9Cbf4n+P7Y9ZL20ugOnD2cSZ/OI11csG5+hG2ubLZ&#10;/umv70//AEtnVmEf3qaW6j/6SmZrxgZwOKEUoMZINXnjDqQAce386Y9tux1IFelznEqTvodjpfjY&#10;62qrJMXC9Of8K7zwd4qXT7Z5FcqIgMnpkV5Bp9k+mTgqpULxnpmujtNcDWEkQHJ6mvjcdgYSXLDY&#10;+4yjNqsPeqvU9Z8LahJrV80zSRyOz7lBPapPFsC6cS1uWjklXa5Xoa4n4beIolvoUbcoUhgR0JBr&#10;vvFXiK2nu1Zo1KgZU+lfM4mhKlXUUtD7HC4qFbDOTepzb2iz2yhkJmQfeI61CL2WykVpNxKdu1aP&#10;9pedeLNGgKDgirEsH20F3hZAwyGI4rVVLaSRzzpc2sWVbLxhFNfm3kBXzBgNzkHHeuI8EWcGgfFn&#10;xVoczKsN68Wv2RAwpWYGOdB6kTRNI3vdCupl0lZbsvGV8w8ZPWuS+Iat4Z8X+FfEMoKw2F6dIvGx&#10;z9nvNkY/AXC2pz6A1niIxgo1YaW39Ho/l1+QUZzlenU1vt+a/rzNXx74Us/GumaroV2Waw1mzlsp&#10;sHkxyRlDj0OCaw/hVq1z4y+F2k3GoSLJqsCNZamCMFbuB2hn/DzI2I9iK9O0nw5BcN51ww8tshCv&#10;JX3rzHw20Pgb42+MvD5HmW+rrD4isRjHLjyLlB/uyRRyH3ufem6/LiIOPVcr/NfdZr5mLw7dCan3&#10;uvyf53+RYmmGn3BDAEHgg9KtWt1HErGFgpHP0q7q2gnVHE0ZHzDlcciuf1W1l0sgbSQ/Ga9+DjUs&#10;r6nzVR1KDcmtDXvtdN3ACCqEDkevvWr4JuvtzvGAFZByMcmuJjl3kAggDtmux+H7m1lebaGkIwM9&#10;hWeKoqFJ2Hl+LlVrK7NXT/FEvhe/ZvLJIfORWzrFwmq263kKFWc/NzkfWsmcwX9wxlIXJ5GOta+k&#10;+Fria3kSE7omXjaeleNVUFab0Z9FRdR3he6KC+HmvYnuSVYD5azZrd7cLuXaCcZrp4tJu7K1WBlM&#10;bfxgrg1DBpyXsmyRSWT19adPE2vd3QquFva2jOdubfZGzqRlu3esx7d4zkEcmup13RPsqHqGPQDp&#10;WGLc7iGOCPau6hWTV0ebiMO07My2EgfBGAaQSJFnf0rRnhiZycknFULyxDA7cE54zXZCaZ5kqbhf&#10;l1F+zq0ZZQCpFZmpWeMPsLEVetUkhbBPHpVieIunyoGzWsZuLMalNTh2OfljjuIGUphgOPY1HYyt&#10;AwBUh1P9a2ns4pFZgoVh1FVLjTCSrBQCDXTGqnocMsNJPnRbeFL+IuVIb2rOntfnZlXGDWnpsrQN&#10;tIBFXX09ZEyQAT1rBVeR26Ha8P7VXW5k20YO0bc1l6JZxWXxW1m22qqatp1vexL08yWJ5Ipm/BDa&#10;j8a6J7RUdSoIFZHiOw/s7x/4T1NSQz3FxpUp7LHNCZc/jLbQr/wKuXGVNIzT2a/HT8mdeDotNwa3&#10;T/z/ADRuX2hB7ZXSMoV6g8g+9Y8tuUwAOnX3ruLi1ZdPdndVA6DvXKyReYzYwK2w2IbvcyxuESs0&#10;tyiLYsQSBg1NHaAcgZqyIASCRwRUywrgYHJreVU5IYZbkJjGAwUAkUS26Xdu0Uqho5AVcHoQRyKt&#10;rZB4j145py2nyjjOKyc0dLpSR51+zeXl+B+gWkhLzaNE+jyknJL2cr2rE++YTXaLaBXPy1yvwXtv&#10;7L13x5oxGBpviKWeIf7F1BDdk/8Af2aYfhXdC0GWJ4OK5sBUth4x/l0+7T9DbG0L4hztu7/J6/qZ&#10;62mCBgYpxtCMEBcelX47fIA54py2pxnBIFdbqmEcOrFBbTeMbQAKY9oVbgDitVbbuABUc1tySBSV&#10;Yp4dJGWbbJORjNAtSTzjir72uQCAaUWmDjkCrVUSw5UitSDnAGPSvDvhd4/b/huH4oeFZZrmSOaw&#10;07UbWNrcrHCywrHJ820Z3bo+ckHBAPykV9CW1uCNucGvBNVil8Pf8FGdNVr24EHiDwvIgtAreU7w&#10;sx8z04GRkjgnryM+Lm9acZUKkZW5akb+aknG266yXf0PYyrDQlGtCSveDt5NNS7Pomeu3lmVycDB&#10;qjJbE/NgDtXR6hbAEDGRWZLZjJyTz2r6CnWPBq4ezsjHlgIOTggfjUU9qjANk4x2Fa8loNxPUCop&#10;rZQhAUYHJ9q6I1jmeEummjIe3BBwTmo2tX2kAcjpxWj9mwTgHH86jmiDAgggk10RqmLoe6ZyxMAQ&#10;3f25pVgABIJJNW1tSQfUdKVbbbkc1qqhKotLueeeHIBF8e/FsW4gz6Vplxj1+e8TP/jgrr5YAJRg&#10;5OOa5uGD7J+0ddKAQb/w3Efr5N1J/Lz/ANa7CeA5Py8kVzYCpZTh2lL8Xf8AU3x2Hu4zXVR/BJfo&#10;ZklsrMATg0C2YcLkge2autahTwvOaZJHtbgkZr0VUPP9hq3ItNIbsOqIxPcGo4YmXfEWwR1GelWL&#10;zVBEXEaqHP8ACOlZNpNI108sgIBIOPavJhBtN7HbUrwjNJas6Pwpt02QMrgnfuwDnNbniTxT5nls&#10;gIYd64hdcjtJ0CHbg4zjrVqTVGvowM8965auE5pqcjtw+aKNKVGmeieEbxLu2RgxBByw/pXStOzw&#10;FwSFAxivOPBpkeVFEhVR+RrtbW9/0gI74C9q8HG4e09D6vLsXzUVchls5kuS4LAE8H0qr8S/Co8d&#10;+B9T0i4cxDU7R4BKo+aByuFkHurYYe4FbH9pxvOEGMCn6iyPbtIpyEHTHSuSa51yzW+h1xajeUWc&#10;p8KfFtx408A6Vqsm+G7khC3sAOfs9yhKTxf8AlV1/wCA1z3xyWPQfE3hDxZGSo0zUv7Lvm9bS92w&#10;n8Bci0c+gRqPhrrX/CN/EnxXoLhY7W6lTW7Nem1Z8rOo9cTxvIfe4Fa/xK8NW/j7wZrGhTSeXHqt&#10;pJbiResLMp2uPQq2GHuBU+yqVKP95fi4v/NfcYuvThUv9l/k1/k/vNyG9Q7QpOV+9niqeuNBqNo6&#10;D5XU8HrWX8I/EH/Cxfhvo+syKYb+7tgt5Dj/AFNwhKTx/VZFdfwrWvrGOFWKrkjqBXoUKkJ8s4vf&#10;U8/EwnG8JJaaHHnTnhmLKxAY857Vq6drH2YLGGKle470+W3KsGKkBjjpTbjTC8RdFG9OterKamrS&#10;Pn4UnSbdMvN4pKOFKKwPVuhruvht4nMc8YZyAf4TXllpbz3M5VsYHQkdK6rQdTXTXVpUVgox1xmv&#10;Px2FjKm4o9XLMfNVFOWiPbb5E1PSxLHEwkHOTzmuJuNJuIrszMGUk4Y4xmtTwx8QH1OMRbVjVRxx&#10;z0rU1K3e8tEkyuxz0xXydPnoScJI+2m6deCnBnHa0ZJCcgkDpXP3Fk8srEEAgV2Gp7hdmIRjaB1r&#10;LudNChnwBjtXr4atZHj4mjzN3ObTSHkLbsgmobrTmgGScgVrSXix5UKcnvVe6RZ03Bsg9q9GFWXU&#10;8idKm4u25h7Q7MSQDmnLKUjAJziprq0HJUYINQiAgAkHiu2Mk0edJNELOI5C5HytVj93OuBwfXFN&#10;mgBTIHyio2ieNQVJOKrcmMrNlm2slDk4DE1fS02oSTkms+yuyJAOhNacd2sjjJOTWFVyOyg4WKbW&#10;pVyMA1z/AMaJT4d+Gd5q7RyP/Ylxa6ltj+8whuI5GUfVVI/Gu7ttOjuiM5DGqnjz4eRfEDwFrPh6&#10;5V2t9WtJbVirmNl3KQGDAgqQcEEHIIrhxdVzpShHdpnfhaChUjOWyaNWCzj1jT0ljcPDcIHRhyGB&#10;GQaxpvBUuGKDOD1PAqp+x9qEviH9mLwRLc7zeQaVDY3QkOWFxbr5EwPuJI3B9xXok1oM7WUAe1ce&#10;FzCTgpx6pM7sTl1OUnGWtro4Cbw5JbgAgcdCOlQfYGhYhsDFdPrsarujHIXp2rF8ht3I4PvXq0cR&#10;KSuzyK+FjB2iRW1sCcZAzUwswOPTipYYAGBwMjFXvsnCkYO4UTq2Y6dBNHlmkWZ0b9pXXbcHEeu6&#10;BaXiDs0lvPPHIfrtmgH5V3rWZXGBnNcp8QLU6L8dPh/qIyq3/wDaGiP0APmwLdL+tmfzrvjaAnkZ&#10;xXLhatnOHaX5pP8ANs2xFC/JLul+Gn5IyltT2AGKeLYsoAJBq+bTBAGafFakMOK6nVM4UDONuY1w&#10;RnNMaA++RWtLbjgkDmoWhzngURqg6SWhmNbgc4GRTXhI6jBrRktsDgcVBJERkEVaqEKlY5/xhr0/&#10;hzw3qdxp9jcavq1tYz3drp9vG8kt20UZbbhFYhcgAtjC5ya+OviN8E/2tvHvir4b+NtUm8PeCD4w&#10;017rwk0VmcS29wsDFULRSFi4eIYLH14Byf1M/wCCfCwW37SMO/U10aTVNNuNOa4EIlklVlyI1Ugr&#10;vLD5SVOOR/EQeV+O9jaS/s//ALNuvW+q+LPEh0jWLzQZNS1SDyrdDFaXXyRRlmEbK9qq9TkxA9hj&#10;8m4uzvEzz7D5PdxpyV7qTV3dW210a9Ou5+p8K5JhFk9bM3FSnG61SdlZ3301X9WPHvgB+yX+0L4B&#10;+EfxBu/i9DplzefDy9tRPO2y1nu4LmCKRPKVAUlZWdlwNpJGDzUssQMhUHJFfbvj/wCEVrqfxh+K&#10;t9B4M8R60PE/gbTNei1rWr/ZZ2bxJNEfKHlHbOQodk34IUAKor4teMm5YYBINe34a8Q4rMMLWji3&#10;d05uK3bt0u3q/V/ezx+PcgweCr0XhY2U43fa9lslovRfd1dFoDgZPAHpVaS3xwOQa15Lcls4wDUM&#10;lqCpOBX6bCqfnU6LuY8ltjA6YqCW2wSRkmtV4TvyBmoJ4cjIABrojUMJ0lYzfI4GMgmhYSdxIIPS&#10;roj25zzmmbSWJwfStVMzdJaM881yE237RfhtipC3Xh/U4z7lLiwI/Rmrs5YC2QOh/SuX8fobf4ze&#10;ApwSqztqFkeOu+3E2P8AyX/SuxmiAY9uMVjhKn7yr/iX/pMTXFU/3dNf3f8A26RmPEd5yMYprQM4&#10;GM8VbeI55yQaYYzxksCfxr01M81QS0M692vKCrlSefrRJbCZDhyCV596tWdsmoRhmByOnap7jTFt&#10;4g2CSB+FcbqJWRj7CUrytozm/wCxHFxuLMcHPPNXLSFnkJJICnpnFadv5artZdwJqC9tRalnXJDd&#10;u9aSrOWjOSOC9n70dNdS5aanLagCMkMDxXRaFrR1OVXZyJAPmGa5C2MgX5gCBz6Gp7W/e1uldSVI&#10;9K4q2HUk+56eHx8qbV9ux3jSlrhQWxnoalTVTFiORuCelc5Bq4v0U7gHU81oNmeWEk4GecV5kqFt&#10;JHuLF8ybiYfxU09NE8UeFvE8JCwxXg0i9b/pheFY0/K5W2HsGaujuNKkRwdx5qLxn4Si8YfD3V9F&#10;MjKmo2skKyj71uxU7ZF/2kbDA9ioqH9nz4qaf+0B8JNJ8R2ciMbuLZcqqlfJuE+WWPBAPyuGAPcY&#10;PevOhXVGu4N/Fqu+lk/u937zvlh/bUVJLVaPtrdr9Ti/hbqE/gn4j+MfC/IimuE8QWIHGIrrcJlH&#10;uLmKZz/13X1rvrXUBJdBpVZoxkMvfpXJfGbRR4W+JPg3xKhCRNdtod646CK72iMn6XEcCj08xq7d&#10;NEOn3RMykqw4Y9K3ws4JSh2eno9V8ley9Dmr06ycZdHb71p+O79SSSwW4AePhG5APPFVp7do4XAU&#10;gHqe9PktZ1mV43BAOQvtV2Wf7RGyPCFJHT3rXma21I5VK91ZmPZW5EhYAcVZa0Mr52h+9W7Cy2MS&#10;RhQKmkj5Cldo7GqlVuyIUbR1E0u8mtJFYSeWU9q7Tw144MUBjkxKmMcn+VcYkojlUspI6Vb09lju&#10;wGJiQ88HrXDiaEai95Ho4XEypNWZ3l5ZR6gEnVgsUwyAeTWV4i8PvYQGWNsI3O3mty2e2bSoWjYS&#10;rgcg9KrT+IY763ktWAdYzjJGDXi0pzi/d2R7tWEJR13Z5/cRMXzgjNRFCpHGDXSX2ixly0JJUdj1&#10;rPv9K8p8qQFPr1r3KeIi0kfPVMNJXsZcgBXJwahez80EjoKtvD5bHcePaopG2JkDk11Rl2OWcV9o&#10;oS25OFAJ9ql+zkrgKMGrMcfnHJAyKnSzJwABxWjqmMaF9TN+z+VIAUyTU8NuxIbaMCtFdLMjggHN&#10;XbXQXLDIyPas5V13NYYZ3E0SJ8gYBBry79uP9uzQ/wBjf4fXpt4bLWfGxtUvbPSJ5PJR4DLsaZ3J&#10;HyjDAKpLk4wuMkP/AGof2x/B/wCylDp+nahrOkQeI9ZlWG2guJGdLFWIH2mdI8yGNSR8qDc+cDA3&#10;Ovwf+1nq3wx8Zz+M77wo/iTV/F/iG206yh16bWBaXF/d3M91Hdf6ArPI8UkTRr5IiTYkfYkb/heJ&#10;c+VKE6WFmudLXXbS+2urtpfTv5/aZDlDnKNSunyt6ab6237d+vbrbZ/Yf/4K9eILr9orS/Ct74b0&#10;Wy8J+OPEkjSRRTStLp9zf3IJdHZiBGJZCdm0D5jyDkn9V7m1KRnPJHNfgR8UPgLf/sua/pOpwDxX&#10;HJaXkF3p91q/hy40ZL50cs0kXm5JiVkjwzlGO7mNcGv6B7iCSe2R2iMZlQPtyCVyOmRwa8Lg/MMV&#10;VjVoYuV5Ra7aXvpp6HscQYOhTlCpQVlK/fpbv6nC65AZJSSOQapJYseSDg+tdPqGmFpiWQn0qMaU&#10;DxtHrX6JTxCUT4yrhm5XOfhsiG+7nNX1sv8AR1bGcHFaA0kc4HNXLHSvORlIxSqYlWuVSwz+E8l/&#10;aMtDp/hLRNZIwdB8RaZds39yJ7pLeZvoIZ5SfavRJNPAyQDisr4/+AJ/GXwO8YaTbgi7v9HuobYq&#10;OVmMTeWw9w+0/hW54C1mHx54I0bW4ADBrVjBfR9xtljVx+jVxxxFq713S/Bu/wCaOp4a9JeTf6W/&#10;UotYhzwORTo7A7vu8V0E2lhAMDk+1V2s2VsACulYm5zrDNGLNZEMRzxUX2UnsBmt2XTyRnnPpUYs&#10;cjkZxVxr6Eyw9zFNmSSCBzVO6syueOa6B9PIbpxVa6sTg5GRWsa5Dw50v7IfiB/B/wC0h4Uuxdmx&#10;U3ywtKsHnsqyAoQEwckhsdD1rqP2xlk1v9nPV3W78aa5L8P/AIvPay3mrSLFBaJcyyQxxJEZmZkV&#10;b6MK5QH5iCFPA868AX8nhfx9pGoxyzW0lleRTCSJQzxlXB3KDwSMcZr3P9tj4c3Fz4D/AGi7waF4&#10;turS0utB8Wx32qaiYrSMW/2aeUwQgBcqLVy6nJB24C4wPx/xDl7HO8BjfO33fLz7/cfqXAsfaZVi&#10;8L5X+9W/r9Tf0LwXJ4g+Nfwp8QyaEmsr4p+GF/pF1ca/qiLEGglt5EITaxJJkYKV6BiSF5LfIWra&#10;cLPUp0YIrK54XoOe1fVPhLWbbw1on7NniO+svD1nbWOsavoMuqa9qAMcIuLaU/JE0iBtxhChfmwe&#10;ijOT8/8Axh0pLb4na9FHNaXMcd9MFltDm3cbzgxnn5fTnpiuzw4qewzbMcJ2nf8AFr+vzMuOKfts&#10;twWI3fLb+vuOMa33deQajlgOAACc1p/ZCOCM1FPbhR0xX7NGoflTpGNNAOQAATVaeDHUcmtdrYgg&#10;kACq08IYkY6966oVDjnSfVGU8B9OlJ5BAPcGrrQAZPemiAn8a3VQ53TsecfF63MHjH4c3IbaIvEj&#10;IfcPpt8g/wDHmWuzmgIzwK8Y/wCChPihvh/8OfBWrxT31vNp3jPTrkm2SRjJEolEiHaCMEMOG+90&#10;HPFe6Q7L6zjnjDKkyB1DKVbBGeQeQfY152CzKnPH4jCR+KHI3/28rL/0k7sVl1SGEoYmS0nzJf8A&#10;bsv+CZDRnPIwKabbzOQQMVfmtypI45qvIhTAGTXvxmeM6XSRD4egVI2EsTAj7px1rSk00TqwAJRu&#10;Oe1P02UXsmwoqKelaSSBIzEIiyrxk15NWq+a51YehH2dm72OMu7BtLugHGVY8e1WPsS3BJYqAQOv&#10;euvHhRNRG5yBt5U1k6h4YaCRlEiuB1wOlXHGRlZX1OSpl843kldHPyWwBZQASOeKryxMkgG0DtXQ&#10;QaOuGYjcRwMc4qDUtMYYKgkj8K6IV1exwVsI1G5lQyPA7FVGCOvStW1vmEJYHcM9O+aqSW/luVcE&#10;EitPT7SNohlVA+nSlWcWrsmgpqTimXtB1uWScIwAVuuRXz9+w7rdz8Hv2v8A4rfDHUZLx7C8vG13&#10;THk+WBTOTMEjA+UM0bOTjH/HueODX0LpejrJPkHbjmvkH9pL9ubwv8DP22dI1Lw3a3fi3UdNspdE&#10;8Tafa6eJCHj3+QYZGxiZDNMrMuQFYr1Jx8LxZXw+Glh8ZOXLyTt6qSs1br0fXRbH3fClPEVVWw1n&#10;JSi+mzi016dum59ifHDwa/j74d6xo1u4guL63YWsx5+zXC/PDL9UkVG/4DWz8LfEUPxZ+FWi6yIv&#10;Jl1KyiuGib71vIVG+Jv9pH3KfQqa8o/Zx/bX0L9owanBN4c8W+E9T0pYpZrLVrFldoZN4WZSmfkz&#10;GwLMAAcetdL8J9cj8C+M/F/hmNg9rFfDW9PwchrW+3SsQRwR9qW66ditXSxVOvKFXDSupK3zWq9P&#10;tHTOhOgpwxCtaz+/R/odpHpU1tqiBwAqn8DWjqehSSOJEQMTzx0xV+01W2v7ALIMOeRVgSyCzCKw&#10;2p3rsnXndXWxzU6FPlaTunqcnfvJb7U8sjPfFVdQkYRFAN27vXVXKW8u0EkE8+tUNT0iGCF5AwJx&#10;nr0ropYhaXRx1sPKzszmbOV4pdkhJHar7ziaAKozj3qO8KuyhUAPTPeprK3AOQMDp9a7JST1PPhd&#10;e7cu+HNcltJ1jLt5fcZ4rp20tZZBcRZczYyO4965RY1SUFQC1dB4f1yTTZF3qJIxxg9q83FQ+3A9&#10;fB1NOSo/+AWp7d7KUK4JVuao6lAJCGQk4zxXY3ulxa1pUVzbsG3fw9SPasBtPaCUiRSADiuKhiE9&#10;eqO6th2lpszmLizbBLfdqnc2jYyoJAro9WsjNISgIVf1qtFprNxgnNenSr6XPJq0NbGJHZvkckYq&#10;5DA+BjnFayaOzYGABXK/FP45+BP2f9MN34z8V6J4ehILKt3cqJpQP7kQy7n2VSaK2Mpwi51Gkl1e&#10;gqWEqOSjBXbOp0yyd2BIJJFcR8b/ANoj/hWWr2/hTw1o+oeKvH2p2pvLfTLKDz/sVvvEZu5xuXEY&#10;Y8LuUuRgFRll8I/aB/4LI/Dzwb4Fs1+F8y+PfGOt4isrEW1xFHbFlba8mY8s28IBEuGO7krXzH8O&#10;vhZ+1B4+/aEl1y30ZvDPi/xAY5na71g2dzcyC3mkVGbc0sRe3S4UInlBR0CbRXxOb8UU+ZUMFebd&#10;ruKuop+equ+nbd9n9ZleRTs6uJ91LZS0b+W9u/3Ly9B1z9nvwjfeItK8Q/ED4cXa+JLnxFqlj4i8&#10;Q+JvGqaDDqrrDPNEHEdzN9nYQm3Yqi7c4RSQRnz+y+CPjr46ftEajovgvSNe8ZaD4HtLeZY9L1a+&#10;1G1juJDObItPdS2ZVooZZAroQp2sy5DnHf8Ahf4J/FDwZ8T9M8WXvjL4beC7y+s28Vtr8WkXGvX9&#10;nEum3/nB5dRLTF41sJFeNm+WV1PBXA6z4Ffs06vqHwvh8X/HD4y/GPwW/wAZ501e6g0FbaJNcMyq&#10;IFMdqZblmMXl5T7OqIDgcAk/GVIe0koKm0r3b91XSS1ct9XZu61131PqacuRczmnokvidm76Ja7K&#10;9rPTTyPhX9o7xp8XvGkupaD8QfFWu6nJ4Iv59Jn07Ur9rqSwIYfJ5jO+8EjAG9z+7JGQCa/dz9kn&#10;x2nxl/ZT+HXiXeJ59W8OWM1wwOT53kIJQf8AtoGFfhL8afh1oXgnxv4xs/h7qviF/D9x4pk0LTV1&#10;Cbyru7giT5jcQsiSq5aRR8yKBllIJBx9Y/sN/wDBIGL4+/BNvF1r4gjh8U6Nq1/4f1vRtSe5S1ju&#10;bafaPKmtZY5Iv3ZT7yyDknA4FcnD+LxFHFTVOPO2tby7PSzs76eS8jrzXD0alCPNLlS7Lv5dD9WL&#10;jRVkYhlxUP8AwjuQ2MY7V8GSf8E4/EXwzQi88PfG63t4j8134A+J6Xageot7xLeX8FLn60tl8NvC&#10;ugXSWl7+1J+0l8NL1jgW3jaW5sUU+nm3MSwt/wABkIr7WOc14/HTt/29b/0pI+ceWUntO/y/yufd&#10;MukFTgqQasadpRWVSQMd6+Y/DX7Gvxa8SaWl74P/AGv9b1myYZjmfRNP1SNh/vhyDWin7Lv7V+gs&#10;ps/2g/CurBeg1DwZBFu+pjJNdH9r1XHWjL5OD/8AbjFZdBS0qR/8m/8AkT6J8ZaEJPC2qoyXbq1p&#10;KNtsCZm+Q8Jjnd6Y5zivmX/gjl4yl8ffsZaXpN1b6hHdeDrmbSmlueDMgdnTGSWwobYQQMFCB0rp&#10;p/AX7Z+iQo1r4o+BGtgDn7XYX1szf9+xivmj9h3xR+0f8JvjN8VvA3hrw14I8W6zp+oDUdYiv9Vu&#10;oYLN3dwI7Z3xhGO5gGAyOeRXi4nOHHF0a0oziveja173SfRv+U9ehlidCrTUot+6737XXW3c/RO6&#10;0giQYBINR/2ITjK4r59f9oP9q3SJP9N/Zr0HVEXq2n+ObOPP0EnNIP22vjZo2Rq/7KPjlMfeOna/&#10;Z3x/AIvNess+pL4lJesJ/wCR5jymo9rP0lH/ADPf20EgklSR7VFNopyNqkE14K3/AAUm1vSgDrH7&#10;Nf7QtgoOGa38NC7QfiHGain/AOCtXw/0tQNb8A/Gvw8R97+0fB0qBfrtdquPEOF+1O3rdfmL+xsR&#10;bSDf4/ke9PoTPgleRVa50U7SCDivDIf+Cy/7OayKmoeMNU0aVuNl74d1BGB99sLCt7TP+Cp37N+v&#10;lRB8VdAQt/z8QXNt+fmRLiuinxBg3tWj/wCBL/MzllFeO8H9zPQdRsZdLtJ7qC3kuJraNpY4k4aV&#10;gCQo9CSMfjW1+1J+1x8PNW+Ifj3SbLR9X8S6n45+EbWc813c+YttfxebFsELBpvMxOjFhjAjAxgk&#10;jitH/bc+BniBgLX4t/DlmbosniC1jb8mcGuG+InxM8Dar+138JtV0rxn4W1Kx1aw1vQLt7PV7eaP&#10;54IrmIOVc8FrdgM9z714vEeFwGaKjOtO/s5K1murS/q1mezkGKxWXupGlG3One67Js9J8Q/tky/C&#10;b9kzwVdSeB9M1rxHYeLtG8Q6fdXoM1hbCYwxMPl+ZXHmyBWO0biuOcU7xV4p1b4n+Ntc8Q6taQ6d&#10;LrF61zFaRhV+zqVXIwpIGWDHGWIB69h4t+0FBba7/wAEqL26ju7ea40XwvaXbkTDPm2RikPI77oT&#10;Xvelz2viXw1p+qWUsdzZ6jbx3MMsbBkkR1DBgRwQQa9HI8DhcPjqmKpr36kYtu+9276bdjjzfG16&#10;2Ehh5P3YNpL0tb82c5cWXlkE4IqrPAMdDW/fWoBJI6VmXMPYDFfc0qp8fUpmRPB8pGcVRmgIHPQ1&#10;szQkEcZFVJ7cEYAPFdtOocU4XMl4DwMdKI4cnkc1caELyRzTfOjtYnlkICRqSTjOBXSqmhz+yvY8&#10;P/4KE2E7fsyXk1pejT72w1SyvopSgYMsEvnOpJHACoz/AFjFetaHeQa94W0+/tWMlte2sVxE395G&#10;QMD+Rr4h/bF/4KFD9oPwf4o+HfgL4c634rtpd9rPqjQOyR+W+DLHEis2AynDMVPtXU/s1ft3/FLx&#10;R4m8HaN4k+Eq2Hh3xFdQ6Lp97Yl7cyTNEzRLEszbZMqhyFIxxznAPwdDijLoZxUqRm2pRjG6UnG8&#10;XK+qVtLq7218j7HEZDjamV0qPIk4uTs2k7NJ9/XTfTzPq64tyWIAqs0IB+YZNX5JH+0TQT2tzY3l&#10;u22a2uU2Swn0YAkHoeQSODzwahkjUkEjJr9Jo1lKKlF3TPhamGcW4yVmijLvtPMeF1kYAgEU3w3q&#10;t7Y3Di5VjG46kkgVRi07UJpndw6RMeVJ9+tdXpOj+dphWV1dl5xjBArCrKMY2lZ3OLD06tSacbq3&#10;3DYdUO5ZCTnd8ozxTrrUI5o2bBDE/WsHxXcS6IRIATApwR3FV7LWo79Ayscjt3rOOFvFTWw549Qm&#10;6L3N21nUHLjCjriquoXYnfchO1O3eorbUkfCMrAHjOKS+VY1JQ7hVRp2lqZVqqlT0ZWkmS4lAYED&#10;GK07S2kACjPTOPas20ga+jZW6r2NaWhXbW83lM4IJxz2q6ui06HLR1mnLqWZ1uTpskcDLHOduCWK&#10;AjcNw3YO0lcgHBwSDg4xTvhb+ypY3f7cfifSrL4a6louh+N/BV54x8I3uoeIEkkEsU2lQ3ThsEJK&#10;WgeVlZzlZs5XcCNKGMOpVgMCsb4n/EtfhH4++C/juLRfDcy+C/E8tnrd3qWoPHNf6Ze2zRzQ+WMB&#10;4Yo4mfb83z7cAZOfyjxI9tSwtPMaMmvZSTavZNN9dV1t1P1jw/lSliKmBqpP2kWk7Xd/ufS/Toeg&#10;eFDL8Pfjt8JfFOoa/wDDPQ9C1a2ufhjq1u+kOl80F0fOhvJX3OpLXexMnygM8E5AHnX7SHhSL4Of&#10;tA+Hri3lWbT0uJ/C88yQtBG8cg8y1k2MAyjzIgig9Dc17x+0R8PLrUrj4k+BNO12Cxutbhj1XRU8&#10;OaUt8tzqELi4soo0fJVEkwx2uv3PviuC/wCCimoap8fv2J9L+L2mJrWsX2v+F49VEt3ZLZxWeq2a&#10;+b5CKvKmKeE/Kw5KcMQcj5nI8dHB51Whf93WiqsN+3NZN3b6rdeh9FnmElisnp1H8dKTpy2/w30s&#10;uz/U52DU2zsyQR0INb+i+JVdNjAucYPPWvIvgT8YrL40/CfQfE9nJbFtRtUa6ihfcLacAeZH1yMN&#10;2POMHvXYafqTR3RdThM9ehr9nhCliaMa1J3jJJp909UfjjxNTC13Rqq0k2mu1jvS0JIOBk+9VJdI&#10;RTIXmwc8DOKpWd07AOCWRulR65bSzwCVWbcnOc1yRpNStex6M66cea1yxHpQaVlUeYMZ6ZxV60sz&#10;AqKYWK454rH8MSXdrNuZso33t3p61vabqM115rs4KKflAGARTrKadr3FQnCSTtZsz7u3VLkOq7VP&#10;Wr8cC/Z1dOTVtbBL4EthT1xis/xRrOmfDzQZdU1vVdN0fTLfmS4vrlLeGP6s5A/WsZ1ko+87WOiF&#10;NqT5Ve50nhO/ksTsAYKeozxW55KX85LIAcYHvXyhc/8ABTnwlqety6R8MfDniz4va5EdjR+H7Fvs&#10;MLdvNupAERf9obhV+28C/tS/tGkS6v4i8K/Anw7P9610eIaxrezuGnfESHH8UeCK+axOZ0JTbw6d&#10;R/3dV/4E7R/E+hwuDqqmlWtFf3tH92/4HtHxi+Ivhz4M6U+o+KNc0jw9YqD++v7tIFb2XcRuPsMm&#10;vne6/wCCjNr8Rb2Sw+Dvw/8AGHxVvlbZ9tt7c6do8Z/27qYADn0XB9axrP4E/AbwP4svJNG0XxH+&#10;0x8SbA4vtU1rUhqdjprjr9qu5iLK3APO3DyjHCmsv4q/tI/D6wtxbfFr4zeHrbTYxsj8CfDaWWS2&#10;A/543F3APOmOOCqmBCR9015886ruNpTjTXe6f/k0rRXmlGbOh5XSTuoub7bfgvefreKOc8aeOfjT&#10;8ZvEk/h/VPHKaZqY4k8H/Cy1F/qNuD0W81OYiGzPqS/0U9K6j4Qf8EZtK8TXJ1L4hxw20V2d9xp1&#10;veyanqV2OuLvUpgGJPRltY4R/tMK2Phz+2f4mvPDcGifAH9mbxMdFQYt7vVYYvD+m8/8tBkYkz1J&#10;3BjXjH7TH7WH7TUPwB8c+L9a8ceD/h9Y+HPETeEY9I8P6eJ59UvQqmZEuJd5VYlaTc6MPmiYAdDX&#10;mYjE4KCdbEKVa13s+XRXdnKyen8tk/5bnbQoYlv2dHlp3st1fy0V3992u5u/sx+G/h18cf8AgpFr&#10;d5eeBPCz/C+Ox1Dwf4XjksYBYfarBbeeeQxldrM0ckrhzztJ54yOj+M3hb4L+Cfi54hvfAsGoQto&#10;N7oM8U3hDW5tNsbRZJrq2uw10kqW8TeW45yWHIxt318F+FP2WviBo3g0eINWtPEPiz4QaNqNjd6y&#10;3hvV1RVN5b27BkSQZErwXEce4xHBO0nANeg/F/wr+zbB4f8AEvhnSfDXj7wd421CDR7HQj44nuLS&#10;TRLg3Nx9tuLjafK8hYRAMFCck7VBya+epZpP2MuenGLu5e9pe6dlH3WrXVlr2R7M8ClUjyzbVktN&#10;dmt9fO708zpf26tOXQfiT4U0tPjbompeGvE1xdjUrKy8Sw6/P4filO+6MtzshMhmDsQCFBdpBkli&#10;zeifD7/gpdafB/w9qlpp9l8LPiEsMKj7Vp2k+IbXXrtIxlRPekMAqgdBIy4yOAa+Jvh3Z6J8LNfX&#10;WvD/AIih8R+J7LUoLbTdOfTilvd28tq5mmeRztRo5XRFHzAlWY4UDd9g+J/2mvjZ+298IvFFu/j3&#10;wT8ONL8OaZc3GpeC/Duh6lBeNBDHuaWdbe3lHkyDA3STeThgcKa4aGNnKU6kdJPZL3tltdySXV2t&#10;6Kx3Tw6ioQeqXX4fws3/AF3Pijxj8WdY+NWvX6w6ckU9/rGqeIlhtRs+zyXIR5QrE/cRYFwOMYPr&#10;X3n/AMEj/wBvT4g+D9B+JOi+Dvgt4g+JkuqeID4juRba3FbPppuV2lZC0JDbmiJ3AL0PFfDX7NWj&#10;SeIfi74X0iLU9S0a78S38Ojx3WnMq3MX2l/JOwu6LyH2nc6ghjkgV+hX/BH/AMKz/syftu6RoVz/&#10;AGklv8U/h8LzN5eJcPPfQSLI+CigKqos2EJZgOrHPHLkjrSxEKqm1d2bVtLqy3T6vsdGYqn7KUHF&#10;Oyulr032sfR13+3R+0fdnbb/ALJOrxE9DP42tU/9o1yWs/8ABRD9oK58cX3g6X9mPTpNYtdFOvXN&#10;hceMLacLZeYY/MbEe05dWATO5tpwDg196TW/msBg4Jr57/YitF+K3xH+LnxYmUTW/irxAfD+iORl&#10;G0vSg1qrIf7slz9rf3yK+8rUq0ZRgq8rt9obJav4fRfM+apOnJSl7Jaect//AAL1+4+MfFHjTx/4&#10;x8Y+D0X9lj4b+FNW+Ilr9s0DWNP8UnSG1DMYlCC6tJIv3xRg4jZg7AHAODXfeFPhl+3Z4Y1qKTQr&#10;jRdK01eun654ih1uIjsBLKHnA/7aH619O/CH4H6J8cP2NrT4f+IoJJLbw1cXXh+OaJzHdWEum3kt&#10;tb3MLjmOVFhjdWHTI6gkHT/Zv+MeueG/Gsvwp+JUqT+ONKgNxpWq7PKt/GFgpx9qjHRZ04E0Q5Vi&#10;GHyMMed9S2lOrJc1rNcq17O0V8u+2+/oqtdNRpxdt07vTurv7/v9Oa0S5/bIi8IWE994Q+Ft7cLe&#10;Ja3i6ZHeXMkaOuUlI80KAWBXr1K/h88eEfBX7Uyftwavf6boOneGvH3itbSx1XT57KOO3lXyd0Mc&#10;YlZsuIoHYndn72SOlftr+yRdzaT8HNctLKTSoPs1xJfATKD5byMZPmOQCAwYgk8cDtXg37UuoP4F&#10;/b70Dxeup3FxBPBpFzFLBbqylPtTWjNgcFMagCSWJAB6ACvzHOMwxv190PbTSi7pXV9E9U+/4an3&#10;mU4bC/Vub2UW2rXs9fh0a/rY+afiR+zP+2t8O/h7qGt6l4k+FelR6PPJDcs9izMV+Vo5VGCCojJZ&#10;gOSRgA8V85ftSeJf2uP2f4/ClqPi34B1XX/G+uwaFo+l6b4bTzJ5JDlpS0kfyxxr8zNjgYr9NPjl&#10;+3b8J7r9oPxD4Xutf8R69dTaTElnaRThNO84vJFK5LbUCg7FbcSDjGCQM/Hnwe0w/tZft/eK/iPK&#10;om8I/CBZfCHhgY/dz6k4B1C6X3UEQgjIIOa9vhrHYjGUZqrVm5c/KnzPZbvTTRfjbueXnOEpYdxc&#10;aUUuXmfu9Xay113/AF7HhvjD4Mftj+Mbzx7o2lftAaXNr/g6O2ktrG28O2tgurrPD5i7ZgpMRLCV&#10;BkEFo+SoORwfwE/Yv+Kv7Z/hm9e8/a5+I2k+I9Gk+yeIfDV1pk9rfaJc45ikjW9UFTztkA2uOR3A&#10;/QSy086B+23fR4ZU8WeC4Z1HYvp166ufrt1KL8qyP2nf2N5/iR4ns/H3gLVU8F/FnQYvLsdYWPdb&#10;6pCOTZX8Y/11u3Tn5oz8ynjB+uqZfCXvXlK17pzlr1Vtd7fJ+W583DFW05Yxvaz5Vv56bX+4+Ide&#10;/wCDb2XxheC41/47+IdZuAc+bc6GZX/N7tjTfC3/AARpvde+MnjHwfqPxl8SNFpGn6VqCSpotqpu&#10;4pknt1yGLBdn2MoMdgO9fbfwD/bL0rx3FrGgePYbb4c/EPwhEJNf0XVLpIoo484F5bzMQs1o55Eg&#10;PGcNg4zzPh39pf4beJf2uLfXtE8deFb7QtY8LXulXV/FqMQtVu9Ou7aVYvNJClvL1KRuCRgHng1V&#10;PLsuVpwja7196V+2t3fS+oSxmN1jJ7LsvXt2Pj740/8ABAz4T/CH4b69428X/Ezxu2naDZvd3LQw&#10;WcLS7R8saDyyC7sQqjuWAr5U/aj/AOCY8H7L37Jnwk8feILvWYL3xrrS2+r2BaMDTbSZDLCAdmfP&#10;8pGLFuATjaMHP6H/ALYP7Xnwr+MP7SvhHwJrvj/wtafDLwmyeJfEV39uSa31u7Q5tdPQxlvNCkiS&#10;QDIwQDgrivHP+C1P/BQv4HftQ/sgz+EvB/jBdd8S2Gs2mpWccOn3McZ2b43/AHjxqo/dysevOK8f&#10;H4XLpe1nT5VyJpa6uW76622Xm32PTwlbFx9nGd3zu702j06dd35WPnP4Yf8ABOnwB49+FX7Rll/a&#10;XjGw8f8AwlF/eaXaG8iFvfWEJmWNpE8kNId1u6uylR88eAM19zf8EZrS1u/+Ccfgua3nup5pZr4X&#10;Inl8zypEu5Y9q/3U2IhC9s18Oa5/wUq8Pr8StJ8VeFfDfiHWPEepabqGh6/ZtEkcWsafe6fbh4sq&#10;XbdFqCzyqdvKuOh4H0f/AMG8fxJ1vXf2efGXhK/0mWHR/DOrLPY35VgJZLhWM0BJ4yhjRsAf8tTn&#10;tXfw7iMNTx8I0LNtTV0t9VJfhdfLzOLOqFaeFk57XT9NGmvv1PtfU7Py84GSDWPc2uQc8YrrtVsw&#10;WJGME5rEu7Ic8Yr9ZoVj88q0Xc52S3OSCMVUuISAeMitqe1JyDjNUrm2AQnGCK9GnVOCpSZiTw9T&#10;jGK6j9nL4Z+HPiP8etDg8V6ReeI9HVXQaZAC2+UlSspA4IQBic4wAfmUZzz99FtH+Feg/sb+JD4X&#10;/aG8PztrFxocUkxhe5gtxPIwZSBGFKtku2F6cbs1zZ7zyy2uqbafK7Wve6V9LJv8DqyVxjmFLnSa&#10;5le+2v3HJ/BP4TwXn7L/AMVdM034O3/h7S/BvxJ1eOHW9R1CKTUrWNrvzZIyiQqWiJl8vcHdNrYD&#10;Nyal8O6Z4o0P/gmf+y5rWmWnw/8ADi6X480Ty9U1SNCbYostubmUSTRqXD+YMIQxQAZAGa6r4V6f&#10;pWo6/wDtc2MMXjjxDeWPjqS8a/gnEdnaiWOORVaIS/MoO4kmMkfuzkdBwmm6JG//AASV0S9t/BsW&#10;pTeFviomZ9S1IwW9z5euyxZOJYiIwrRptLEHDHBI4/nCrXq1+GpOcm3GpJat7WXp+Cf5tfvsKcae&#10;dKMIpJwXRf3vXv3+Xfpf20NMms/j1rl9ea5oXiO/1MxzS32kRLFbyDYAq7FZgpUdRvY7ixLMSSfI&#10;yxPYcV75/wAFAdNltfjU00tr4btPtNpFIo0V98MoK/ebJJDk5yDjOM85yfBDGWxyBX9K8HVFLJsM&#10;1/JH8j8A4rpyWa10/wCZnQX/AIdm+1ZSEFAcZBycVQ1O3uNLnBjVtrdQRx9K9H1CwZbxlVQqPyR0&#10;wfSqFx4dN4XDBxt9utTSx+3NsY1stvfk3PKPFmpSX2nGI25XLct2Ncra2LW9+oBZVbgCvZdb8Kwy&#10;qUCggdB61yWt+CJYLgOgCovTjmvdwWYU+XlWh8lmeT1pVPab2t9xWsLFYtPWQkkkc+1JcWDXBBG5&#10;V96V7qSztvIMZf6DpUEustax5cEgCtI8zd0YVHTjGz0SResoVbgjgDk06a0CbiMjAqPS7xbuPepB&#10;yPWpp5BOwCsATxj1rOTalY0jGLgmhdH1YrENzMwB2/Sr0kFjrPj7whpGqX1vp+i+KLm+0LUp5tNG&#10;oqttcaTfhgIGDB2LKoUEEZIyMVnadpjGUgISrGo/iHIfD9z4P1KORoptM8SWUiOvBRnLQgj3zLXg&#10;8SYGGLwNXDvaSs/wPa4XxtTDY2lWf2We4/Drx/qvjP8AZz8DatqV94kl8TfCfUJ/AviU2uljTjpx&#10;tWEe7P345ZYXjYbuhk/gPBi8O/CGDU/APxs+FF/o89lY6c//AAmvh+DV/FEdwsGkaopa5gRB8zMJ&#10;/MXbIN2ZgPMc8nzuw/aZ8LaN8ePHukzyfEPXLD4oaBY6nEs2qxyKniCBGilZk5KZi8shHyuIDwir&#10;muP8a/tUp+yR8RPBnj688FeGd2k2moaD4k1C4gmddXtbx08mRiMxkxSBMLLtON3zbV5/CcFleYrC&#10;4bFKk1Uws3F3sk6bd9W7Oyu7+T66n7bjcxwCr18POonDERUla7antoldXdlbzXTQ+Xf+Cbmlan8L&#10;PHHxC+HeqWzwQ6VqUkli+DtnMRWN3JJ6ujQFcAAhG6kE19Zi2YOBjAB6Yr8/W/4KL6boH7V2qeL/&#10;AAJ4W8S+INL8QWQh1PTFIgFxOHby5osRu5RY9ijcqsSOSBwfqb9m39uHSvjzZaqNQ8L+JfCF5o8K&#10;3c0eoW7SI1uxdRMrKoJQMjBmKhQRya/VOEuIsvhh1lyqpuEpKPZxTbVpW5dn36fM/JeKcixk8Q8f&#10;7N2lFOT681knpe+rXbqe9+G2e3yhG5AeldItmsqFAoKGvmP4m/8ABTP4S/CdbqK21e68X6hZxNNJ&#10;aeHrf7aUVRks8oIiVR3Jfivmvxl/wWm8R/ENpoNBn0L4aaSDt+03FpLrerOv96OMKluD/suR/vV0&#10;ZtxVleGnyuqnLsmn+N+VfNoMpyPHVqf8Npd2mvw3fyTP0a8Qz2fhWynvr++tNOsoQWknuJViijUd&#10;yzEAD614X4m/4KU/D3SNWfRfBVvr3xS8Q9PsPhaxe8jU9i0/EYX/AGlLYr4+0nx3ofxXin8S6n8O&#10;vjp+0HcaZC95NeeI7n+zNFtlRSzOkEAlRVABO0senSvor4d+Cv2ivH3g+yTwtpvwo+CHhK+hS4to&#10;9Ot11C88p1DKwCgwsSpBz8p5ryo8R18Z7mGi0vKLk/vfLTXrzSR6c8lpYZc9Z3fm1Ffd703/AOAx&#10;Oqg1D9pj9oIsyDwl8DfD8gyXlZdZ1kJ64/1C8euCK81+Kngn9m34D2d/rvxI+I6/GLx9ZQubWHxD&#10;rL6oFuMfKn2SDcsce7GVdSAAcZOBV74yf8E8I7b4d674p+Lfxn+I3i6w0Kxlv7m3inSwtHCIW2CI&#10;+YoJIwMY5IrJ+CX7B3hD9mz9nP4cfEy80NW8X2WoafqOvS3UryotjeTeTNA0TExgRQXSknbnMBOa&#10;87G0sXKfLOldpOTlUlzWSaV+SK5E92rPWz10PQwVXDqF41LapWhFxu3fTnl71uj7XRb/AGQf28Lz&#10;w94G1HwT8FPhX4w+JtjpOoSSWF/IselWUUcwDkyucrGTP9o2r8o2gAYxgdB8QP2R/wBq/wDbgl8v&#10;x/498NfDLwpK2W8P6Oz3WVz92ZUO2f3DzMv+yKtfEDQrb/gmB+0RF4w8L6Re3nwy+Igkj8RaPZxl&#10;z4ekt90v2q1UH/VhZJnaIDhVkIwAAv278O/GGmfEHw3Ya1od7b6npOpwrcW11A4eKeNhkMCKWHwD&#10;r03hcbUfNDRwj7sbdLW95q1t3ps9TeeKVOSr4eCtP7T1d+t+id/LXc+Ffin/AMEpvCvwo8I+Db/x&#10;j4z8beP9E07xJpthqWm3d4bLSYLK6nFqTDbQ48kLLNE/yuBhW9a+x/h3+yN8L/gNbI3gzwV4Y0KW&#10;MYW4t7FDdN9ZmBkb8WNWP2o/hpN8WPgJ4w8OW4ZLvVtIuIbRhwY7jyyYXHusoRvwqL4FfEJ/i18K&#10;fDPiRSyp4h0u2vyv9xpIlZl/Akj8K7sFluHo4hunFLRNdXpo9Xr2+8wxeNrTo2m29X5LXbTbua/x&#10;B8fWvwn+GviHxTqLKtj4e0641GbJxlYo2cj6nbj6mvzS+EFzp/xf/bQ+DHwe+IN/pDaR4bin8S6t&#10;A52HUNdv7Z9SnjnLnazxzOE44wu3qSK+tf8AgrH8V9O+En7LtvYai6tb+LNXt7K4h3Ya4tISbu4j&#10;H/XSOAxfWYV8Bn/gmxrvxz8TfA7Wdf8AFNzpHiv9o2+1rU55ri0E0OnrHF9qgcICpPnKdx+bhZFw&#10;OCD89xPjaksTCjQjzcvK2trpyWjv3fL+J6WSYaCoyqVXbmuk/RPX5K/4Ha/sq/HDTfgz+xF+0f8A&#10;C7VNJ8ReLL6C8vLOC60q3WSx063hgEEV3PdsRDGgeJSnzFnIUKpyK0vGnw78RfH74R+MvjL8ZPEZ&#10;u7rVvh/ok+h6FosMJN6Lq4vLaxtGmZWdN9xAJ5EhKljOQSNmB578NPAfxb+FX7XHjn4OnRvCHjaH&#10;w5rlt4o1vwut5baDY+I/skYFuYg3loYwJopjCq8lASpCmsP4H/t46R4M8ffDDSfiLputReFfhm5u&#10;r+ysEjuptSubS81K50+MZdV2RvfbTk4/dA/T5injYKMaeIbSV4pO6V07K72fLzPr0em1/deGlzSn&#10;S1bs3be1tbdr27fM+kPCn/BHHwR4X/ap8B+A9W1HxJ4a1XVvhyuqw6xomoGGca7azot4yswb5Sk6&#10;kKu3ATtznhf+Co3/AATj8Vfs8eET4y1r9om18VXWn2jWFlZ+ILhrfxDfW0h2NbxSB3e4Ta7ZViFC&#10;7ugODu/Hv/gpbY/tQfEj4VePpvGugfCzR9E1ufSxBolzNf8Ai3TbC9haK5u5t0HkKoVEAVFkYF8g&#10;kqKuf8FGLv4OaD+xZqL+A/CHxK1DW/FGo2cE3jnxPoN6JNSIlWYg314qv8yQviOIBDnOBtrsxawL&#10;w9WNBKy1Tva6sraLfW+5lh/rPtacqrd3o9L9e/TS2x+feg6Tb6D8LX8SFNZtNe0vWrMaVdxW5axX&#10;asjyh5f4ZQRCyL3Cyegr778M/F9LDXP2MfircT2NvfTa/f6TqyW8gKW0d9ezRbSMkqBBJkA8gEV8&#10;4eA/2kLYf8E3viR8HNP8E6lrGq32rW/ifUNdjuVWHSLaF7dEZo9hLLuym4soBuFHPQ8V+yvpfjT9&#10;qj4wfC/4Z+HtQ8PaNqljqbyaNqF5aKFgmUNc7pmCOXAMZ2qVIJOCOcj53CYr2MlGm7uSjp/eUk/v&#10;0/Q9qpQ9onKasot/c1b9T96v22/ircfAf9mHxh4hsFL6zHZGy0mNfvS39wwt7ZR6kzSJXQ/szfBi&#10;3+AfwE8IeC7fDJ4c0qCzeQf8tpVQebIfd5C7H3Y18TfGf9lf9oz4j/G74ffCvWv2hrPW9WS3m8c3&#10;cy+D7VLfQ2spY47SQ4YGfzJ5SArhQDEWwdoFafin/gm7+1/rWqefJ+0jZa9bAnNrPPf6NFL7H7Hh&#10;h+DV91LH1XVc1Rk7K28dOr+16bX2Pn6eEgoKLqJX16+i6ep9Y/AexXw18Wvi1oUjLHFFrlvrluCQ&#10;AsN5ZQ7j9DcQXJ+uayv2r9O+GXxD8HQ2fiPx/wCGvCOt6NcDUNE1htXtra70W8T7k0Zdxkfwsh4d&#10;SVPWvi+3/YF+LPg34+2Nj4n+G3wp+JN/4i0WaeGG88a67LDOLOaMSOz3bsfMP2xAEOU2qxABzn3D&#10;wV8MvHHwhdGi/YU+GTGP/l40nxPpTyfUebb7/wBc1xyzGbi6c4aa9JPfXpH9TvjgoRkpwn+MV5dZ&#10;foeqfsbft/698a7G88HeDH8NeIPijYmTTtStbH/iY6ZqduCm/ULaRFZDEyEYVmVkZyh5ADTftr/G&#10;v4p6l8JfDWueOdGtEtJ7HVfC1tFoM8N1PZXsaCaKVmimdeDaIWJOV2sQByK6z9kD4s6tr37Tngd/&#10;EH7NXjHwffWFxJaWmo293ZS2lqJ0MbJI8TqDEcqxUqRlFOCQK7j/AIKmaVPpn7MuvRS2Hh3wrY+H&#10;PG9prEkFtcLNJc2kkMvmu6jlHkBkwu35icAc5r8v4grzp5nTrt9k3aSv5u+l1ZrfXex93ksITwjo&#10;qPnunbppbW23TyuZ3wm/4JC+Ab/x94b8S+L/ABHqupXviTSpo4LAQD7XayPtnVGljVlJiAIIb+IH&#10;BxnPlusfDnxz+wp4Ll8IeFbf4ReGfBHheeeKLXPF3iG6jmvN0ru1xMiwIqO7MWK+ZxnAOAK+uv2R&#10;/wBq28+NH7IHgXxw2qeHPC1vJrbWdxbFWvX8jz2j8sHblZWBB+6OGB7gV8F/8FgP+CX/AMVf2kf2&#10;4tY1/wANtompaPfxwXFvf+JJf9HsCY1DRJb4cMFIznyec8nOaeTZjUhjKvsXKbk7q3Z21s+ZpNrt&#10;EnMML7SjGOJajyrr3TtZW5VezXWR82/Hf/gof401z45eE5/BHxA0Dx54q04XukLbeAvA9zeRwpcx&#10;pIyefdz+VNmS0hOUBCqrvzt2nhfFf7R37Q+patcT/Ev9p7wj8H9IDE/2dDc2eqa7GvvbaZEzK3s7&#10;oR3r6G8Lf8EB9e8c6faW3xO+Nmu32lWzCRNC8PWgtLG3bBGY95MY4JGRApwa9y+E3/BFH9nb4Q+X&#10;KvgdPE17Fg/aNfunvix9TGSIf/HK+1pUcfWfNJuN+8mvvSbf4o+Wq1MHT0jZ27RT/F2X4M/Kb44e&#10;K/g18btJ1DTbHUP2iv2h/idcWpttN1u/lMVtZPu3Aw2372UxlusbDkE4KnDDtPhj+wp8fPjZN4Xf&#10;wx+zT8NPhlFpUZW41LXrFXa9Zo9jSTW19JMxHO9QIDtbBB4r9p/C3w50H4caULHw9oej6DZLwLfT&#10;rOO1i/75QAVqyQGysS+MSTcD2WvQhkyl71Wer/lSX4u7+dzkeZ292EdPN/orI/Krwj/wQC8Wa/Nc&#10;J41+Li6TpV3M01xpPhmzZIJnb7zZby41z2AiIUYAAFeheKv+CBvwJ8N/BLxHbWdn4l1LxGumzvZa&#10;pe6o7Sw3Aiby2EcYSMjftJUqc4xmvvq5hL5JzWfqIjjspmuGSOEKQxdgqgdOSa9XC5HgaUVHkv66&#10;/mcdfNcXOXM5W9NPyPkL/gld4G8O/C3wfbadoNnYQQav4E8Na401vHj7TPMt7FPJuIDHc8APPqOB&#10;0ro/2RtDsfBfj3456DZWhs2j8fT6q6hQqv8AbLK0mDL7E7h9Qa5z9iFNP8Ea/wCDNHh1m0vzp3hD&#10;WdFuZEuI3CnTNYjRNxUkDC3b4J7A+9dF8O/F3g/w1+178XY7bxDZT6h4gs9G1m5hSUyLAqQSWpck&#10;LtUYhjJO4/eHTpXoZelCFJaLlf5xbsvm0YY9OU6lru6/Jpf5nq2oQknkGsm8txnocV0F9ASST0rM&#10;vLfJxg4r62jUPl6sDn7uAgkgZBrPuYeDgZrdubXBPTNZ9zAVyTzXp0qh59WBgXtsNpJXrXSfs1a4&#10;PCXx58N376hDpEMF6vm3ckXmrAh4dtuDk7ScccHBrJu7XKn0q18MJ5NI+JWh3cVza2MltfQyJc3M&#10;fmxQEOCHZf4lBGSO+K1xlqmFqU31i1969H+T9DPCe5iac10kn+J6Rb6ja6h+2t+1Vor+J/iPqs09&#10;pp2qR2WkQvFp9mr2e0+annkMGCKpJiX5UYjIGa8X/wCEWi1n/gkx8c7VPDeuau3h7x2t2RLeGOzk&#10;BubW7ZUAYbAFnJZgBky9Tj5fc9e8fxaf/wAFY/ifokvjDxmLbxP8PrC+jj8P6YzQAx+YmZhuYnCH&#10;7wRRhny2QDXi9pb2V1+wp+15oL6b4s1W4huY9UCwSEWax/2dYkYUbsMWhkZsIT8i8+n8z4OLnkGL&#10;pLdVYv74v17Lu/Jbn7/Xds2w0+8PycfTu/60PSP23tDltNW8M3cnhPQ/CQ1DSYZhHpt0J458qMkj&#10;am1h93hQDtzk5zXgTQ4OeTmvcv2hPDUNn8IfhbqcXgeHwLDq3hy3a3tzqQupLhFijxuARMMqsmTt&#10;ydwzg8V4y0O04yBX9EeHuI58gwzvtG33f15ei2Pw/jihy5vW83f8P67+rPQLHXhqt2rAFi7ZxjgV&#10;1FvawfZnYIRKB8wNeU+DtYnsrhUkfcqNu8w9a7C48dFQEUIXPLAHG4VpjMHNSUYGGDx0ZRcpkmra&#10;cC5YbUIPFVLnSIpQvmBWbuMVovKdSVWSNl9c1NeWASJWdgGPX2rONWUbJs0nSUrtHH6x4TQAyRoo&#10;DdeOBXI694XAV1AAHSvTr6FkjcDnj8KwbzTmusl1yrcECvUwmMnHqeHj8vpzTVjgbLw28GQjleOg&#10;6VbttKMUygkj1PWusj0hYWI2tgdKpLpxnvdvbPJ9K9B41ybPHeXqnsP0+yjihVwQQPwNec/th6je&#10;+Ff2fdb13T7cT3egT2eqIrKWAEF3DKxIHYKhJ9ga9YsPD4AUgNgHkHNZnxi8JJ46+DfivQlAMmq6&#10;TdWigj+J4WUfqa48ZJzw9SMHq01ftodWDgo14SmtE0/Wx5n+2h4Xki+A0Pj3S4Ui8QfDuWDxLbyA&#10;hJJYYDuuLcsf4XgaZdvQkivMf2qv26fg1498E6T4Zt9WtvH1v4wSOKXQdK86S4uTIYzCkhiw0Zzk&#10;FAyyB9nHBFfQfhzwzZftM/sh2OnagqyWPjXwvHDPnnZ51sAWHurHI9CK/Kz9iK5vP2VPHLfEf+zU&#10;m1H4SeJRpPi+08sPPDY3DmJbuLPKSwTxuN64OTEMgbq/PeI8yr0KihQtyV46t3drbuyt9l3fkvLX&#10;7bJsBRqJutfmpS0S0vfZXfmtPN+Z7z8MdI+M174Y1LwB4B+GeqJ8Q/hfY6hBeJchftGnWYvLcjIl&#10;X5hGty0YzIcLg5Kqyt9M+DfjJrXwb+K3wX8aeP8A4Wab4W09tGl+H3ifVb69/tOG9uZYUlE5gg8q&#10;JkEoD+QpbAYjhVWmaL+zR408Yf8ABQbwV4107xf4tOmfG7Sr7SoPE89s0tvqV/HBHdxQhwxMkDBI&#10;1V2IDeWdq5Rq2v2g/wBkbx5+118Qviv4P0uy020v/hBZQeZJe3oge5vFt/tcgjZCACA9sm4uq5k5&#10;O0NX5Hif3mW1qVXES9rSnpC8rNJO7WielnrstF1PvqiqUsZSq4egnCpHWVo3Tumr77/e36Hxl4j/&#10;AOCd2qfE29+IMfhbxZJfavod/BeWujGy/sPSdf0ydTIqCCJgYC0izoMsRhByM7h9CfsA6J8CfFMV&#10;xpGmfDXRvBvxF8PYTVtE1e3+06lZuMZkjln3PJETghlPGRkDIz2HiLQNN/ZL0T4Y/GjxT4v0qDRP&#10;ir4ems7+2ku2ur21uYds6l1jT5lST7XHuGfmlUZIwa8O/ag+Jdr+0Z4wtNT+H3ww+I+p+I9ChWbR&#10;vHGh2FxZywSc5hkSWFTJEDwQzYwxwRlgfvMjx2V08FDH4RxlNaOD96T6rlfvOLSdr/A3o39o+EzO&#10;nmDrywuIuovVSWkVfTXVKSe/8yTv5H33Lo8T2cls0Mb20qGNoivyspGCuPTHFeU/shTTWfwQtfDc&#10;7tJdeBr268MyMxyxS0maOBj/AL1uIW/4FXz5pv8AwVc8f/CHwpo+hfEX4O+Ix44u18qBir2Meqch&#10;VdI2jYlyeCqZGemM4Hnvhn/gov478K/FbxfPeeFD8PYvFk0WqPBqHh2+1OSGSOFLeSRUVoSQVjh3&#10;E8Zx619BLjXLXXhNSfMrppxatdJ6tpJO6StfqebS4exkqM4WWuqd07200tq9G3t0Ppv9skH4o+Lv&#10;h78JoW3p4x1YalrSjkLpViVmlVvQSS+TGPXLCvZfiv8ADuD4q/CvxF4YlCpBr2mXGnlgMeX5kbIG&#10;HoQSCPcV+c/w8/a18NePvjn4l8aeOPjlrnhS+SFNB0q50rwi0LXOnqRK5AaK4EIaZiMZLnywSQMC&#10;vZ9C+Kf7MPjFca/8fPGviZZBhotX8SalZQN9Y40gQD8KeF4hw2IdWrePv6JSnBe6tEtHJ6vme3U0&#10;qZTWoqFJqS5dXaMn7z16pLRWW/T5Hqmv/FvTfEH7K3w68da/f6bZ6jo91pt/fx3cyR/Nu+xaimGI&#10;ziKa7GPVa8v039qn4e/8E8fjakfg3xv4f8W/CDxbdtJqnh7Sr1b658F3TZLXVsIy2bRurxZyp5Ud&#10;jxHw4039m9PiLd6RbN8P5PD3h/xZJ4ivPENw8dyBpCQwTQW3nSFmJe/uI4dmSzpFKCDk59e+If8A&#10;wWM+DHwk8N3OneCPCE3ivT7iJ4fls4tG0adSCrJvnVS4xkFVibI9a8vEZkqi9rUqwhKFldNyba+K&#10;yXLdPRPRr5pM9jDYX2doQhKSld2tZJPbXWzTvbZ/Jnulh+39ofxD0eG88G/D34seNbK7QSW15p/h&#10;ea3s7hSMhkmuTEhUjoQcV4z8DP2jfiD8Lvht4h0OP4aaJoGm+DNevbVr3xd4xtNIi02KeQ3kEDhF&#10;lyUguYh8pIIAweDXw14Q/wCCiPxh+HHhDxLpvwsuL3wx8MrjUXu0ttNtzdW3hnz3A+zQ3t3EfJjZ&#10;2zjaApbK4ySeW+EFj41+If7Ves6pqGp/D7xrqWiWM+p6lqPjLVBq+kuI4kRnM0hK3EkXmR4WIMCY&#10;12hkHPif60TlOHJzc22iSVn2upNq6v026Hrf2RBQkpWtvre913s0lv5nc/8ABRT9sC6/av8AjN4O&#10;0fXtV8E6n4e8KeZIT4XuZ5rSSWZ1EkTTXAiEj7YUUOoVAJD83XEXjj44ftHftRfHD4Y2eneKbGXW&#10;dP1abSvCMmiW9ta2mlXMkISSJbyGMW5byl5CyybVHHPXzTXvhDd/tC/CTWvjBr/jnwrp+r3nii08&#10;PRaMI4bWaSNkiT7SsMZRYraNWQDbHj5G6Y57H4y6945/Zg+IHwx8PfED4lr8QfA/g29jn0l/A/jK&#10;KX7Fap8kkdu8Y8y2mKEBWcA44GQMj5upia9SpUxNaUlGbi7p20vpezdttN7P5Hq06NKEIUaaV43V&#10;nrrbW11rv5HQ/G79iPxN8Mf+CiHgjwf8bvGFv4u1/wAcabHqmo6lNqM+yRiJ44rV7pwHClrdI/MC&#10;/IHGAwXB8n/ZS134ZeDfjbq2s+LtJ1O68ORzSw6PP/bjWV9pb7mkinPlQS+c3loYzmPy90gJwCCN&#10;j9u74o/Bn4v+MDrXw5ufHscS+FoV8vxRfT318+qjUVDq0sksgKfZGkYFW25XoCa9N/ZH/b2+E37L&#10;n7I9ppMfw58K698RpLm4nv8AV9a0GDULxmdz5aQF12pCsSxjc0hIcufJYHcc0qLxfuyikm5czfNf&#10;bTXd3u/maqpUVDVNtpKy0+fka/7dfxP+Anjb4Y6zF4N8ZQ+OtUYJ9lu9S+HFtZ6jEyurBf7RtfsZ&#10;+YKVJlglJDHvgj5c+MPjiDXfD+mJ4c8O+J/Bnhu7ne4XTbnXZ9Q0ueVMKGgWVF+aMSMGJZz+8A+X&#10;+L0fW/2idG1bRRe6Vca3q+q3+ovcv4MtNMe20KGOVZPN2zQTRSRyOzLvjtYIY3C4ORiuR+IXxG8W&#10;/FfSvB3hbxRptvoo8AaUmj6ZZrp5s5RG8j3BkkU4LSyNLuZyBu+U89TlmOM55OV1qraLz7ttrS/W&#10;+mqOvBYdKKVuvV/okv66nK+DfjJd+APD/i7SbLT9F1K28Z6YumXf29ZnNpscMs0ISREEqkcNIrgZ&#10;OACa9P8A+CYXgD4o6l+1xoWq/Crw9pXijxT4UA1oWV5PDBDLAjosqh5sAErJs3L8y7iV5ANZXi/9&#10;nj4i/Bn4pap4O1XwJeJ4g8TaHEv9m3NvJd3ghPlSi5iVTvVybctyPlUupGK2P2C/2WPFH7Yn7Ren&#10;eDdC8Q2HhPVpLB7yLUHjaPy47dVB2eUATJgdcgkgktk8+fh6knXhFJtp2SWjvfo3166ndUppU5N2&#10;StvurfI/QP4U/tr/AB40j4qfET4x6n+z7a6zZaw8PhlrqLxha2tpo6aW88c0EUkgO9WuXmZnHykg&#10;AZ25qxH/AMHJ+g6DrE1jrfwk1m3nt22SfYPEFteoD7OqBW/A0muf8G4Mmr+B7WC5+Muq6jrdoWdF&#10;utLLWClmLsqoJt67nLEsG5JJxmu3+EH7F93+xmLdr/8AZV+H3xEjtAPM1rw3qn9oX+R/y0W01PLB&#10;j/dic89K+xi8zikruK3bdpavV6Rjf72eFbAu7spdrXW3rL8keffEj/gt7q/xi1zwh4q+FvwK8d61&#10;c+Ebm5knuLiJ5raSKe1lhaEm3R8DzDDJksMmADHOR498Rf8Agsp+038TPEC2F9cQ/CPSZiRLNZ+G&#10;JmeFfdpVll3e6bfwr9NfAv8AwUr+Ecd1baL4hutY+FuqABE0vxho02iGMegd18jH0kr6G8J+JdK8&#10;baXHfaPqWn6tYyjKT2dwk8Lj1DISDVywtaqn/tHrZJfk7/iXTxVKla9D73f81Y/Iz9kf4rfCN/jB&#10;4f8AFnj79pn4n+L/ABbpt5HdWds+l6hawrOrAqhc+YxQnAOwIcE4xX7OfE3w94i13Q5rzV/hd4Ke&#10;08QvZjVIpbxJpLpUmEYk8uTapCiRSMjrgnGBXO6x8P8ATfFOnXNrd2VvJHdRPC7eWu8BgQSDjg89&#10;a8N/bV+JviT4ceO/A9xr9zHqGi6zDcaD9sDyKse1ftQiktyTGwcW5GScdfk4FfKZ/wAPuUVWi1eO&#10;vW79buXfpbrqfS5NmsZ1FSaav/w+luXt1v00Ol+I3/BR3wl8Jf2cvEtn8MF8O+Ib7TmMh+xW0U8N&#10;jMsZYLLFkFSI4HIYIwUR844rbj/4KL+DPjvdaIus6hZ+F9QuNNgmUatf2lqbrzIlmV0j3h1V0cMu&#10;5cY4z0z4n/wU1/ZB8BfDn4a+GdW8O+DPDem6m3iS3+2XEOmwp9ptEjnubnzQqjeDHE5I4BHy9MAV&#10;v2Hv+CbvwL/aQ/ZZ8O+JPFnwx0S58RXBms9VCvNbBLm2nlt2KpC6BQ2zd3PzDJPBq8Lh6tLHPE6X&#10;a21S/UvESw08AotO197Jv9NND6g0nxboWuZNhrWkXq9jBdxyg/8AfJNXXsTKNygsp7jkV4H4i/4I&#10;P/sy60ZCnw6exdzndba3foR9MzEfpXHal/wb9/A+1YtpV78R9BYdDY+I3Xb9N6NX01LH1nvBf+Bf&#10;8A+bnhMLbSo//Af+CfVMOgi7uAp4VeWPoKqatpxnkLBcKeFHoK+drD/gjNpngTwjcadoPxp+Oeky&#10;6g6yNMPEpeSJB0RcKuATyccmuZ1v/gld8QvD0Ty6f+1p8YdOgiGc6hdtcoo9y0yitqOPrSld09PV&#10;f8AmWAw/LZVdfNP/AIJ9MXWj8HIwBTdB+F2jfETxLp9lren3epWqyl0itJDFOH2soKkEHPNfn98T&#10;/CHjr4OTSJJ/wUE0C1li4Frf6dY3lxn08sSySE/8BrkvCHx3/apTXYZPh38cNU+KU8cirCdN+E91&#10;GhYnAPnNaohx14c/lW+IzRxpyi4tad4//JXMoZZ76cJp/KS/9tPorwz+zRp3wO+Ollb/APCuLrwh&#10;Yy+Otf0iCC51eTUoJrW80/7er7XZljeQQcj72Fwff0zx58G9K8Mft4aLcp4H+Fmh2fiPwLMbeWdv&#10;M1dpoLpMzNu4KLHcDb945Awvyivz6+NFr+21+zonib4p+PNG8OaK0Wu2XiW7k1aLzXmup0l0+PCR&#10;SOUXy2k3K2wYxjJUAfR3j7wj+2h4N8WfDnxpqnwy/Zq1vxHeRy6ZpF59vntpr+OWDzpEZ5bhMoPK&#10;Ztq9ctxivnMPmtP2FNWbalfbpt3fbt/m+3F4Co5T95Wa79d/1XX5H0LfaXycA+tZl5ph5GODXzLq&#10;/wAc/wBt3w7eSx3n7Pvw91cRsVLad4ogjV8Hqpe4PH4Vkz/tqftS6Nzqn7J1zOB1Nh4pt5SfoFD1&#10;+l0c8pJK8Zr/ALcl/kfI1MrqPZxf/b0f8z6eudKOCcE4rPutIzxjFfMVz/wUp+MOj5/tX9kb4oxq&#10;PvGzna5x/wB829ZN7/wWDudCVm179nj42aOq/eZtILAfiwSvQp8Q4Vbya9YyX5o4KmU1m9Ff5r/M&#10;+obzSCR04qh9kvdHlS709okvrZhNB5qhoy6nIVgQflJGDx0Jr5Sn/wCC93wfsLkQat4T+JmlTjqk&#10;+lW4I/A3AP6Vqaf/AMF0P2fNR2ia78W2Of8AnvoxOP8Av27V1R4my2ScJVo66O7t+ZzPJ8XGSnGm&#10;9Ndj6G8b/t1fE/UP259M1jT/ALZoF5f+BZtOuNMtYoRHqPlXin7RvZzGoQ3AGVG8b+mCQfKNZ8Y+&#10;OvBk3xo8NWeuQ2+l694Mt7zU7R3kW3PnrqULuh2uBsSBFGYmJCLx2PjPin/gqP8AALxD+1/8PPF9&#10;n4tuoNL03RNX0vVrmfSLxRAJWtZLddojLMS8cmSoIHGcV0Wt/wDBSb4F+JPj3rt1B4xs7jw3f+CR&#10;Zz38trcRQSXCXMxW2IeMPuKTOfukHdjrxXzeFhkVOnWpw9nZz2bT5rxVt29E36Kx9HVxWaTq0pSc&#10;tIro1az128l6npn7Pbaj4t+Bfw9v7vVJ7nSrXQLR9KtTK83kRyW67d0jBdxCtgBUjUZPy9NvX3EA&#10;D9DXmH/BOD4weGvi1+yJ4Ps9D1aHUr7wtpNrpuqQhWWWzlRCiq4I4yEJGCRjvXr95blZjtziv0fh&#10;6pR+oUnQSS5Vta2yvtofBZwqssTP2zbab3338zC8YW7qglsHJQj5k/HrWRo2qXTXKFyyjPJLciuo&#10;8M2X9raU0sTCUPwMc1l+JNAfTHDIoZl6jptr2KVWKvSlufPV6U7rERbt2R1egeMpIrWON0eVEH3s&#10;8mthvEpvoVmChQOinnFebafqMoj8tCVJHY4INdh4KthHOi3LMyyEc7vzrzcXg4RvOx62Dx05tQN/&#10;c99H5pXAYdBQbeIAlSCT1rotX0s6Tp8TBQIZRkEc4rlppoZLkrGzk56V5NGpz3cdj1a9Nw0luJc2&#10;xmbjG0iqcHh5/te5SATyRnirqzCNyr8J656U29Q7R5bnJHFdMZyWiOGrBSTbWxesYQLcgrgiszVo&#10;nW4LICAOopNNvLhJ1DEEL+OaueIYZXiBDbA+MEcV0KpytLucypc0HLscB+xxMNK+Ft/4ak+WXwfr&#10;moaQF7pCtw0tuP8AwHlg/OvhD9qf9jr4nP8A8FGvFOieBL628O6L8Y9OnvJric5s7qERJ9silAVi&#10;T5rbsbc/vVII5x9y/DNH8CftS+KtIZgIPF+lWniG3J6NPAfsdyB9I1sj/wACqf8Aaf8ACd/b/Fz4&#10;MeLbCAzHQ/E0mnXuCBstb61lgZjnqBIITgV8ZmuX08RhoU53/dzS0dnZPlfnrF3PpMDXnTrOcftx&#10;66q7V190lY8y+FfwQ+J3wM/YM0Dw/reqeLPHvjP4YeNrPV/CMejTNJY6BpyMYtqBl3mSWa427djk&#10;Aoqlea+1F/ZR0PWP2vvAv7QPhzw9oGm+GfGukQXtxpwuiJNauZkZ5JbhQuxW3yJuHzBjFljuJA83&#10;+LnlW/gJ3mtr++sLXUtOvL7TrOcwtqcEF7BM8BIIyrBOmRzjkHkdH+zj4v8A+FUfDLx38EfEVjo3&#10;hzxd8Mtcln8O22oa9HdancaTcs1zDDAFbLuoLKcqq7QvAwDX5bmmWYfK8+WGjH91Xja71ab01dl1&#10;83vofXVvbZ1kLvO1WlJNWstYtSWmuj66a210PT/iV+yvo/xa/Z5+KXwSlu/CGhW2n6kNZtZ0j+1i&#10;3ikbzPLhyd0ZVwVJzuw5GArV+cV9/wAE+vi5F4gu40/aJ8TLbpKdm2O4OBn1FwK9v+Jf/BQ3xR4S&#10;/ba+HF74E0HwhDbzWkfhW9FxiGHU/tcIkimmklOAQyFwQEAbhi2dtZHxe/bv+HvwZ1W+t/F3ijQb&#10;jxAsv7yz8Ov/AGks0pALJGIlwpVjtKttAI4JBBrx/D7I8NhMRjKOd1OWUXZWqSjHlTbjtO10nbpf&#10;ojwMywlfDZZQp4F+1u3q4qVle6iuaN9E0rpdFc8c8Y/8EnfFvxY06G28UfHLXdagt5PNjjvNPluE&#10;jfGNyh7o4OO4qpB/wSL8X3usRXeoftB+Mhc2yyW8E8UExkigZlOwMbrIB2ISBxlR1wK7OP8Aa9+M&#10;Pxmcp8NPhBfabp0v+r1nxhL9ihxjhhACHYe6sfpUUn7HXxO+OMhf4q/GTWVsZPv6J4TjXTrUj+40&#10;uNzr2+ZCfev0alkWUzk5YLDVKrf2nKpGPl705K9unKpHj0cxx9GNsRWhC3S0W/PSMXa/nY8E+Mv7&#10;Bfwm/Z90ZtP8U/tLavYpb7m/s2BPMmySWJFvHK7Akkn7vJNeGJ+wjF8ZEaL4SeFfil4nglbamta5&#10;BbaPpv8AvLvDGRfbch9q/Rjw1+yr8D/2SNFfXrjQPDOkRWfzyazrkouJQ3qJZy2GPomM9hVa7/bF&#10;8UfG1DZ/BvwkLzTG+QeK/ESSWWkAdN0EOBNcj0ICrkdaitwlhbqniFGDe0Yc0528nJ7efIku6NYc&#10;RYlJzoycu8pcsY/cvy5tex8jfDn/AIIfz+G9El1j4q/EPSPC2kQqHuYdNIbYuc4e4m2ohHsrj3rG&#10;1D/gnv8ADT4n3Mmn/B6y+I3jRwxibxHqt9Bp/h+2I4yrm2825wf4Ylx6NX2Vof7Htl4k1+DXvidr&#10;+pfE7XoG8yJNRUQ6TYt/0wsU/dD6vvJxng13njL4teDfg9ZL/wAJB4h0Dw7BCv7uO6u4rchQOAqE&#10;gn6AV7WH4JwCp3rU1Sh1cnzTfq23GPolL1RxS4qxvNanNzl5K0V8l70vnb5nyx8Kv+CIPgvS/DSf&#10;8Jdr2ua1qjjMhsXWzto/9lQVZ25/iLDP90V47/wUF/Yh+E37KXw40uPQIPEMvi3xBe+XY/ab1pI4&#10;4UOZWOFCkjdGgBOfnz2NfUPj/wD4LA/BzwOrwWWq6p4jnTjbplg5Un2aXYp/Amvz1/bt/bFl/bA+&#10;LS6tY2N9pml6fapaafBO4MsQyWd2C8bmYnoegX0rwOJ5cOYPL5UcvjCVV2Sa95ru29dbed7s9nh+&#10;pnWIxsamLlNU9W7+6n2Vu1/wPWfij/wT+8NfAf4L/FLTvFEdxc+Pvh9q3hiaK7S6dLd7DU44jIgj&#10;B2tslE6b+vSu7/4KB/sn/s46HeeC/CXwMsr/AF/xnfeLrLSNQks9WnuLHE4dFtDdyl7eOZ5CmOpU&#10;KxPAIPg37UWufH74ueMfCFx8RdNv7C78ZabY6Pp08sS2ltr0VvIRC0zghJHV5iWZiCN4PAxX0H+3&#10;V4S/ar+AX7MfhfWfGNn8OPA/gzwf4lsL/RtL8M2dpG9jqMYka3mCojghcMTucgkjINfJRnh3Tqxh&#10;QdopauF2ldu7fR8rWrve2x9o41XKDlV1d9ObR6JW89U9PPc+ZviP+xR4s0X9uPwz8FdZ8NaZ4b1/&#10;V73T9OdNOkluLeVJWVTdo8kjswZdzk/KAQw2qBiv0Y/aJ/4Nvvh7fK+qfDrxvqvgm7h/eR22rhb+&#10;x3DkAPlJEGe5Mn0r8tG+P3jv40/tEWfxA8WeNvEtlq5u7a21LxZaRsLnSIG/c+Yoh2Y2xbwEUruw&#10;QOpr7M8N/wDBL5P2otGh8at8XvFFt8KYnZrjx142vY7ZNUVWKt9ls2kdwNwIDzypnkbCaeWKhU9o&#10;oUPaJvS7UWl30283ovMMa6sFByqclt7JtN/1stzqrz9t39or/gk/p6aZrlx8DviJoUbC3gutOu7M&#10;XaenyW7Q3B92khYe9fE/x0/aRb9rn9pvxH411++g0a48X6iJZJZFd4rCPasaDCAsURFUcAthe5r7&#10;E+Jn7Gn7O9p8CvFd98Ivhh8QviyfDWj3V5d+N9W1afStAsvIhZpJVkHlC5ZdpPlRJ83ADc5r58/4&#10;I9/BDwn8Wf2+/AWieMLXTdQ0K/nmjls9Rs1ure9b7NKyQsjcZYqME9Dg8ms8ydeVSnh5SvGT0V3J&#10;J7fFZX36NmmDlSUJVUtVu7Wv12u/0O2/Z3/av+GfwZ+J37PnjCzvbu11jS9A1XS/H0jQ3ErieQ3c&#10;ME247jIWhmj+5kKFUYBBFdx/wS1+PHwK/Zt+LviDxv4r1vW7TX9MvRaeHvs1pNJDc2cjss7yKqfe&#10;Me0gEqc54zXhfxz+AHgT4cfAvwPrumaxBaeLZPFus6L4isFuEnnt4be7At7hbdmG1fLJX5iqsUHI&#10;+Y198/8ABCT4aeE/i3+yl8StQ1vw14c1vxAviGfE93pVvI8Qa1jdAg24jXeXO1cKOwrhwFGtUxkK&#10;cOVSXvLRtfCul1ron6npVsTTjh5yldp6PZPfvbbV/I941n/gub8AtJBcah4puE7GLRpCP/HiKyV/&#10;4OA/gIkhCQePJyOgTR4wT/31MK+tfD/wi8ExQRvbeEPC0cUqh12aVAoII46LXzl+yh8OPDP7TH/B&#10;Q/4ofEe10nTV8P8Aw3iXwPosaWyLbvcqd13KFA2llYuN392Va+nxFfMqEoQqVINydtIvs238T2SP&#10;Kw9HBVVKUYSSir6yXdJLbuzjtf8A+C8P7P8A440t9M1Hwb481yzueGtbvRLKaKX2KPcYP5V49rv7&#10;Xf7MmravJqXg/wCFXxq8C6zIci/8HtHozg/9c4rkxH8YzX0d8TP+Cfj/ABf+AkN/4Qij0T4pfB3x&#10;Jqkfh69gVY2uYYr6WaC2c9CDC8RQtwG4+6zV9F/sC/tW2P7VvwoeW8sYdH8ZeH5BZeINMKeW9tOM&#10;jzAp5EblWIB6EMpyVyeKpi61Soqc5pXV17t791vuux6sKOHo03Upxbs7Nc1rdumqZ+enhv8A4Kjf&#10;GP4eX0KeDIPiD460gPgWXjbwzE9wqf8AX1Zuruf95a2f20P+CkPij9of9m/TtM1/4L+I/B+qaXrl&#10;pqMWsyvMbGFkWRCArwqQXWRlALngnqen65QW3HAIHtXiH/BTP4XH4l/sKfECzCF5LK0i1GMYyV+z&#10;zxzMf++EYfjWWJp1XSlGVS+nb/hzrweYYZ1qfLQSlda38+yST+Z4x8Zf2qvEH7U/wT8MX+k/CzWd&#10;Ys4ba6a9S2uXmK/aNOubUMdsJ2gCZ3B77Md8jxT9jX/gol8RPgv4N8daVo3wsPi6yttXvfEl0Yby&#10;WH+x0nk3Tb8RvmMPk5+XGT+H2/8A8EdvjJb/ABe/Y+03RJVWLW/AwXSrlP4nhA3QSD2KZX6xtXln&#10;7HPwnPwY/wCCiHjvTBAq6frMuo2qIV+VkMgmQY7jan6185Tq1afK51ObmdtkrX2PpKVOhONek6Nl&#10;TV7Xetnq/Lv8zn7b9vX9qTxjotrqXh79m+1nsdQiWe2uG1B5opY2GVYMCgIIIOah8MfGb9t74k+N&#10;ohe/C/w14Q0C2Vp7hoEhluJgoyIlM1ywDMcDJUAda+jjpE/7DvjRY4kml+D3iO7wqgFv+EOvJW6e&#10;ospXP0ic9gefoefTha6eiKQxkAkZh39BXoSlOcXB1Gm+1rrzWh4VSdKlNVIUYuL1V7v5PXddV+jR&#10;+TPxT+Ev7eXxT1O5uJLnUdOtp5CyWtrrljYRxpnhcwyK2AOOua8X8KfsT/tMfF+2vL9fCXw+1sWO&#10;oXOmzy+JtUk1VxcW8zQygpczyjAdDg7cEYI4Ir9tryA4IwDXiPwEsBo/j74t6KQFFn4r+3Rr6Jd2&#10;VrOT+MrS/iDW9DCx0TnJ9N/+AWs1bhJxpQTWuia3du/mj4A8G/sa/tn+C7ZV0G8+BHhBl4B07Q7G&#10;3KfjHZEmuk0j9mj9vX+3La7u/jl4Ato7dxJ5cMAG4jkAlbEEDPoRX6KXttjIAyK8G/bm+Pd/8GPh&#10;hb6V4ZWO6+IHjq7XQfDFpuAZrmTAafv8sSneSQRnaDwa9b2FOnSlKc5WW/vP9Dgji6lerGnClC7/&#10;ALq+93vt1PzI+Pvw4/aV/a++MHxW8O658XG8Q6b4Vs7KHXtSs0nGnX1xBLEv2WMKi5MLzO7HaAp3&#10;cjcM9F8cP+CfH7WHi79k34cfGCy+LXiXxpp9rBbXWnWFjNKdQ0pbqKOP/RUMg86RVypClGJJwcEk&#10;fe/iD9i/RP2Yfhf4Z0jw9Y+MdQvrnwbrFlqWqhnNtNfyLFd73jOQzyTI/wAwXcV8sfwgjX+EiWvi&#10;H/gmloUsXhxvEh8GeJvIEkupiG3tEtNX2LJnfgMIgpAbPDg7eMD5GVOPs5PVNX6vSzTtvra/b01P&#10;YqTvaULNXS2S3TV/K9vLtqfnJ8If+CbfjH9qTwTF4i0D9tLx7renSnZMkEN2stpKB80MqNfbo5F6&#10;FWHuMjBO1c/8EIddvG/4mf7SXxNvwfvfLIuf++rlq+mv2ov2KdU0D406v8UP2fZ7TwX8Q7cp/bfh&#10;2Yk6P4qXYG8u6QYCXDA581cHcxztJ3Dof2Z/2rtL/aJivdH1GwuvB3xB0IbNb8L6kQt5ZMMZdOnm&#10;wkkYdexGQMjP6FgMPg3y0sTG0ns+aTUvT3nr3X3XWp8Xi6mJs6tF+6t/dV166bdns/I+Af2l/wDg&#10;hto3wq+APjPxbH8U/iJrepeGdGutUjhuJoxFMYYmkKtwTyFPQ11+nf8ABvF8H9QtYrifxl8Sr+Od&#10;RIpa+tAGBGQf+Pc9q+/vi94Fj8d/DDxLoUiGRNZ0u6sGXrkSwtGR+TV5/wDs6/FXSLz9lr4da5rG&#10;saZph1Lwzp1zK95dRwAO1rGWyWI/iJr3qeT5f7Wzppprrfo/XzR49TMMV7PmU7O/l126eTPlix/4&#10;N5/gVBgSX/j64A/v6pCuf++YBXyh+3D+wn8HPB/xT0n4K/BDQvEPi/4u6xMgupZtWaW10CLhmM20&#10;BQ+3k7uETk8lRX1t/wAFOP8AgrZoXwL8MQeDPhb4g0HXfH3iUeSNSt72Kex8PRMdvnSSAlPN67VJ&#10;wuNzcYDcN+wn+0F+y1/wT+8BXV7qnxRsfF3xK8S5uPEWvQWN5eSXErHe0MT+Uf3QY5yTl2+Zv4VX&#10;gxmHyuVT6rRjCP8ANJ20XZX+0/w33sa4fEY2MFXqOUr/AAx1183bovx9D5q/bZ/4JmeD/wBh7xt+&#10;zlpF+9xr6+LtTa18WXLTPHFfstxab1iAIMaBJ2UEYYjknPTsvgb+wP8ADvw7+354r+B3ifwyupT2&#10;n9rXmlNNdTqt9ZzQ20+nsdrjLQBJ1b1MnOdvFX/gsb/wUn+FP7XXg/4fw+A7nWbzW/B2uvfGe408&#10;20XkPGu4KWO4nfFFxgd6x/2jv+CxPhnxP+2N4C+NHgDwVqcWv+ENKutN1CPWJY4o9TikVhEP3RYq&#10;UMsxyTzlR2rxqssso16qi4uKlC2nNeLVpW323+XmerSnipwptp3cZX6Wael/Vfoeu/8ABAfT7FP2&#10;bvHIjgSPVI/Efl3UuTukjFvH5an2UmX/AL6NfaN/bBZzkHmvzn/4IA/Fy8uviH8SPCjWm2w1W3j1&#10;tZFRisEqSeWULdAGWXIzydhr9IdQhAuDnmv1TgXERnlNJR6XX3Nn5/xNSccdU82n+COL8P3M/g+F&#10;LfDRRBznOQTXW3dzp/iCwlklZlnC/IBjB46msn9rjwJe/Dr4hTW9vpuuadp0/wC907+1NvnXMBPE&#10;mV4IJz7joec1w/hzWZl0orLmCcd85Br7GhSjjcPDG0pfFrp5/wBanxVXFPA4qeX1Yv3dNdv67HSv&#10;HaQ3C26yD7VjjPSp9Snn020dzM0fl8YB5rl/B14s2r3VzdXMXmQkBSzAKK6HxDFLe24cFJVlH8LZ&#10;J9/pXRVo8s1Bsxw+JVSlKpBW7L8NT1r4YeKX8ceGoEuXDtwCHAHOP8ai8Z+Hbfw9q7MIzE5wNo5H&#10;1rzf4Ravf6HrihGUwyOq+WxJwc/pXvXizSovFmmrK8flPDGXz6kV8lj6X1TFKz92XY+uy+s8Zg7y&#10;Xvx7nk/iBJJQ2xVjx0PPNVNMvZTIYpgWZRwfatLWA0UvlkMAvfHWq9vah5lZRkmvTpNclmjy61/a&#10;aMm0+J1vV2k7CefatzVoUuNFdD8xxu+lY3iDxJYeCNJbUdUvLDTbGAZkubudYYox6lmIA/GvAviR&#10;/wAFZPhV4c1L+yPDE+s/EnxA3yrpvhawe+Lt6eZxGRnurMfavOxuMoUGpVpqPa71fot2dmEo1Kil&#10;GnFv0R1nxslm8F+KvAPjEAiHQdZGmXsh6LZ3+Ldgf9kT/ZXPpsre/bc8Nape/s2+Jddg8a3XhSDw&#10;4trrA+yWTyzotrcJcSOCpBPyx/dJAxng14F4xv8A9pn9s/wXqGg6b8O/C3wk8I61CYZrvxNetdam&#10;UP8AEkUYzG44I3RgggYbjNJ+zB/wT10z9tX4Zf8ACSfGn4nfEnxdrP8ApVlcaLJdmzsdNvomaNof&#10;JjzyrAEH5QRjKjJA+XzbHyrqpSw1OXvptN+7qkk3r71rcuy76rc9nA4T2MIzrVEuV2dvedt1tdX3&#10;6nVftU/tufAOL4V6t4Z0H4teI/FmpeIdEuBaWGg2UuoXklxNBiNDIrnywpOSryFgSwKk14V4R8Rf&#10;GnUW8C+OvCXgOfwdYePLe28Fx+OfFdy7JrM8uCJHiibKF3hcCbYWbcPnGRj7K/YOHwJ/Zw/ZS8H6&#10;zaaloPhG6W1k07W9S1KztdIu7m5gd4ZyzuwdjuVhhvrk5wPkI/8ABR74MaD/AME0vE/wm1bxF4t1&#10;Lxt4e1a5fw1IA9zbeZDOJ7KaFxlEgDgAZYMF38EECvz/ADSU61Shiq1VJ8ratpZqztdvrrqrH0WG&#10;ppKdGnF2ur9e6vZfrc9r8a/8EfPHXxd+G2r3fjf4za74m8RWlvLe6Zo+mWyadosV0sZ8tBEvH3go&#10;DBVI5ODk1W/Z8+EPgC5+CXhX4weCvBFj4Utfh7DYyXpWFjc3t0ZETV/MlfMkkcNuXRMnbvebjKjH&#10;G+AP+C8Xjz4xWFhpXwz+Bus+JPFNzAsc832t5LWK42DeVSOPlATnLSJgdcV8c+Cf2wP2lNI0Px58&#10;L9Iu7/SVvEv9f1fQbjTohd+XMokuhCsyF1Vo3aUomPl3sKnMauAhVVTDJz5k1zWbfMrONpS7PXR9&#10;EaYPC4h0/ZztGzva6St10XS3c/aL48+OvCnwQ8MT614o1zSvDulp0mu51jEhx91B1dv9lQSfSvgz&#10;4n/8FaNI16a5tfAupaBoWmIxR/EfiJncjBwWt7CENcSH0Z1Vc8Gua/ZR/wCCdmif8FC/hPovxI8c&#10;fGrxb4yvZY/s93p8RVZ9HlThrZ5JmlOBwRhFDKwYDmvf/B//AAS0+CHwsKvD4Nh1mePkTavPJeFv&#10;cox8v8lFfb4HEZ7mFOLw6jSpySd3JuTT9E7eis/NHyOPwuV4Oo/bOU5J7JWSfz3/ABXkz5HX9s74&#10;SxeIf7d1HT/H3x68ZWSmRL7V7VIdOtMck29sSywp3yYyRjORXsFt8dP2rfjQgPhP4T6T4F06VcLd&#10;a7IBNEvY7ZWQ8D0hNfUUnw18PweBtS8OWOk6bpOlanaS2csFnbJBHskQoflUAdDVb9nXxtd+KfgV&#10;4buL5i+p21oLDUMnJ+12zG3n/wDIsT16lHIcbTqqhPEuKkr/ALuKi200neT5pPdat3PHrZph5Qda&#10;nRT5Xb322kmm1aMeWK2elrHy/N+wr8ePi/z8Qvjrc6dBN/rLLQI5BGR/dOzyE/NWrpfA3/BH/wCE&#10;nhZ0uNZXxD4svHO55NRv2RHPrthCH8ya+p1YuSzDJHNcz8ZPidB8GfhD4q8WXIUx6Bpk94qN92SR&#10;UPlp/wACcqv416L4YyujF4jEwdRxV25tz2/xNr8DhWd4+q1SovlvolBKP5a/ifFNhr/g79mzVv2h&#10;/in4Z0PR9HtvCFtD8PfB0cECgHVJR/pFwpOd0kRUvuJJKjGa8A8BeGbHwT+yj8TfDni3wppUXim/&#10;0PS/GmgaxcQZ1CK3lv7SEokh5CSRTlto/wBonPGM748anPpvgv4feALm+mMNnYf8Jl4pSRgqPqF/&#10;+/XdgbvMFq9tHyT8z4wOSfdf+C5viPwRrHjv4fav8PvE2gX0N74Z/si9tdOukk+z2kciS2wdVyVD&#10;CQ4U8jyhwMV+R4idOpCviIpWpq3LZWvVvzWX9y6j/wBun6nlmEkpU4SbfM99fsJWu/72r87naf8A&#10;BUD/AIJaeC/2Y/2U7L4m+ANT8UWL6fdWb3GlzXouLSITAKZYsjcrB/L6sePpXzX+1X+298af2hfh&#10;Jd+DPHXjnRvE/h7wjrMQZ7drWKbUZykqxuPKCtNGgVyW24UuNxyVr6W/4KX/ALZnxm134CaX4Cu/&#10;Dfh7wvpXifQ11C40KKYarrTaXAqub26dR5NtEzICqr8+VYEjHPj/AO3Z8IvhX4a/ZM/Z10n4Z+Hl&#10;fxr8RbZdT1C9Nw9xeXD7UtjD12hWuTKAqgAGLjvXHnNKmqlVYJuEFFcy1im72sl13W9rfM9TAuah&#10;D6wlKXM+V6O3Xf5Pv+B8p/D7SPDuqa3p+n+IL+80Gy1F8XeptC9zHZpuG2VYY8PIQBIpGed/bFfR&#10;NxY+Av2OvF+geK/BPxR8AfHHw7pc/wBrHhLXdA1G2ErPhXZreWJoBIAB85kDDaPlbAB+uv2/P2Gv&#10;2df2H/hJ8LLkaNok3izSfEmjya9YvqEs994lsADFeAQNIcKzMH+UKo24yOlekeMv+CXegfto3Frq&#10;2s/DHwl+z34E08ibdarGPEuoQqOswjYWlohHJDiZxjnFZ0cixNPmpRUXUVmviur9/s9PtIwr5hTk&#10;lO75XddLO34/cfNv7ZH/AAXzb9p/9lvVvhp4f8ByeDJfEMMNjdTpfJcRR2wI82FFEa4VsBc4GFJF&#10;fFXw18b6j8MviD4c1jTZ9QtLqw1GK5jnsbs2lyhQ4/dygExthjhwDtPNemf8FGPgT8GfgN8ZLPR/&#10;gx4z1XxlaRh/t8t3LFc29vINuI4Z4kVZQASCecEY96891jVfDmm/CK1trvRdUHiqTVEuLbVVnBs3&#10;sRG6zQGPjEokMLhhnILA44J8XNcTip1n7eaco9Va2na2h6GCpUowSpqyff8A4J7t45+GnxO1v9kj&#10;4kWsvw90XSvCng3x5c32uao98t1rFtfkww/YpJVkLXEcQmJDsrKTJKQ2Tiv0H/4N5fgh4l8Afs4e&#10;JPEuqRWieH/HV1Bd6T5cu+RvJ86CYuuPl+ZVA5OcHpX54eHP2gPEngj9knxNoFt4x8Ha1YfFQ3Wp&#10;a3o1+ZU1jTp4ZYsT722qzzBFZQGfcFf5QQCf0X/4JFft7/Cv4SfsJeD/AA344+IvhLQtYsbu8hhs&#10;7i8CzQwvcySJ5oxhMlmIycYK85OK6shnD+0IzqStaLau1vtbTTZ+tysfGX1Vxgr3etr/ANdD6k/a&#10;Z+OcX7Mf7HPifxlLIkd14f0l4LPd/wAtLz/UQrjvmYr+GaP+CY/7Pk/7OH7G/g7Rb9JBr+pQHW9a&#10;d/8AWSXt0fOkDnuyBkjz6RCvl79ur9rv4N/G/wAcfCvwGPiHoN74Pi8Vt4h8T3FnN9qtvs8O6WKB&#10;mjDbvMd2TaOclD2r6x0v/gov8L9QiQ6RL4v18uPkGm+E9TnDD2PkAfrXvzzGhPGSnKaSprlV2tW7&#10;NtfKy+9HBGEoYdRUXeTu9H00S/NnoHwR1KbQ/j78TdCnJeGeTTtet1PZLi2Nu2P+2lk5/wCBVwf7&#10;SX7NepfB341W3x1+Gaxw6hGPK8V6NnZBq9sSN0nHRsAbjjqqv2bOFb/tWSy/tK6drmkfC34uXsGr&#10;eHZ9MlhfQBZy3UkNxHNC0YnkQMqpLc7skEbl4OTj17TP2gfiRr6iOw+Avil4Jhhv7U1vTbIbSOQy&#10;+ZIcY7Yrx8VWoV4ShCVpRk2mk3Z7p6Lz+49LAYicaqurppJpu11tZt/0j2X4b6tZfEXwlp+t6cxa&#10;01CISKGGGjPdGHZlOQR6itXx58OoPHHw717Q5kDxaxp09k4x2kjZP618n+Bfir8QP2MvGZfxJ4Ot&#10;tD8AeLb7y7WBtVF/Fokpx9+SNOF+9jC52rj5iuT9oQaX4n17ToLiwuvDcCXEYdWEctwrAjIKsGUE&#10;YryKGczqp060WprRpJ/J620e6ue7iMpjQmqtKacHrF3X3aX1XU+OP+CW3w7TwBay63YxPFNb3baX&#10;rUQGBJA6q0EmPVJEkGepD+1etfE7wUngz9svS9ZjiCpqFxbOXA4w6iBj+XNdV8Af2fNZ+GvjnxDZ&#10;x30dlbahKbiVktFdLnDk4AY/KPnPrXo3xl+EQ8SS6deo7m4tgsKFRyADkEe4OK8WhKq6Kbi3Z/in&#10;b8vxPbxuLpfXJSjJWlFr5NJ6/O/yNl/C9vqtvPDeW0NzaSIVkilUOkgPG0g8EH0ryPWPGk3wL8d2&#10;2jeIblpfC/iG5Mek6pM3FhO2SLOZj0VufLc+m09q9qvPhxbf8I99gmutUnSRjI7vdv5jEjpuBBx7&#10;CvMPEn7GHw516eSTUfDMGpSyhgz3dxNO3IwSNznB56jpXuyVSUlOKSa8/wANj5ujUpxThNtxfl+K&#10;13/4Yy/GPxw8CeEFc6r4z8KaYVzn7Tq0ERH4M2a+bf8Ahtz4ReA/2m/GN/L420u50zXtE0tkl0+O&#10;a/D3UEl4ki4gRzny3t/bGPSvTvB/wh8G/ArWL/w94g8H+Gr6ysl8/Sdb/su3lnuoi2Ps8/y5E6Hj&#10;f0dcE4bIOX4rsdf1T4x+HdT8GeH7Lwm9xp17otvPqVsI4rkSNBcFhGgGGRbVip+YEO3pUTzqnTtF&#10;v37r3UnJ3vbpt6uy8z0qGUqTej5WvibUVbfS9+3m12OQ8Q/8FHvAqWM91pXhz4n+IrS3QyST6b4P&#10;vTCigZLF5UjUADnJOK+IfBH/AAUgsvi5+2/qnxCj+G/jXxpPptr/AGP4G0qzgT/iXwvnz7l+WxPL&#10;nHyg4Qlcnivov9tb4Yw3/wASfCfgnxh8SbrVtb16X+0NWn1G7js9I0HTYyd8nkkiMyuQVjyBkg5H&#10;Sul8Tf8ABRH9mb9k7Q303QdX0orAmw2/h7TWmebHrKFCMfdnoecVa83CdSNGMGruVrt2va3M1po9&#10;3rbqjoeBw1CmpUKcqkpp7Xsltvyp67bLS/RnMfFfx/8AtZftGjwrf+HvB2g/DPS/DDzNZ2msauLi&#10;5uEkjCYkjjAVRtLrsdeAx9seJfCD4Z/tIfFDw58QfhTF4n8H6P4Y0TWzBq8d5B9pH2wiK5zFGEOY&#10;jlcAlV+9x1pvxc/4OMfD9nPLbeCvh1q2qSscRz6tepajPb91EJCf++xXy/4Q/bT/AGqfjR8b/GWo&#10;/DXw1qGn6z4yEF3qCWGkBxFEi+XCRJc7gqBflDEjpwawrVMudaHLWnVbb5lHS+nTlSXRLR7G9BY1&#10;UJJ0oU7W5W9dn1u33bu+p+ikn7PXx3ubdYp/jlonh21jH+o0LwRaxxxjuFM0j4/KvnX9rn9mP4bW&#10;T/8ACU+O/wBqfVtN+IWh27x6VqyXdlbXdi5BwPJtUE7Jkn5VI4Y4xk58gm/4Jlftf/tNXQm+Injx&#10;tJs5zl7fVvEUtzgf7MFtviH0JWvSfDH/AAb5eGItDiTxl8Qdc1UggvFpVnHZL9N8hlJHvgV9SpYn&#10;EQUKOEk1da1JtfO176b6HgtYejzSrYmN7PSEE7/O35nx/wCBf2zPgtZeEtRsPi4/xd+JfibTbl4I&#10;r6y8X6g2la3ECdsypLLDJDkYypQnvx0HiunftWeELbwbb+GvBP7O/hPVPEk3nW8Oq6qLnWryUs7m&#10;NltyRHvSMqMbWBKZIwSK/X/4c/8ABI39nv4UmOSHwFaa3dRY/f61cSXxY+pRz5f5JXsmg+BPDfgK&#10;zitdC0DRdFt7dt0cVjYxW6IdpXICKADtJGfQn1r2cFw9mFRL29SEbdo8z+9rfz3/ABPmcdmWEhd0&#10;YyevV2X3Lp5H4Nfs9f8ABPn9qDU57u58K+Atd8PHVlAmvtSgg0qRFyT+7e42SouTz5WM4HXAx714&#10;R/4N/fir8RrtL74ifEnRdPlk5fy2uNXugPQl/LXP0Yiv1wu74KST2rKv9SIU5PFfQ4Tg7BqKjVlK&#10;a7N2X3K35nh4niGvq4JR87a/iflx+1L/AMEK/BfwK/Zb8ReJtI8VeIdb8UaIILgNePBbWTxefGs2&#10;UC5XEbMwJkwNvNfTHjL9gv4Q/A3wN4HufC3gTw7Bc2HiXRlubye2F1cXcUlwkDh5JdzEMZQSOBkD&#10;jgV6v+2Jp8vi79lX4j6XAqvcX/hu/hgV3CK0pt3CAseB82OT09RWb4x16LUf2aPD1/cNHKxl8PXK&#10;urb13/2hZHII6jk813vJcJhKlV06SSUE111Tle1+uxlDMK9enSU53blJPppaNtvVnIfAT4eaL8LP&#10;2pfjpaaMEgTV7vSdYe2jjaOOAzWZ3bR93DSLI3y+uOwr1K8O6YkjOa4HSre5sP20PFkziOOz1Xwp&#10;ppj/AHDq00sFzdq537ArBUliGAxIz0Ga7y6BMhJIFfYZFTVOg6aVrSn/AOlu34Hz2cz566ne94wf&#10;z5Y3/Ew9L8W6n8b/ANjqDV/GGhazB8RvhbeP4Z8dajql4EnWaAIsIjt/l8wPEyybkTnkruU8cdYe&#10;GV1G3BiZnZ84xyK8e+J1prnwa+Ndrc61fXH/AAh/xX1sWeqyQXcxhfU3RmgllSRm2eawdGZWycIC&#10;QMivqTwdotrp1ogZozKseWBYZqeDqeKy7LXgsVNSlTlayvorJre2nayS6W0OHiyWFzLMVi8PDljO&#10;N23bVp2e3Xvq+j6nk9x4Fnsr8koxyehOAPc11/giwlEqyMzsyrsYnO1Rirvxb+Pfwr+Eegzz+MfG&#10;3hzw5MkXmLDdXai5k46JCMyOfZVNfI/jn/gtD4S0q3ksvAfhbUPFO1yPt9/NHo2mNjofNmOefRlU&#10;17GP4pwkIOniJpSXTd/crt/ceFgeGK0aqqYeLcXrfp827I+1DpcemQNdHCTDDIw4JOeBiusk/aS8&#10;MfDrwDLf+L/EOjaBawDZ52p3sdtG46kDeRuPsMmvyY+JP/BTnxV8Tbdk8SfF/RvAmndBpHgHQpdS&#10;1LH903U5jiU/7UUx+lZfw60G28eagureDP2bPiX8YNXuGGzxJ8QtQnntZG9WjRUgI9nlb618Fj+K&#10;sPiV7KjDmlfdu/3RipS+T5T7rA5HXw79pOVo21S/zlZfdc+1fiJ/wVe+H/iHxDc6V8MdA8Z/F7Wl&#10;OPK0DS5PssZ/25nUbV/2grCuG8d+OP2o/HnhC/1y9j8GfArwvZwmV3YjV9ZZTwEUcxF2JCqMI24g&#10;Zqp4e+Bv7aXxL8NxabHqfw2+CXhyMbV07RbWBXgXHRRCkuDj0kWuI8Uf8EsNQv8A9o/wZ4a+MHxY&#10;8c+N9P8AGGn301vcLctEqX1sYpDAPOaUBWhaRhgA/uj0rneMzCrCzjOzsulKN3or6upv2saywmEj&#10;O6cb79ZvTV6WUPvucB4i+Anwm8WeE4NQ+OP7RWuz+OdJvZYdTtE1SPWIXOElj+zxKkhVAkiqx+ZS&#10;6yKMBam8PftX/Cn4bomg/DHW/wBoLxPcAbUtfDcGm6HDOe3EFoJTn1KE19WfD7/gmL8Ffgn8Y7Cw&#10;XwNp2tWOs6VK9vLrLtfmO7tpFZl2yEoTLDM7Y24AtCQBzn1T9oT4h6H+yP8As769rfh7QtK06e0t&#10;xb6ZY2FolulzeSsIreNUQAEtKyDgdM+lYYXJsRGNSpKUKfJfma5pyel9W5JPRrW2osTmNHmhGKlN&#10;StZPlit7aJJtap6XPzh134rfGX40eFNV1fw94M8daZ4c0nV49B1HU/E/j3VZm0+7kliiEcipPbKp&#10;V5o937lguecYrlvhv+wf4p8Q/tmJ8Jvit44vPh1rOr3Jlt3WOW+h1XeCwkt3MiK+/a4yzbi4CkFi&#10;QP0u8D/s1Q+HP2DLr4W38hm1TXNGuV1O8Y5aXU7kNLJcFupIuG3A9QEX0qvqHwp0L/gpV+x94I1X&#10;WJZ9F8b2dlDeafrtr8l9oGrw4SZkIwcLcRMGTIztB4YKw5cVwvWnyuu3OVlKzsk/5o+7a26s+++h&#10;2UM8oxUlSSir2utWr/C9b32enY8//Zr/AOCH3wNm8SfEjRvEun/FLxdr3gTU4IxLfN9g02e2mgSZ&#10;JP3W2RjjzN2Gwp2gjnJ7n9gr9hz4WD9pv48eCNL+GV3q9iQ9vp93ceVINLRRlrWPzQ0inyb23JIL&#10;bgmd3HFf/gnt+1P4sj/bq8W/C340t4mh+JeueHreKEWeppFpHiqS2ZvLvYo3x++lhZcqind5MnCk&#10;bV7Tw9Lp/wAOf+ComjzW2jaxqun+PdNE05j1gW0P2qe1lhMpBPzDbpcYAAIDEZBPNfNww9KnTp1K&#10;MEnCq0+9mmrPW+m2rS/E7VVqPmjiJN3hda6NprXtqr/5HzN/wQb1+9+C3x6+M/wS1iRjd+Hr97uF&#10;GOAXt5ja3DAf7WYD9BXM/wDBTL4gab+zL/wWr+G/jWzPkC60/TZ9aJ6NG8s9nKT/ANuygc+la/x0&#10;jf8AY1/4L/8AhrXwPsOi/Et0tbgbsxl7hWsZFLcA7biOOQn8a5n/AILL/AJfjF8Qvjn8QIpbk6l8&#10;H4fCNksSMNjW19HetMxGM5V/s5B6AFuueNsRVlTyxUYaypVNPRXmn934G9CkpY32ktFOGvrpFr7z&#10;a+PnhvxT/wAEvv21/F/xE8BaT9p+FGpR6ff+I9BtGOyG3uzNGZ0Xou2eCUqw4Qyohwr19z+CfiFo&#10;fxq+G2l+KPDN/Dquia1ALi2uIj1B6qw6qynKsp5BBB6V4L8Mf2qvh/41+DPwU8Y+L/FHhSG38YeF&#10;brwn4kttVv4EVj5Id3mR2+559jLGCwx/pQH8XPyp8Lf2tPCX/BNz9p7UtH8J+LIfHHwI8VTG4ljs&#10;Xe6fw1OxxlWxhwMAfKSXTHV15+lyrM4ZfVcnNewnK9rq8OZKSaX8rvZ9mr7NngZnl7xdNQUX7WKt&#10;f+bldmm/5tLrunbsfo1PYt5pwMrXm3wVjfw38SPiL4aPyRW+qx65aKe0F9EHcj63UV2fxrM0/wDb&#10;VuPiPYQ3Xgn4PfFzxPa3iCW2vG0iPTbK5RhlXWa4kQFSOQcYxXH6/wCI/jmPjpoeqWvwp8P+Ernx&#10;TYS6HBHr3iWO4W6khLXUZc2qOUZIxdELk7tzcjHP2mJzvDXp1Ituz6Rk7pq26Vt2nv0PkcPk9f8A&#10;eQaSuurS212bvsmvmfRp/doADkmvlf8A4KufEWz0T4OeHvCN5MyWvi/WI31JEba76dZj7RcAe5Kx&#10;Ae7V63ZfBz9oLxSxbU/HHw18IQKMv/ZmhXGoPGPXfcSov4la/Mn/AIKBeI9c+IH7XU3hX/hOrn4k&#10;L4eEel2l/DaQQRSSyKrzLHHbjaQrnaT8xJj68ADwOMeIvY5bOEack5+6m7JO++l+ba62PX4YyBzx&#10;sajnG0NdLt+XS29upr+IP2YdX+Mf7GfxJ/aN1zUruyuP+Egigs7OKMCC9SS4RJSc8hEeRFQDgGJh&#10;2GOf/a5/Z88dfsmfDTQvC2ua74D1zw1far/bNrPo95BPeNOYQoE4wJ1UITgONgLNg5Jr0H4/fAfx&#10;fF+xzqWqaT8GPEXhHwP4atrYza54u8QXX9ozs08al7bTjIscIkkfcR5TKA7YbPNegftW/wDBIHw3&#10;8E/2DNf+K1z4w1DW/F88FlqNpbJDDYWEaTzRF41i5Z2ETsQQwztztr8tq5XVlCXsqb5lBSlK7V9W&#10;5O0oq99klppuff0sdTpuPNUVnOyVk+iSV03a27vrrscz8PP26vhXb/sg/GC58YT+Jda+OPxV02bR&#10;TN/Z6m00uySIJaW0Mhf5YAETcQNxO0bSEDH5MsPH/im58T+Hb/wnca/cP8PLSK40qUwiWXRxHKbq&#10;SQbAQqLdSyurN0DLnnivWvhb4g8T+G/2HPEk1t8PNO8beBPLktNU1nVfD8Lnwlqksm1JLO9U+aSY&#10;Tbllb5VZ1BGCC3U/8EyP+CX+p/t/+FPGus2PiyDwofDM9tDZGazW8hvp23OUlj3DCKFTkhgd3Q4I&#10;rjmsTjJ0aMFeTXRWb3bd27O71v37M6Y1KVFVKknZJ9dV0WyV12/4BxngH4+/Ej4z+GNY8FWWq+Eo&#10;9R8YxSHW7nU4LUanq0cW2bMmo3jNKXZ1G2KJwdy/Kvav0N+FP/BP3xZ+3N+yB4W8b/E39ob4j654&#10;d1jS49UfQ9HsdywLjBjCAt5siYIOIicqcA9+E+PXwJ+P/hLwlBonxh+AfgP4/wDhPSYBbWus+E4F&#10;0/W7GFR8qxNbIkqKBztFuU9c188/sv8A/BQzx1+xh4W1SPwn8SbnSI/D+ozpD8OPGWlXNzBJa+Zu&#10;RIZ41PlT/O29T5C5XduYnA9WnCGFqcuN5nFpqzvG1tdrpPrtKV77HNKbr074flTT6Wf42bXTdK3c&#10;89/bv+Cvg79n79pJvB/ga+8ZahoGjaTaSh/EjKLnzrhPPYrEI4/KQo8fysgbOTyCDXtP7QPgP9n/&#10;AOHH/BLnwhEq6XdftD+I5IdQle1mmnuLSzM7kJMAxihBgKELgO2VOMHNfMvx7+P2p/tXftDeK/iF&#10;rFpDYal4rvxPJbQyGSK2ARUSNWPJVUVQD7V9S/sI/APwt48/4JnftY+ILuCC8+IGgWdnHBLJMsz2&#10;OnrJFdZjAJ272gYM2ekSrx8wPzV41a9VUoqzUrXWyWqt52Wh6TTjTjKbd1a//B+Z8ueDtT8L3Hwy&#10;8Q2+paLqN74neG1XSb6O6ENvYFJP33mR7T5peMEDkbSM81+0H/BNz/gmb8Bdc/ZD+HvjXVvAWkeI&#10;de1/RYb6/u9Vkluo2lYHfiJ3MSgHI4UdK/H74h/CJh+1LNoUTG3ttburK/gVUZj5F+sE8IVVBJJS&#10;5QAAd6/cD9unUdL/AGAP+CcGoeEvAUd1bTXEC+EvC1sZ3muGuLyRl+VmJZnVHmkHugHpXRw/Qpqp&#10;Vq14pqnF3uut7/foxY+dT2cIQbTk9Pu/4KPmj9h3/gnD8Hf25fGnxf8AHGo+FZdL8Gy+IRp/g230&#10;m6lsY7e1g8yN7hNrYbzWUHDAhSjYHNfTmjf8EjJvh7Eg+HXx2+MPg5I/uQy6oL23X22L5WR9Sa9a&#10;/Y//AGe7b9mP4C+CfBVqqBtC0ZYLx0HE1zuV5X/4FLJKf+BV7TpanIBBxXvU8lwzor2sFzbtq6d3&#10;q9VZ6XsjgqYypKekvd6ddtOvofGnxE+C37U3wMu/CuvW3xj8OeOYdK1q3s7NNX0dbRklvSbJTK0a&#10;szITcAHLnBKt1UV7J4a/aG/av8ByrH4k+DHhHxTbIMNP4e1kQM3vtkd2P/fIr1L9obw/LrvwD8Tr&#10;boXvLCzOp2q9zcWrLcw/+RIkr0LTPir4Yt7W3nl13SoPtMazRxvdJ5jKy5BC5yeD2FeDisFCjOSj&#10;VlFWTu5X7r7V+yPUwLfuz9mpa7W327WPF7z9saz+JXhK88O/Er4PfELw3ZX8flzGayE0KEch1kIT&#10;5lIBBA4Ir0r9i34223h7TH8J3+qteaZZknSb2WIxsIs8QuOcEDkdhyM4ArotV/a2+HXgeFn1LxNY&#10;Q7eMbsHPphsVyN3+3n8NvFupxQ6No1xrt7G+Y5Ug2kn0zjJH518jisZTjVVVYiMpLTbddm4u34aH&#10;2tDCVKtCVNYaUYvXfRPuuZaffqj6k8OawupaxIqIk9u6hkmQhl6cg/jXRNAjhQyghDkZ7V458N/i&#10;94i8Uz2cf/CPy6PaXLbULQMo+mWAH6V7FC54UkMQBz6mvbwlVTi+/wDmfNYqjKnOzKPiHU7bSLRp&#10;bhgABnr2rwz4u/tMaL4dt5lLahcBf+WVmix7/Yu3P5LXuGsafZeJbForlRJGSVyGwRg4OCORXJXv&#10;wb8LxEudE0+5YHJM8Qm59cNkZrlzChi6seXDyivW+3y3/I0wlWhTalUTbPhb4uftU6z8QtMvdF8J&#10;fDyOeW6G37Qkc99fRMDlXR0wUYEAjjGa8y8afDn9rf8AaAuLFJ21HRbOybfb3F3ew6YYmMbRliI8&#10;SlijuCSMkMfWv0xntYdOgEMEMcEUfCpGgRR9AKxNSJdWJzxXDT4ccpXr1pWfSKUVpqtr3PYjxF7N&#10;ctGjH1leT10dm9j8xrP/AIIl+J/HGovf+O/iRbR3M5zKun20l5K/sZZWTn32mu/8H/8ABE/4I+Ei&#10;kmr2Ov8Ai2deT/aeotHGT/uwCPj2YmvtXUYhvJI5rEvxuyTjmvZy/hPKKMudUVJ95Xl+ba/A87Fc&#10;RZjUXI6jS7Ky/LU8b8D/ALLfw1+DDKfC/gPwpocqdJ7bTIlnP1kxvP4mvOdT+FFjon/BQeDxlZ6a&#10;0U2ueCJ7a9u/tTESzwXduqgRlsACJoxwuMjP3iSfo3V4lkYnoB7V5T8RY1sPjL4QuhkC4tNR08e5&#10;ZYJwPytzX2kMPQcYRUbcsk1ZJK97fqeHCvWUp3d+aLTu/n+ht3d27McHJFZPiC8fyFUkgHNXJnO/&#10;PFZniRuUAOSRX1NFe8jxqj91mBeuxJB5rHvQ3J65rXuDgEcVmXmCDXs0ZHiYmSsY16xZSe9ZV8/7&#10;ts84rZuVBzxwaw9VcCNu2K9ahLVHjV17pR1v9m7x78efh94pk8IaxpOlJZaVNFG9zeR2zC5eKUI7&#10;742JiBCcoVI55I4r5e8MeAPFNl/wT28J3t5480PUrm8j023lkguhdJkalEvmsdg8oRbAD1DEZwRX&#10;37+yxo+meKbPX7K/8G3HjBZbbG1ZljigUnaxk3ZXBBA+b+mR8eX3h6+0P/glzqtrL8O7DwfZeHNY&#10;uoPsy3AlltUi1WUiEsuV5OQ2GZsgHgEV8lmmMr/2nUoSm+VwkkrpLVJ93fX0fRXVz6TAUqawtGpG&#10;Kvzq/wDXp6pbjvjH+y5/whP/AAUS8IabefF3w79h1XwZfRR2drq97cuZIroO1wTGVflXG1NwB8ph&#10;kAcdzDZHSoI7U3T35t1Ef2l1KtPjjeQSSM9cEk+5616f+1v4d8TeHf2qf2ftf07wB4J8KW2oRarp&#10;jag1yXvUEtoJ4oUwATueMthXOPmBwCRXCeOoJbDxlqkNzJZy3KXL+a9rt8hm3EnZjgLnoBjFe3wX&#10;ip1Z11Um5Pm7p9F2VvubXlvfyOJKUY+z5VZWX6rrr066n5nftS/8FVNL/ao+G+seAPh98L/E3iiS&#10;6h8+PUJlZJLFonDJdJDCJGOxwpDM6jIwRgkV5r8LvHv7VX/BSHS9Qfw54og0/RdIZLS/ltb2LSkj&#10;ZlyN/l/v33AE5AIOD6Yrov8Agn/4g1LXf2cI/Efhq3M/xI+A+oyu+nFdra5oVyTJPYuO53CdkyDt&#10;dVwMtS/8E/8A40aB+zz+314u0Cw1SC1+H3xJtje6VNNKsUESkG5tt5PAZEeaEjPD5HavEhVxGNr4&#10;erjMRJQr2i+X3F15Vpe9pc0XfbR9UdNSnRwtKvSw9FOVJOS5ved9G3rtePK1bzXQ0/hp/wAEGtc8&#10;V6yJfGfxGsYZpW3TLptpJePIT1PmylOfcoab4N/4Jc/Dn4o/tgP4Q8DXniHWvAvw3A/4THXdQuEZ&#10;NRvsgjT7fy0UDbgh2GSPn5BC7vbv26P+Cg+hfDrwja+F/AnjHQG8XeKpfsA1O3vUnt/D8DfLLcyN&#10;Hu2uAflAy2ckA7QD137OP7Uvwd/Z0+Auj+CvAGn+PPGT2Sl7i50jwpezvqdy/Mk7u0aqWdv9rgBR&#10;nAFepiMiyKnjY4ego2hZzbldt7qKu36ystrLq7eZg84zepg5V6/NeV1BKNkls3ovlG/XXocG3/BO&#10;v4U+LvjH4++Fl/oMOhQ6hb2nijwtqdgojvNPV1+y3ESucl0SaFH2Nkf6R2ODWlo37Unxb/4Jk6zZ&#10;+DPjdFdeOvho8gg0nxxYxtLcWidFS5XljgYyGJcc7WlAAqr8dP2q/E1p8SfBfxC0r4QeOdPXw3dy&#10;aXdy649tpkV1bX2yJYmzIzJi4W2YMy7RtOcZzXo3iz4jfHP4waLeWN74A+EWlabfxmGe28Q67Nqq&#10;SIeqvFDEqke26u+WCo+1lLAqUKkXo1CTjJPVKSsk0m3FO6aS0ZyU8fVVKKxTUoyVmnKN01o2ndu9&#10;uVvS13qj6v8Ahr8YfD3xP+HtlrXhvU7LWtL1FBJBdW0gkjlHfkdCDwQeQeDg15j+31bmx+C2m+O7&#10;SIvf/DLWLTxOojBLtbRMY7xB9bWWf8hXwNqP7Ivxx/Yr8Pa/4p+E/wAQfDUb6i7T33hXSFJtYozz&#10;utkvGl3uuCBnD44Bb7tdx+yt458J/tv+Dru08XfHf4rwaukLW+s+GrnWLXR49rAq6hIoVEsRyVOD&#10;3wwGcVlLFVav+y1aTp1mrq7iotrrF3u7aO1rrqdkVTp/7RTqKdNNJ2Tuv8Stp2vez6H2b+0RfWmk&#10;+BNN8YPPG2n+Eb638RG4V8b7NMi72HuXspLlV9Swr5s/ab/ad+HniH9tvwT4L8SeMNA07wv8PTJ4&#10;m1Oaa6X7Lfako8uzgVx8rGPe8x5I6DqMV4R4G+HHwb8VQ+GvCPiOWOfVPAd1f3nj3V7/AMQXNwj6&#10;fpcrpDb28ckxj/0wLEQsagiMSbcZFfQv7Cfwb+Bunfs+ya94ss/hNBrHj29n1yXTL5rBxpNtM3+j&#10;Waq5+RUhCZXj5mYnmuZY7EYmtywUYpqLd238OtnotW2k/wDC10ZrLCUaVLmk5S5XK2iXxK2l76aN&#10;rbe/VHcaj/wVA+B82oHTtN8VXPibUWHy2miaReX8sn08uIg/nXm/7N37U+u+CvHnj7wt4W+EXxM1&#10;2OXWpPEemW1zawaU1ra337xvMFxIpRTdLdFSAQQexGK6jx3+x7+xx4qVp7h/hlpNyf8AlppniiPT&#10;mT3Cwzqv5ivBviJ8E/hl8F/jf4Nm+HH7SWueGLHxELnStTvIfF9tqA03y4mntgw3Ai3LrKpDsRvd&#10;OQSc6YvGZjGcalSULJ29xq9paW9/Tez3toYYbDYJqUYKV2vtLS61+zr3XfU6P9tr9kz41/tgXGle&#10;LbL4dQ/D7W/CS+ZBe3XjM6leCFWaTbFHBGxQqzFgqsehCqSa82+FOofF39oj9u/S/hv8QPG3hzw3&#10;4y0S2hutK1WDSor211AIsd1HIiApFOZYiWBbHDOCuSRXtMHxr+JPwyVW0H9sX4IeL4Y+VtvE9vZ2&#10;xPsZLZ2c/XNfH/7RPxl13xv8Xl0rX9W+Gp1CG9m13S/Eng7XAItKuJghEUM0jExp59urbMjyzM79&#10;818hnkaFGf1j31eSck3G0rf9e9E+z3++59JlMqlWPsHyuyfK0ndX/wAetj6N/wCC137HHjj4dfBD&#10;wt8Ttd+JOueOdU8N6vHp+99NtdOh02KZSyyRLAoZf3sUY5Y4LDGK7L9i79j/AOHv7ffwM+M3iK5G&#10;ueJNQ1me2sNI1XVNZubm7gul0W2kYSybx53lXNxgLICF2YAFeI/Fv/gtXF8e/wBhLxJ8IPit4Wu9&#10;S8YX+nC2j17Sbm2ltbi4idJbeeRQ2FbzI03+WSD8xAGdo6z/AIIq/wDBTv4Q/sg/s2an4I8a32sa&#10;br2oeIL7XBcLZ77LyjZ2yJGXDFg7G2YAbcZZeeeOKdbA1czg+ZOnJXlzN6NRkrPm66r5nZTp4mng&#10;ppr31orJapyi7q3oyH/ggd8E9B+L3i7Xz4o8PeHLyf4Z/aEWO60+KS6uJr0xqplLAllhFrOFB+6b&#10;hj6Y/Sj4x/s3eFvi38NtU8I6rotlP4f1iEwzWiRCNQOqsu0fKykBlYcggEdK/EX9lT/gpTrv7Kf7&#10;TfxA8c+HtJ0XUpPiKspks7x3tbGymnuFuNxC8lYmLpgFcqScivom7/aitv2oB5vxq/a4tfDWiXHM&#10;nhjwDpF9BHsPWN7gwAn/AIGJh716HD+c4XD4T2CSlLVO7ik1sruTStay0uefnGWVq1dVG7JWatdt&#10;PySu739Dqv2e/wBsdP8Agkt8Z9e+CvxJ11fEvw8t0e/8N6vYuLy601WLEW00SEsu4gjacbX5HyPl&#10;ev8Ajp+3/wDE/wDaR8J2mufC/wCD+vaJ4W8H38XiBfGHilVtooI4VdZJFt8jzIzC8gYJIxKM3APT&#10;gPEh/wCCe8fwR1jwlpmsSW+panAQviGTTNQu9ThnHKSiR4sD5sbkQKrDII5qt+w3/wAFb/B/hf4P&#10;a/8ACr4063cavpOmW82laV4gtrOecavYMGi8qRNvmBgh+VmUEoQGwy5benjOX/Y6uJjGm0+VxkpN&#10;W2i5PZLo7eV9jKeHb/2mnRlKStzXTV+8klu31V/O257T48/YC8XeM/h9r/jT9pP41eIPEOi6Hp8+&#10;qXXhzwyRpukhIo2kKFsDzAQMf6tG/wBqvzA/Z08ZXHwZ+I+kfELTrWyiPh3xDZG2iuJSIYZHkeYB&#10;jkuYwkDqWGSAw5zivsj9sX/grV4T+Kn/AATs034c+GNR1C/8aapaWOla3M9rJCkcUAUzSK7D5jK0&#10;SjH92Vs8ivk3xjbfBOw+AHw5fw3rPiq2+K41SNvE955DCztoHaRt8KkjMkJ8oDayhsMe4I8DiCeE&#10;rV4PCzT5Y8zbldttqyu73a3ttvsellCxFOnJV4vV2SUbJJdbK1k+/puff37ZH7fmvftwfsKeP4/A&#10;/wANr6y8JaZYWx8U6xrd9FA1hKJIJjb20CEvK27biRtqlcnaMiu8vv2APD3ij/gn9q/xA8ba54h+&#10;I/ipvhzLqOky6xckWWh500yRra2qHy0KfKAx3Nlc8GvzA8efti+OU1nxVaReN5/GGm+KtH/sLUr6&#10;8sfs82rWo5iadfvNNEQNsjMzADbuK8V93eBv+C5Hwuh/Yat/hzrHh/xnD4gh8G/8Iy7w21vJaySC&#10;y+zCQOZQdrHn7uQPWu7DZvhcVWqSxk7tQt71krpu1krrr1bs72ZyVsur0aUY0I6c19L3tZb3s/y0&#10;3R8FN8fvF/wb/Zl8RfBsi3Hh3xxcaX4mmf5vMGbdJVVecbXDQ7sjrAuO9fod+wv8EfhR8OP2AvCX&#10;xD0D4x6D8NPizplpNqWo6zBqcc6uJJ38uxv7LdmePaqJs27w4JXJ4P5e/GX4qx/ExvCaRWYth4c8&#10;OWmiOwTD3LQ7yZG5OT8+0Hj5UUYyCTd1v47eMvE3i3TfEFxrtzYarpSKmnS2USWZsgBgeSkKosZ6&#10;nKgEkk8nmvlcJmMMNWc5rnSXLHyV76PR3XT80fQV8FKtT5Y+627vz0tt5n7F+Av+CgfxX/aM8R+F&#10;fh/rFvpHwBvfEtq8ieLdVs7lx4jCuUxpENzFGiSOuHAuGLqHGEYjn58/aA+JX7Pf7GPx7+NHhvxH&#10;pFt8eIvFWg6de6bf311Dqt9a60gnhuFnvch4Sx2St5fT5VCjGB8P6hovxy/aOaIzWHxW8elX8yN5&#10;oL/VNr/3lyGAOCeR61mfFb9iz4ufBbwGvizxn8P/ABV4Y0CS5S1W81Wza0V5nDFUCvhiSFY8Dsa7&#10;8XndavC/s3Ll15mtla21rdXr99zDD5ZTpyaUlG/Ret99/kY3wzv9O0nxtpU2rpcyaMtzE96sQDSG&#10;HeN+0EgbtucDI57177+0R8TfAfw5+OnxiPwG8W6lo3gjxO1vpumadapcpBqmmz2zteRSed821JlV&#10;Qsg5DkqfkBrxL4AfBjxF+0N8WND8GaCLSDUNenFvHPeyiK1tUVGeSaZ8HZGkaO7Ng4VCa9k8D/8A&#10;BMHxz8Wf2m5Phj4C17wl451G1sft9zq+lXrrpMEauEkImlRDIEZlBMSuCWwM4OPmowrcnuRvd2T6&#10;3s9F9/5HscsHJuT2X4d2cd4D+Ncd98Y9E8TeLBd6jFpNtp1myWcot5mgsoYIYlViCAwit0G4g884&#10;7V+k/wC1P/wVX+Evxx/a7+COs6nf31z4B8Caf/wlt/Z2Nu1zK2tSRgw2mDtVmgcISxIX74zzivzk&#10;/Z4+B/hnxZ+0H4N8I+Jtengg13X7bRL7+z9plg824WIsrOCowG6lSMiv2v8AhT/wRY/Z2+Ec6yjw&#10;vqPie5TBE2tai8pyO+2Ly0OfQqa2ySjj8Qqiwlmm4t810rp3Xm/MvMJ4WhyfWLp2dreenoeYeJf+&#10;DgjT9bn8rwD8KPEOr5JCXOr3sdkn4pGJcjOD98dKTQv25P2sfj8VOgeGoPDtlN906J4dlvHwfWe4&#10;LQg++RX2Xpfwc8E/C/QTJ4d8JeG9EFk0c2+z0+KJ9qOrHLBdx4B6mvULS/AC8givoquUZpWv7fE8&#10;qfSEUv8AyZ/5HBSzLAU4r2VDmfeT/Rf5nw94e/ZU/aZ+MCg+I9UljjmHz/8ACTeJnaEg+lpZB4/+&#10;AtivWPh//wAEpvEF9aRw+Kvi5qkFkQN2n+GNLi02NR/d8xzIW+uxa+otOvsMCcCugsdQwowcGvPq&#10;cK4JNSrJ1H3m3L/gfgdkOIMXy8tJqC7RSX/BPL/hT/wTG+Dfw/uIrqXw/eeJL9ME3Wt6hNdux9Sp&#10;YR/+O19J/D3wdoXga2SDRNG0rSIQMbbS1jgH/joGa5bTtRxgbiSa6jQrwyuoGTnis6mAo0tYQSt2&#10;SKjjq9Rcs5trtdnReNvHEHgHwdNrFzH5iWksSgeheRUz+G7NdPbauoYZbrXiX7TPjiztPg34uhmg&#10;vLm30vSpridoI1YRMqF1J3EAncoOBkjrxwa3PCfxdt9a8JaPqpjmVNWs4buIYXG2QLjJzheWH3iO&#10;h9K89aVGn1X+f/AOiVFukpJdWvwVv1O9s9VJe9UOW8u5YfTgHH61Hd6wEzyDmuDtfitDcaxr9paw&#10;rNcWE0TPGJFDTFogSI8D52wOmfxrVutSyMkmjByVSGjvZtfc7EYmjKnLVWuk/vSZqXuoR3KnI5Pe&#10;sbU4iYiVII/WqVxrJQEggEe9VpNa3cbgTXXKhLoZwqR6mbqh2hs5zWDqkywoxPArd1TUI5lJfAPr&#10;XK+Ibk+SwjIavQwkG2k0ZYiyV0ZGoXodiueteWfHK7Wx17wNd54g8QCNz6CWzuoR/wCPOldzfzsh&#10;J9a8z/aJlMfgmzuwSGsNc0m4J9FGoW4c/wDfDNX0cMMlFvtr92p51Oq3NLvp9+h1JIaQAisfxDKD&#10;eFRn5OK11G6UHIA61zurXG+5dic5Ne7Qj7x5lZ+4UrkfL7msu9I5zxitCeX5Dnisq9lwcAA16lFO&#10;54eMlskULshckcgVz2sSgKwxW7fSk8c4rndaPBwOTXsYSOqPJrydj0z9ka90/wD4Sy9tdT1jX9Lt&#10;7i2IX+yQ5edgQRGQnODyeOePxr5C8baF4X8Ifsa/tJWVnaeOtRi8N+K9ZIvtZjlEmXaGRmZXKttO&#10;/aAF+8clzuxX1x+x1qd5pHxTUWutWHhx7i2lRru6hSWMLtJIw2eTjHPHNeCfHzTIdb8O/tlaHqXx&#10;Jl8RebMdV+z2dskdsu+wWSGL92HzgxFW+ZQGiztYkgfC8R1JUs3h7N6yTS36xfZeWur80kfV5U4/&#10;UY8/SS/B+fr5fM7r9sLwp4Jnn/Zv8U6X4D8dazcjxPBCLy5J/s8Jc2hjkmcs4j2j5XUyLtwGGcZB&#10;wPihaLZeOr9E0s6NGzK6WhlEojUqCCGHBDZ3DHGG44roP229R0DSf2Rfgpc3vxS8SxR+HfGHh/y9&#10;LhTYoVZCiwbyueEyxZSW+U/L2qn8ebOK3+Jl8sFxq90u2Ms+pLIs+7YMj94A+0dBuGcY+tezwVVm&#10;sfiKdS99G/i8l1t20uvR2PM4ognh6U4bW8u77fo/U/Fv9ob/AIJ/eKPGv7el54d8Oz2ehaX8Qnut&#10;XsLqeRxbgInm3EZCAnKyE4XHRl7VzP7TH/BJrx/+zf4It/EM+raHr+ni5jtblrIyg2XmOqI7B1GU&#10;LtgkdO/Wvur9psyaXr/wo8a2Sl38MeLIIbttwQR2l6rWsrEngDLxjn1ruP2rdEb4tfAHxp4bhUm4&#10;v9KmFsGYAGZV3x8ngfOq8mvax/h/gassZyxlzpuUdejSkkltbm5ltsfK4HjnFUqGElOUeV2jLTez&#10;s3fvytPffyPhGD/gij41srgNL428OQTxseUimbGDwQcD61sW3/BHDxrf7RN8TdPUDj/UTvj/AMer&#10;7M8AeNp/F3ws8NatclBdappdtczgcBZHiVmH03E1ej16WJiAQQK+mwvhnkU6MakKctUn8cv8z5PG&#10;+JGdUcTOlUmvdbXwx6P0Pjaf/ghn4kms3km+J+mOFxlf7OlYn85Kq2n/AARB1e6nCP8AEqyAB5P9&#10;kvgfnLX334S1yTULSWO4IVAvDk43VR1e+YSl1dl2nHsfesqfhrkam4TpNv8Axz/+SOmt4i5u6Ua1&#10;Koku3LH/ACPiJP8AghlKuBL8UIwx7LopP/tenXv/AAQp8q0kaL4l+ZcbTszo2ELY4yRMSBn2r7Ph&#10;16TzjISSR+VaF94wAUGIYwOR6Vo/DPJFZKhf/t6f/wAkc8PErNpRcnWt/wBux/8AkT4mg/4IZ6ar&#10;DzfiZdAnrt0Zf/j1bNn/AMEKvDbonm/E7VizfeA0mNf/AGqa+vrTVxqaqznyygyfcZqzY6k0U7SE&#10;gIBxnqOKU/DjIl/y41/xS/8AkjSj4h5xL/l9dPyj/kfKGmf8EHPBlzOsUvxG8SO567NPhX+bGtqX&#10;/ggH4BhIDfELxZIT2Fvbr/Q19Qad4xNhdmQbj6Y5rp7TXzdWhkWT5jz9a4q3h/lEGmqCt6y/zPXw&#10;nHOPqxa9q2/Rf5Hx/bf8ED/hvHxN418auR12/ZlH/os1jeLv+CHHgbSdQ0oaP4n8Tzrcm5hmFzLD&#10;kTfZpWtmG2LhfPVA4PVWwCDzX2xZ+KW+0LHIxG6sjx9rRstCnvUJb+zWXUNgzlxA6zFeP7wQr+Nc&#10;eN4GypUJ2oJNK6s30179bWOrB8Y4914Xqtq6Tvbrp2+Z80eBf+CFvwa8SeDtD1G78QeOnl1XTLTU&#10;C0V7bxoRPAkowpgJHDjgkkVwH7Mn/BGHwDrX7R3xV8IeNvEGu39h4QXTZ9GawmjtZrmC7SZ98u5G&#10;BK+Vs+XAzk8ZAr7v8MSy6H4RSxO0PoWpXmlSEdCPMF1Fj/ZWG6jiH/XE+leaLYX3hv8Abft/E0Tn&#10;+yfEXg6XTLvHRLi1u0kidj05SeRR1PB4xzXlR4TwFTD0K8aSupcsrbPeD+XNZo9efEuKp4itRlUa&#10;Ti5RvulZTX/kujPnH9qz/gjL8L/hZ8UPhFNoWseILXwr4p8TweHtdhvLpZZgZQ7xtE6xjaXKGPkE&#10;Asp9a96j/wCCHn7PFvIFOmeKJQO760/P5AV0P7bVi/jf4DyyQ3yWV74b1Ox8QWtw7IBFJa3CSk5d&#10;lUfIHHJHXv0r3Dwr8QdI8XRyiz1C0upICVkWGdZDEckYODxyCOfSnDhPA0sTUjOjFpqLWl97ppfd&#10;f5lLiPEVsPTlCo005J69rNfmfOI/4Itfs7284RfDOszj/a1q55/JhW1pv/BFb9nSV0eTwVdlIjvb&#10;drd6AwwRg/venOeMcgdsg/RNvKfNI3KQTx715/8Att/tEwfsyfsreLvFkzQNeW9k1rp8UgDLPdzf&#10;u4lKn7wDNuI/uq1b4jJcroUpVJUIJRTbfKumvYyo5pj6lRRVWV27LVn5h/Db9jzwR+0n/wAFX9T8&#10;B+D9AXTfhj4SvpTqVul5PN51vZkRzEyO5f8AfT4QFWGFkBHTNe//APBVD/gn/wDBr9n34LeDtY8I&#10;eDLTRbu68Z6dYXswvrqbzbWQS+ZGRJKwAJVeQAeOtfOX/BH79oKb9mP45eIdZ1TRdQvfDVzoiSa7&#10;eQJmTR7VrmNUvTH1kiWRlD7eQshYZ24P0N/wV3/bc8F/HD4H2/h3wHNqHip9F8R2V7da1ZWbvo1n&#10;Im8JE9ycKzuWGAmRgHnjFfBYGnl8spr16kYqpJyaTSuuyjptp08+x9ViXjY5hRpQlJwSSbTdn3b1&#10;39T3b9rP/gmp8B/BH7KPxL1nQvhzo2n6xpPhbUryxulnuHe3mjtZHRxukIyGAIyK+CP7M+GVj+z1&#10;o2t+BvAC/EbXh4EaHxzbSaXcvY+GLpIiU1IXSlRHMD9+MEo49GGK+2PjN+xp4/8AjZ8DfGPiT40/&#10;EG61W5stBvr6w8KeGmex0OymS2keMyH/AFlyVYKfnxyMfMK8P+N3x3tfhR/wQI+H+kad9mtNR+IQ&#10;XSWEKhHkjjuJZLiQ46kiFY2J5/eiu7OcFRU5VFSVKKpuS91XbTXRaK97a30eqRy5Ziajgoe0c25p&#10;buyun1erta+ltdmfIn7Af7AHiT9v/wAU+KNP8N6tYaG/hnTlvDc30btBNK8gSOElAShYCRt2D/qz&#10;xX0T8YPgl4k+C/hq10j48fsx6TrGh6TEtvF41+HajTbuGNRgSytbhoJG7/6REjH619P/APBAL4Ox&#10;/Cz9jLUfF10ixXXjrVZLkSN8v+iWwMMYOf8ApoLhs+jCvbfG3/BQrT9T8TXPhX4UaDffFjxbC3lT&#10;R6U6x6Rpret3ft+6jA/urvY4xgGuXLOHaEcvp1qkuWc1fZSTvqlytO+nazOrG5xV+tzowXNGPnZr&#10;u+ZPTXvofFn7Mf7UnjXwSbdPgV+0np3iSziwI/AnxbAsbxV7QwXUjGJz2CxTRj2rzT/gqF/wVb13&#10;9uH4eeF/Aev+E7PwxN4X1iS61M6dqK39lqV1GjRAwzISuxQ78AuDvB3cDP174v8A+CT3hf4yS658&#10;R/j9f6bZ37WjPJYeA9L+w2Wkp1aVnWN57uRepkkUADOQQMj8u/2wPAfhv4T/ABqvfDvw98ban4+8&#10;EaDaxtp17erhIRcKJJIowPlwC/LhUDNu46E+RndHHYfD8lR2jLS191/hbbj8pNdLI9TKq2Fq1eaK&#10;vJa3tt81ZP5r5sh+GuoPpusaN4gGlQv4e0bXLFdVd0EkXlPJ9yXP8Lqjg546jvX7SfHHUbH4P/8A&#10;BZD4YXmix2Wn6Jrnwo1XTrWKzRYrYLbNcXShFTChcKhGOMYr8rvAf7F2k+N/+CVvxI+M162oR634&#10;P12xstNEUwWB45JoI5xIhB3cXEZBBGCvfOK6T9o/4m/HH9nH9on4aeFbu+fxNqfg/wANzWfgu7+y&#10;KDe2GpWjRpInUttRguxmYK8TDJGc+Xl9NYOClOF+Zwlff7T+eqTtvr6noYmf1h2jLbmVtui/zXyO&#10;l/4Jbfs8aJ8Qv+CqmraN4j0eO7svC1/ql+LRpHVLae3m/cMCpB+SQoR2JAyMV+5DXxLE7ulfkh/w&#10;Q/8AF0/xv/4KI/GTxzc6aukXF5Y3N1LZdfskk93FlM+o2MK/Vx7ghsA4FfXcM4WEcLKUFvJ/cnZH&#10;hZzWlKuoyeyRp3UTato93bBsfaIXi9fvKR/WtjwtrX9qaJZXXBFzAko/4EoP9a5+xu9pAFP8A3eP&#10;D8cQPy2k01qn+7HK8a/ooNenXpa3OWlU0sd9YXnIO4k1t6ff8jB/WuQsbzBB54rXsbzaRyRmvNr0&#10;jvpVO52unXZbac9K6rStWGnWTXDkZztQep7n8BXAaRcvK6KvLMQBWrqeuq8ywxvmO3G0Hsx7mvDx&#10;OHc5cp6dGryrmOi1DTo/F2n3EMWkaZrGoCMm1S9CFY5CCFfLEcAtkgHJGeDWt4D1sX/wg8N3y2+k&#10;6eDAIhFYldmU+QtgD5fuAYPTp2rjtD1CK8neGaK9njkjbK2jlZxgZyuASTgHgAk1zP7Lfh688C/A&#10;vWtKuNBuNF/szxNqASJ7z7TBbwNMZIYYm4AwkihlAyCpBwQQPnMZh3TxtNW0kmvyt+p6+Gq8+Fnd&#10;7NP87/oem6frd5oHxav9Mm1bw7Fb6vpsdzbafEV82KON2R5EC88lum0D5uvByy71bDMpY5HasnW9&#10;N1Wf4seEruz8NaALK8sLpLi5urhRc3DhY5I/IzzhdrFlLBQGbgnGa/iq7NjrEyF0Yhj8ynKnnqD6&#10;Uspo3qVKfZ/5P9SsdNckJ90v8v0Ld7qAYHLHisu51TyiWLECqM2q8HnJNZ17fFiSTX01LDdLHkOp&#10;1LV3q7OSSxIPvWTeagwyQ3A7VBc3uC2Dk1m3d3uyAcYrvpYdLoYyrMkvrmO5U7htPrXmX7S9tI/w&#10;I8ZSwgvLaaPc3cQHXzIo2kT8dyCu3ubrnuKyPEdiviPQr7TpCDFf28lu4PQh1Kn9DXdGjo4rqZwq&#10;2mpPox73CLbPIpBDLlT2OelczfS5YkHOTR8M/EJ8R/BPwnfz8Tajo9pcP67ngRj+ppt9GRkjkV6e&#10;DfMlLucWMjyvk7GfdTdgenFZl7Iee5qzdzBSc1nXE4JPJr2qVM+fxE7yKlzKRknNYOqPvJweM1r3&#10;8mM44rDvpNzGvWwsNbnk15a2PSf2RdVTSvi9peLOwvPOmWER3zYgZ3O1fockc1iftU3Ot6d8Vv2k&#10;dMvLTwb4XTWvA0FzEryLGLoPbXcBkkfKrl2TYN5ZgQuMZOOU0m/W0dt6qyMNpVhkEfQ9a+Yf2zP2&#10;YPit8QvilJ4s+EnjLw34akvtNhsb/T9RsVCyGKSRg8coikKbxIVYALkKOTnj4rinhzEYrHUsdSXM&#10;qbTaSTb0ktE2k912Z7mW5nCNJYWTtre7dl07Jtep9T/tQfH/AMR+If8AgmJaSeG9d8DWS6LNp97c&#10;ytPtv9PSK5gm8xo1fzmbLBhtRgV6sOTWV8XPiVB4/wDHZa31Sw16K0sbdVuNNEbW0GQ3+j5jJHmI&#10;Qdw6gMh74H5rfs+/sh/Hz9qjwa8Piv4sJpPguzu30afS/KNzdxJbSqpiVWjVEI2LtcOxHB55Ffot&#10;JAtuqRquFRQor1eEsBP6xPHcjhGSVrpJu7bdrNvtrpftoZ8Q4qKpxwzlzSWjs3pa1uiv101sfI/7&#10;R3w38dax8DfFMvh2+03SjpFrFqMd3dTQoMxyrKNvmNk42Z4Q467gcA99d/BK/wDFfw+0K8sPiV4U&#10;u5fGumpcXLW127w6QTBz++MTo6uzDAQDG3qCcnv/AA94FOu+J/7EfS9P1ez1Szntoo79gLeLdGxa&#10;RgVbcFQNxj6c4rE/Zr1+9tv2O9A0zULf4c6f/wAK81ufR10uydZLq68iZlQsP9Z5ZTDMhK4L5IyR&#10;X2eZYnERzuCjVly1oNWTWjV7aWfd72vbW6R+cZdh6P8AZVSjKmr0mmm1ftza3V9o6626as8e/ZY+&#10;HOjQfAO/a++IWo+IvF3gnWr3QZrKC1uGiKpMxXz5HfaMRuu3CZOAM4U10SBi5OMgdfavSPAd1P4b&#10;/av+MPg6++JHhDwxo3jHTLLxGsenWRnmu2KGCdNqZZowyRjemcEgdCccFq0aNdSoqqrIcAjjPvXr&#10;8B42U8FLDzbbhJq7u9FotXFX0Xdvq7XSPnOO8JbE08UklzxT0srvdvR97/ZiuivZsVfEF1aQhYZS&#10;ig9ABg1ffXY73SVSZCZkzhhx1rCVTtKgHFSxqVXnp619tOjF62PioYqpFct7q1rPYt2jGQFQcAf5&#10;zRcW23G1gwbqaqM5VgFOPxq9akvAQRkdcelEk1qKFpLlLlhmOFAwY7R+VWZ3Bg4O0io7G9kWAKFQ&#10;joMjnpT1jMgKkhhwSMcdK45P3tT06XwJR6lFXaQgFtoBzkVv6VLJbru3s0XHU1nyrHMSkaKoXg1N&#10;DqLooiEa7c4+lRV99WSLwyVOTbZpJfGe6DFgP7pxVtpi9qzbUdWGCH6HPUVRsFHmISN4Yduxqze3&#10;axW2QFJz07VxzgrpJHrU5PkcpP8ArQzPDXiyTQL7R9Olg1G+bxXaJZedFEJES/06O4815Mcqska3&#10;bFuf9RHnjkcr8cfg3oOk+Lfg/wCMvEHiTX7u0bxadG1K307QpbkRreo8UcTmSVotrFV+6oALZ2+t&#10;P4satrlr4D8aQeF3ubfxPobDW9GaEkNlosmMeolZbqJl/iWVx/FXf/F34kweNP2B/Eet6B8QzocO&#10;jmy8UaO8elrNN5kckU0jsjjPybNrJyPlYn5V+b8vzyjOlgKuGhdNe+rX15WovZP7UVLdfFdu17/p&#10;eX141sXTxbaevK7205lzLfX4ZSjonpFK17W2/jV+yP4P8d6H428J2mleP0tptCubfSrCa1tmug7K&#10;7SSN+7URM0hwCmEHyjacYPQ/s+eGtP1f9iL4b+NNK8F+LNMFxpVtYX2ta1fedLM8cfleUYh8sR3Q&#10;s2QAXBBYZIr03WPH+jeLPFXg3xRpvxA8W6vp/ijSUF1qxs5FWWFkDxRW2VBaNiV4CYXIPNeS/sgr&#10;pt3+zn8QPBqD4p+JNW+G3im/06CXUFkW00q284SxB1Yfc8huCFXkknAwK811mswweJ15Zx5Xdy3X&#10;q4p7N633vZto7oU2sPiaDesXfS36c1t0uj0tfRm7basY7sFXJr8/P+CwfxR1r9o346+AvgP4VaO4&#10;vTdRXN1GWIj+13HywiQjoscRaQnHCy57V9v+LvG9j8NPBWr+IdWkW207QrOW9uHPUJGpY49zjAHc&#10;kV8Mf8Ei/BeoftJftX+O/jn4jhLm1uJY7Fm5VLq4zkIT2igwgHYSLXrcWR9u6OVU96z97yhHWT+e&#10;yOThqo6ftcwqfDTWnnJ6L7j58t0P7Mf7Xj6X+0R4LvfEun6HotpY3Om6BdpBD9liWFLaaQQlVmiC&#10;oMqzIWdgWOcqfSv2zfjl4FvP2VNc0f4NeIdN1P4ba7qdtqknhm9f7Jqfgy9EwZjBE/zS2suSCq7h&#10;G+CGAJB+oNHaE/8ABcHW4riKK4g1P4ciN45FDLIvmw5BB4I+SuX/AOCuH/BPb4VeGf2ZvE/xK8Oe&#10;GLfw14m0Z7eTGlt9ntLkSXEcTb4ANg4cnKBTnrmvh6+SYilg8VKg04xc076Tst/eXxJreLVuzTsz&#10;66hm9GpiMOqyaclB6axu/wC69mns0799D7x8Uxp4x/Z81YwyR3EOq+HpijxsGSVZLY4II4IIbqPW&#10;vwE+LnxsvPjT8Ifgt8OdLEtyPB+n3NqIBnMl7eahK5A9cx/Zx9c19o6Zrv7Uf/BMv9nPSNbtbvRf&#10;iR8Hr3TopUgnjaR9HiuY94DY2yxLl8ZDPGCe2QK+Gf2N/iT4c+Df7TXhHxZ4qsbvU9J8NXo1H7Hb&#10;7A9zPEpeBCXIVVMwj3MeignB6VwcTZo8TOjQnF05SVpp9E3F3T2aut12O7IsAqCq1YSU4p3jbulJ&#10;Wa3Tsz7U0n4leJPgDP4e+G/7VXh/x34W+GPh+zg0zSbLwyvlaDflFwZL2aFjLc7iN5VJeGJ/dgHF&#10;fYtv/wAFCvgp8JvB2i+HvhNZr42v76ENpHhjwXp++QjpmQKoWAZ+8X+YdSprLk+DPxc/4KK+GI7z&#10;4jeJdK8AfC/WFEkfhfwndxX15qcJ5Aub8bkwe6xZUjqAayviJ/wRQ8KaTqNtr/wX8VeJfhH4u0+I&#10;JBc2d9NcW05AHEgZ/MG7A3Yfae6GvpMNQx2Hi5YWPNHSzkrTt2WqVktlLl9Dxa1fCVpJYiXLLqo6&#10;wv3el797c3qd3o37Pnxx/bObzPip4nb4VeB7jn/hEPCVznUryM/wXl/g4BHBWIbSOynmvx1/aK0b&#10;w9ovxI+IDeFrU6f4bbxddabo0CTPKotbQuvLOSzEiWFtxJJJPrX6BfFX/gox8ef2D7S78A/HLR9J&#10;8Tf2xYTDTPEvhfUYbfUHVV/1jxAZVT0LGOFgCxViwyPzCj8SvqPhvSbCQQNDbzz3bMhZpHklZVcv&#10;nvtij6dgD1Jr5DifFUJ8sIczmr35viT0VuyVm37uh9HkuGqxUpSsou1uXZrv3e1tdT9HPDPxk8D+&#10;Cf8Aghhrvwvt7q613x14stbjXLrTNJtmvJNJjivI2FxeMny28YjtVOXIJDDAIOay/wBu7wZ421n9&#10;j/8AZy+NXxDufDXiPTLK40jSdK8MaZYOiNp0loZiLm5J86WWYWyqyLhELtt5JJ+uf2cr/wCHPxv/&#10;AOCM3j1vh3pVvavN4N1LTNduF09bWXUNWj0zdPIxGWkBkk+Vm5xgAAACvm/9r7xo2t/8G+vwTure&#10;dUu7C9sCj870Ns1zb5U9mBK/hmrxOH/cXlK69kmrbe609e+/p5FUZ2q2S+3Z331XTtsZP/BvJ43h&#10;uv2uPi5apbwWg1rSP7QhhjACxKl4PkXHAUCYcD0FfrW8+1uTmvy6/wCDcr4GaJd+HvGPxOkmuz4j&#10;trlvDyIJx5P2dkinYsmMliwXBzj5TX6cTXHPWve4YpS+oRcurb+TZ5udzj9bko9EvyNazuMUnhO7&#10;MWqaxDnaq3avGv8AstDGSfxfzKo29yVPJGSKZpl0YPGlwCcfarKIr9Y3kDH/AMiJXq1qRyUanQ7q&#10;zujkHNa9leEd8AVy9pdnI5ANa2nzNLMiKcljXmVqVjvpTOy03UfsFk8+cO3yR/Xuaij1Ig9TWJd6&#10;wryrGpBjhG1fc9zRFf8ABOQc156odX1Ox1eiex1Gjasi6pAZDOF3AZhI8we6575q18KNJhsT8Qra&#10;30vxa1tc339p2t3fSGS11OV41e6u4yWfYA7FdikIMAKOOOVsNTMV7G4kaIo4bcp+Zeeo969Ajm0I&#10;/EfVdSl8XeLLzUNR022hntUtGWxeJvMjjjzs4k3IjNl2xuPADV8pxHF0qlCr2l+h7mTv2kasO8fy&#10;aZPpXhaz8RnwvqM3hLVdfvLO/ZEuluRCmmQvG6PNESVyxYRqVG5uOAOah+JRa21icNbfYyhBELEl&#10;o1IBAOe+DzWh4B1XTbz4cvHe3/iMi2vYriK00tpTJMRIpDRiP5iq5ywAI6EkCuW+JWt2Uvje/tbS&#10;WV3VFd/OYCZs5+dl7ZIP5H3rHAU7ZlVh6P8AT+t/kbV53wsG/Nfr+vkZx1Atnmq11fZBGfrWU2pF&#10;CVY5wcVFLqQIIBz+NfYRoHjOsizdXmSSMYrOurw880y5u856VQuboHjNdVOkZSkOuLzJIyRUCXG5&#10;uODVO6nPPPIpEl2xs5IG0ZrtjSsjHm1scN8H7/Z8MrGyU5XSJ7vS1HoLa6ltwPyirXvLxlyAxJrj&#10;vhDdtbp4ssCQDp/iS9H/AH/Zbv8A9uK6O7uAoI4NduDo2pxXbT7jmx1e9Wcu7v8AeQXlwsuc8E1n&#10;3OQCQcgUXs2ASSBVJ74qpzzXs06TS0PBq1bq7K2o3BwRkgetY0zbj6ir19OJM5NZ8pC5IOR7V6tC&#10;FkeVNt6sazAelS2soz1BxVKSQHOM0JOBkZOTXYoGLlqfO/8AwT+8QancXfxO07WDqst/p/iSRnuL&#10;2NY/tPmZkDoFAXbh1xj+HbzjAH0BcSgyE5Jr5x/ZG8K3/hH9q/4+211qes3tv/atjc28dy4MCrNb&#10;eYNgwANihYxj+GNQeRmvoeZlL85Fefw/d4RJprllOOv92co/odedtfW5OLumov74p/qcJpnjazju&#10;Ibh4otVtIJkLpFOCl1GDkhZFyMMOAw9c0fAL4e3/AIN/aI+Ongy38A+B9G/t2K08UQXuo6jEyxef&#10;D5cqp8wEMytHnPAOTn5goPhnhG//AOFaaqPDZjEOk3zSXGlzBsKrFi0lpg9CuS6AdU3AACPJ9c0P&#10;RrDQv2sPg54wtfhvJq0XinTrzwnc3l1qjBLibasvnSx7smMOrgFFDLng5ArbjCi6NChjUrSpzSa8&#10;3p/MtNb7Xas20kz5bhnHQrYueGfwVIu3pur6bppRb2UrpJtom13WNX8B/tR/BXxmJfhn4ct9ftbz&#10;whcTXiiS5jj2lo2ww2M0k0R+Qsdwc/3qxPihpAtvifrSf2tp+siS5d/t1jCYba5YnJKKVXC5JAAA&#10;HHHGK6n/AIKBfDa90P4La/qdh4X8D3es/DvxFY+Jo2mu/Nh82KVXWCKRWYgKokz83sTnru/tEQQ6&#10;hqFjqbT+Fw+pWcc8cGiqqpApUECTaMeYckk5Yk85xilwti4Uc4rwgtKiUla3Vd7N9L6y63tdoz4n&#10;wLrZXTUpa0pNO9/Xa6W7a+G+llotfEnX94eApp6Nxg44NSakhF0WOADUaKGIwTz1r9Yi9D8jkrMd&#10;hck4AB/StPRZ4I5V81dyEduCKzSm0DBJH8qktyVYkZJxUVI80bGlKbjNNnT2k+mWsGS5D+hqC71W&#10;0CssaMocdxj8axI7Zp3VcMWfoa0m8OTmAOVZkTnNcbowi7ykenDE1qkXGEFZdkX4IYVZGJHTk8kG&#10;nSJEJtoZASevYU42r29nbkHeDz6kVnapua8XaCVY9u9YxXM9zpqS9lC/L2/E3bVY1k2AqBjqv86u&#10;HS0uLcuCpBHSudiu3tjGEXDKOe+a1bHVjakqc/Nzz0rCpSktUdNDEQknGSOZ1SNtI+K1g4BWPVtP&#10;lt3z3eF1eMfXbLOfwru/2dPMuvEXjTwFP4j0bRoPFOkXc1g2o2obZbyDFxFEcqHZZ5N7K5AxcJjc&#10;FwvCfF/URbW2jasECvpWq274B42zE2rk+ypcM3/Aa6fw1e6lpfjLQtb0WGzn1jR71JoYbpEkhuUb&#10;5JYWDkL88bMFJICuEbqoNfOZ1gpVsJWilqveS02a1Wqe7Tdu6Vz6PKMXCGJpK/uz9177p3T6bXWv&#10;a533wK+L154s/Yf+Fd5ffFDR9Z8SeGJxZjS9M01Vs9Pa3keISMQCA6qkWVcbjnIAGBWj8BPGWl6Z&#10;+2L8b/B158T/ABVqtj4o0mx8SWmnaRpYR7nMZtp3yq4aEukO5SyqucDcQSaH7LGpy6l8M/jR4Wt/&#10;F3wv0/w1Z+KJtXsfsEC/a9VivoUvowqkb0LF1UFV+baSWIWt6L4m3fgf9s34M67N8S/Cvhm28TeH&#10;L7Qr/FioktBEiSQRRMzkCXcFyNucAhBkk1+QKa/smhVitaVS10vO26p+r3l3d5NJfpjhJZlOM9qk&#10;L/hfbm8ktFFdFaKbfwN/wW1/aFm8AfCrT/hzaRXEV94scXV3NlAv2SJ+Y8Bt4ZpAnVdpCsAScgfS&#10;3/BPj4F2vwH/AGQ/BekW5iknvbBNVvZkHE89yolY57hQyoD/AHUWvzQ/4Kd+Mn/ay/bE+LnjDwxr&#10;reKPB/giBBaaqYmiSa1FxHAjhTyDJNO0nPXLHtX0x8NP29LL9hbwH4V0DUdel+KHh7VPDNtqtnZW&#10;M6T614WkNqkjWs5+61tljsLEPEowQygV25bxFTrZtWzHEK1PlUYyfRXa2dnZyT6XXVb21xuRzpZb&#10;TwVB3ndyku7tfdXV0mutn0e1+01eVtK/4Lg6GBkDUfALxnHfa8rf+06uf8Fcv2rvh/D+y14z+Ha+&#10;ILfUvGGqwwhNPsAbl7Ty7iKRmnZMrEAEP3iDyOK8E8VeHfG/7W//AAUw8AweOI7j4ZDxf4UlmsU8&#10;N6qJr3+zAlzIqPcLlN0oVwSgxsYcda+o/wBq/wDZR8Cfs7/8E5/irp3g7w5ZaSH0J5Li5CmS7uyj&#10;K+6WZsu/IzycDsBXdGtWxGDxvsIpQcpu8r3s4p2UdHr3bVr7M43Sp0MThVXbc0oKytbSTWstfuSe&#10;26Pmj9s7xv8AHmP/AIJseGfEfiPxNoXgbwTf2GmaNpnhrSGea91+3ltceZdTg4VWiUv5SkqQcMAR&#10;z5x/wSQ+EXwV+KfhvxnZ/GTQdb1GfX7yw0/Rb1NMvGtrIs8iM4u4FKwsZHjUmQquAOvIGR/wU4/a&#10;Xg8cfs5/s5/Duwu0mHhvwPpup6tGhyI7maygWJG/2liUt9JhVb9nL9hPUv2t/C2leHfhh468RavB&#10;bQQXPiO4vWOn6DoEsqh3gjj3tLcyBiRuWNFJGckc18XXk6uaJ04+25IpWk07trWy02v0Vla7R9bS&#10;Sp4B+0fs+aTd0rWSemvnbq7u9kfRXx+/Yf8AEH/BNjT9R8afBj9oK38OaRZkzy+H/EF+i/aD2RFA&#10;aO4c9ArRKf8AargtJ/4L1/EHxvo2j+GfEkun+CIrqQJq3irQdMF9fpAV+9DbSyiNJD3bLYByqZGD&#10;9F+A/wDggP8AB/Q9HtV8S634z8S6mqD7TKL2O0t5n7lY1Quq+xkY+9eq+Cf+CM/7N+gPGx+HqX8g&#10;/ivNXvZc/VfO2/pX0DyfNk74O1GD3i5uS+Vl7v8A2616njRzTLmrYi9WXSXKk/z1+afofEH7ZP7a&#10;3wH8L/sseJPCPwZm17W/HvjO5gtfEHivXrY3Go6vYMkjzE3MmXXc6QqYwseA5+UYOPjXxDqGieIP&#10;Glo+lwS22jwWNlbv5VuqyyNFaRRzShMgF3kR35IyW5PNfXn/AAWg/Y++Df7P/wAVfA2k/DS2fR9f&#10;8RyTnWtNtL03UNhGDCInELsWR3LyYXeFITgDrXmf/BHPwG3xO/4KH/DuC5RbiKy1BtTl3DIb7PG8&#10;4JH+9GK+NzKliKuYLCVlFO6Xu3t366/a17n0+AqUoYT6xSvazeu/9aaG7/wT7/4KKfEP9ln4a6/8&#10;O/DPhlfHXhrxNf3UcuiSWMi38zTW4jeSF4txWQIi7kIkUDpjknyDxT+1zq/jj9mfw18LbyxuRpvg&#10;+1nitiNUljhLvdzXLzPBwjOA4Qbs8IMc19v6Tp3gnQvHH7Y2neI/F1j4E8TeGPiIvibwTqpci7t9&#10;SaW8eJII0BkkEgCIyIrHDBsZUV8H3WuLqvwE8R6dq/h7TbPWNB1J2a+bSbg3/wBomuI90DyKFjt1&#10;VVl4lLEkFVUZLDDE069KlGm6mlpq2mydmu/2bq/y6nVQqU51HJQ1vF9eq0fbrZ/ifqX/AMG9ui+I&#10;tA/Zm8RzX2h2ln4a1W+iu9K1NXUz6jMA8dwjAMSFj8uILlV5d8Fu33hNd4YjJFfHX/BCDXtY1H/g&#10;nhpq6mNtpZ61fQaX+5CbrYFGJzj5/wB8043HPTH8OK+tpbsM2TwTX6Tw/RSy+lbsnr56/wDDHxWb&#10;1m8ZUv3NW1uemSSDTLm5EHijSZicCVZrX8WVZB/6KNVLW6K+4qPxDdCKLT7kkA219CR7+Y3k/wDt&#10;WvQq0jno1NTt7S6PByQa2bG9FnZtMT87/Knt6muWsJTNKqjqxxV641IM4VMlIxtX/GvNq0eZ2PSp&#10;VrK5tQXvTkmrcV6ODnjtXOW96eATxVxL7CjnINYToGkKxr3TpfWk0LGRVmRo2KOUcAjGQRyDz1HS&#10;uJ/ad/bh+NP7NfhbTYvAvgyTx7odzp89nONOto0vdMuVAaKd1RT5qNjaSqArtyTyMdHBffUj61dt&#10;74Hb1FeTmWUU8XT5J6dmuh6OCzGeHnzpJ+TPiL4Vf8Ff/jv8RtP1nw98HvgT4j0mXVgsE19eXpub&#10;azLRqVlaWe3jUFkZGBMgypDYJIJ+8I/Eeq+J57fWPEUiT+Irm0hS+dZC8auq5ZI89IwxbAAHXOMm&#10;viX9jX4gaX4B/wCCgnxc+GtqsWn3EQkvXtvMLm5hT7K1nIMqNhSG5liKgkFIoehBLfY01/tfIIrz&#10;MoyiNOUq8pc83dN2Wlm+yXzPSzPMnLlpxjyx0fXW6W9y1qk4SYsCcNVBr85602+vfNtixJytZMl4&#10;Qc7sGvpqVHSx4dSrZmm+pgcHoKqT365JByaoTXf0Oaqz3RGeSM10ww6IliHYuTX+4nmq17qh8var&#10;dazp7w44PQ1TmumLcnNddPDnHUxMjj/AV4bL4qfEG0OQZr2z1EfSSyihz+ds1dJdXYHUkk1xFlcm&#10;y/aL11CCBqPh6wlX3aK5vFb9JU/SunvLg8+tdmFo6Neb/M5MTWbfyX5IiurrLNzkGqNzcH86W5l4&#10;znk1TuJ+AOMivWp0zzalToRzy7iQCapzTEZHFSzPtGSapTueTyQa7qUDknK2wNODnOBURkIyc5qK&#10;WTjg80xZTk5PArrjA5pTvucX4YmNp+0N4xhLALc6PpV0B6nzL6Mn8kWuxlkBauIkdbT9pNieDqXh&#10;nj38i6/p9p/WuxYkHqBSwsbKUezf46/qPEPVS7pflb9D5r8SeHbTxhoUun3qu8MuCCrFZInU7lkR&#10;hyrqwDAjkEA1xfx1+KUWg/BmHT/FGneIdQ8R+E9Xg1/RNR0+68q3NvajzJWUFwElKhw6bSvAIOG+&#10;Xv4mIA9RUXiLwnYeOtEk0/U4BNA5DBgdrxOOjow5Vh2I/lX1vEGSLMMNKknytr7+yf6f5Np/k2QZ&#10;08vxEak1eKd+zT7p/muq7NJrgvih/wAFPvgnrGl+JLa+l02+0jXdMksk0WGe6n8h3h2vIZRBhmdm&#10;diuQFJADYGK739iXxDb/ABu/Zc8F3UYtLCz0ZJ9LgNuJfOvlifyY3keQjKBIxsUL8u4jd1Wvmf46&#10;/Arw58NvE3he5bwR4auLqxvZb43cdhGlvrltDBI8lrNHjZHcsBlMKVdlBG3lV+tNGvYLPRLUaWsE&#10;OntErW6wIEjVCMrtA4Awe1fFZJlOMrZjOpiZxUqKUUo819Umm3KT89Fo73u1Zn3Gc5vgqGAg6FOU&#10;o1m223G2jaslGK3vu7NWta6Zs+KvA09nLIAuRE2ASfve9c20UlsSrrtINdpoXi6PUo/scysSq8Nn&#10;JY+tc1qyB72TaAFJ6Z5r9AwtSom4VFsfnuPo0HFVsO9G3p2KsalsZxg1dtoY4QzFhk9+oFV4oWVS&#10;MKQ1LGTHndwBXTLXQ4aVk02jV0/YLZJtxUxnPJ6in3d/JcRpGnmGN+OCcfWsu3mCsVIyDxWrpmrx&#10;wQBCoBU9cVy1INO9rndRrc0VT5rFzS/DM8tkC12Y1GSFLc0qaN9ncrMwHoe5qnLr9xFcqY9zAnAy&#10;M8VuLK2qKDJhXjHG7vXJUdSOstmenQjh5+7BO67mPd6UY2Z42LA9CDUllMqIqOCrkdT3q1Nq0ask&#10;R2hiO/GDVW7mWYcbCc4FVGUmrSRjKnTi3Omyn498Lr4r8EaxYBlWS8s5YY27ozIQrfgcH8Ks+C/E&#10;B8T+DtP1W3SMSX9nHcxLJnYC6BgrY5xk4NWrYyIgjYjDdD3rF+DyGy0O+0lh82janc2oH9yMyGWJ&#10;fwhljrjqq1ZL+ZNfdt+bPQoNSpNpfC0/v3/KJh+Of2x/C/7E3xi8XeMdS8E6L4Yt/GVlHawy26Sa&#10;gZVVWDLEqCFS6NNLtEhARTGFQrGu35i/bE/4LH6D8WfgbpfhTwVpt2mp6JdT3NlrF9p0cN1bmWKS&#10;FiGErfOEmf5wqnKJX3drPw/sPHujrZ6hb286wyx3MJmhWVY5o2DI+1uGAI5U8MCQeCRX5UfGD4cX&#10;n7Rn/BQIfDHSrSHTLeTxBJDeW1nbxxWlpIFVbueFVAIi8qDeFYkg5HUnP4pxbk9TL4PDYOzhWkuV&#10;WblzO+nNzW0bbWl9etrn7Lwzm1LMbVsZH36UXzO6ScVbW3Le7SSevTzscxdfs7/G/wCFX7Gl74qt&#10;rJIfhl47jt7zVmgMJnMUUzLbmYMPNWMu29dhKncpPOK+y/8Agmf+3l+zf4E+FuleEbrSrH4feJpr&#10;GK01a+1O1VoNbm2ASO9182EdtzbJdqKGwOK90/4KRaLZ+H/+CdHjvRdPgS2sNN0aC3toV4WKOKaE&#10;Ko9gFArmvgv+xd8Lv2qf2Jvhe3i3wrYXGonwpp0S6nar9mvkItkXPmpgtjHR9w9q2wvD2Iy/MFSw&#10;MlJxpp2qar4mmotaxu9dnq9SK+eYfG4J1MZFxTqNe5o/hVnJPSTtp020PEPipovhn9jn/gqT8J/E&#10;fhcarr/gq/0a+vrfTdLb7bFpVvJHdrN9kVc5gTc8/lrnHzhewr7c/bG1rSPij/wT0+JOsaJf2era&#10;RqfhK9ubW7tnDxTJ5DMCCPcYIPIIIOCK/ND47fsS+L/2Ff20fhtYfB3xJe614g15Lq58PRajHCr2&#10;rqrLJCzOfKfejMMlUHPrzXIftQ/tdfFjwL4Q8UeAde8IX3wyk8aD/ioNMiikg03UJA6s11bRNnyH&#10;k27ZPKdopQ2doIyfL/tZ5fDFUa9JwUpP3Vqk3COiktNeztZNW6o9WOXQxv1epSqc7SXvPRtKT3i9&#10;dOjV7tO/Rnjn7IvwvvP2mv2sfAHha5L3qatqlna3PmDftsoAvmDnslvEwA9FAr9af2gP+CPXhO78&#10;Uv4w+Dmvap8HfGsJMkUmkzOmnyMeSpiUho1PQhDsx/Aa/PP/AIJB/Fvwl+z98ftU8aeI7fVtZ1ax&#10;0x7Hw/oukWTXd/qV3OQp8tRwAsauCWI/1nGelforf+GP2hv2yWMniC/X4D+BLg8aZpkguvEl7Ge0&#10;k/C2+R/dww6FT1rDhLA4apg5SqwdSpOV1bdW0T5tOXW7u2m+lzbiPF14YlKnNQhFa32d+nLrzaW6&#10;NLyPFLL/AIKrfE/9iP4ht4D+POjaP4xltYt6az4dvYDdtH2eWEELk+jrC2OcHrXonwL+PXxM/wCC&#10;qJu/+EZ8daD8I/AsMjR3Flo96l54suEzjLnj7KrdmAB/3hXvPwF/Yy+Gv7OWj3MOgeHLJrm9Rlv9&#10;S1AC7vb4MPn82aTJIbqVGF9q+G/23vg/8Ib34hi8/Z6tPFtr8VLC/iiuL/wOsv8AYekyySBc3MkQ&#10;IjYk4C2/OcgjPB9/G0swwdJTr1eeGvuc1p27Kdk5NdrRb6tnkYOtg8VVcaNPlnb4rXj68rbUfvfo&#10;jzf9sT4GeCv2bP24/FOh+HLPUtX07wB4Hu9Q1K71K4W8uZ9SureRILmVn2glJr20A2jIKqcE5NU/&#10;+CL3gP4k+J/2htU1D4Y/8I5Z6zYaXLDNqutK0tvo8UrKhnSJeZZcEqqHCkkk8Cvnf4m+IPF3jfVP&#10;HHinxxZ3viTWbnUYdFufEUkzLHbXkX8B2AJIzw27ABuyluTzX6O/8G2sGj2Oi/EeeXUtNTXb97OK&#10;Cya4QXTwIJmeQR53FMsgyBjK18Llyhis1ioLljeUuzXb52S2v63PrMbKVDAPmfM7Jd0/P8Xvb0Op&#10;/wCCeXwSs/h//wAFevjjpHjG5h8eeK9I0yy1e08QapYxC586VIXmmiUDbCSZwo2chVAz1z8J/t7+&#10;G7nwV8Yv2g4oNantbSf4jiC70heEuxN9suoJ/wDtn5ci8/8APYY75/R/weT4P/4L++Koidq+Kvhz&#10;FOB03sj26j9IG/KvzT/4Kuzz3f8AwUk+JlrGQttfa3byGJGysjJCsYY/7XL/APfRrqzilGlgmora&#10;rNeevNu93036GOV1JVMSm3vCL+63T7z9O/8AgiFL9n/4JyeF4Himhlh1DUBIJFKli1y7gjPUFGXm&#10;vqSW4G4YzxVDwZpq+FvhxoGmKCq6dptvaqPQJEqgfpTvtJdsYAFfo+W4L2GGp0W78qSv6I+MxuKV&#10;WvKotLts07e5Kkc0zxbcn/hEdRkUEy28DTxj/bQb1/8AHlFVorjbjnmrtqftZ8plDrJwQe4rarS0&#10;Ko1LNHS2d2ttbNIrKxf5UI7juaEuiAAOgrl/CupmbwxpyFixtrdIWJ6l0G1v/Hga1YrwkDJrhVJ2&#10;v3O11bPlXQ3I7zC8EVZjuwc4PArBjuuo61PHe44z1rKdE0hWNxL0ocAgVat7/B64JrnRfkkH07VY&#10;g1D6isZUDZVz5A8QeEdU8E/8FxdB1WOfS4dL8Z+GJbtlFuBPObe1kgZDJjOQyxtjO3b7gY+2Zb4k&#10;deK8e+Lmn2Vn8dPhXr72ds99/aV7oouWiUyxRTadczkBsZAL2kY4/ve9ektfbh7muDB4J05VNb3l&#10;deV0v1uduIxXOoabRt9zZqi9BBUkDIrNuJ/LYjJ4qFL3nIIz2qvfXPzBgT81d8KVnY5p1bq5LJdd&#10;wQBVae6OOG4NVXu8DOSSKhmuSRnHSuqNI5XVHzXBPU1WknHIzzUU1xwTxmq7z9T611wpmE6hxviS&#10;4Fl+0R4ZkAIS90HU4GPYsk9i6D8jJ+tdPdyn1JJrjfilMLP4jfDu6AwZNXubJj6I+nXcmPxeBP0r&#10;p7mbOSOK2w9P3pev6Iwr1Pdj6fqyGeUYPOKpyyYySafczkEg9BVK4lPPpXp04HnVKgTyhm65FU5p&#10;QMgkkZp0kp/AVUmkJJz1JrspwOac9AdwW9BTFPIBPSmO2WA6mkMnXjgV1RiYOZxXism1/aE8Izch&#10;bnRtUtiffzLKQD8kauxZjuOTnFcT8TpBa/E74dXGceZql1aE+z2Fy+PzhFdlKwYjGQKjDx9+fqv/&#10;AEmJpWkuSHp/7cz595AGKsWrhBknrVXkdeRUkcpXA4FfpDR+Gnm37cXw9n+KP7MXiWws43mv7SJb&#10;+1Vfvb4WDnHuUDj8a3P2UtQ1C+/Zm8Dy6mqi5fSYk3Bw4kRMxq2R6qgPqDmu1UiWIo4VlYYIIyCP&#10;SuV+DWlW/g3wzceGbRHjs/DN5LaW0bOz+XC5+0RqCSTgLNj6g18zUy6dPOo46D92dNwkvOMuaL+5&#10;zv8AI+jpZhCpkk8DNPmhUU4vyacZp/Pkt8zsBMbedZIyVZe/epJr5bh8sijPpVV8nGOTQuc9D+Ve&#10;/wAi3PnlNpWLaE7wUYnvipnkV1KP8pHQ1QUlD1PFSMzNkk5NQ4Ap2LCjymBDA+4p1xMWcEjaB79a&#10;rrIdwBNOfc/OM0OOoc2heh1J1G0HA+taunm4SUkv/rMcnmudiJVgCSa1U1Jp7YIvyOOM5rmrUuyO&#10;7C19W5N6bFu/ty12WUFmUcjFRRvllBGCx69MVPaa0tpZlZEEjsc7gcmore4S9nPy4btWEVJaNbHR&#10;PkbTjLV9DRsczzjJwV6A/wA6yvC9rJZ/F/XrNiI4tTtLbUo/+mkq74JSP91I7b/voVsQ7Y3VSQHH&#10;TjNRX1gbL4leD9QwMXMlzpDk9FWaLzgfrvtI1H+/XmY6XLyz7Nfjp+p7eXQUnKk3un+Gv5qxN8e/&#10;jLa/s5/A7xH4yvTEf7Gsnkt4pDgXM5+WKP8A4FIyjjsSa/N//glHpPim9/bP8K+N9QUy2vi661aC&#10;W8uDg3si2ryTlT3IkkhJ9STjoa9P/wCC8Pxst21Hwj8MrEQzXNoP7b1EhQzxFw0cMYPUEjzGI7go&#10;fSq//BPj41L8P/2e/hddeNPC32DwxpHiqY6F4xDb7K1M8zQ3dveHP7g7ZPMR2+VjGvTaWH4xxFmy&#10;xefU6UZ8scPyyvur80XK+mi5dL9H11P2Ph3KnhsnnUceaVa6ts7cslG3d31t1XQ+wv8AgpFYtP8A&#10;sP8AxMU5wuiyP/3yyn+lWf8Agnhctc/sTfDF8kgaBbL+S7f6V59/wU4/bH+G+g/s/wDjXwNF4gtt&#10;a8Va9o89tDYaSPtr2+5M+ZMyZWJAPmO45xyARXl/7EPwH+MX7S/7LHgmw1LxxH4A+GFvYeRbQeHs&#10;jWdZiWR1Yyzn/UgkMMLnI4K19JUzKCzl+xXtJeztaNtHzX1d7Lfr8kzwKWXT/su1Z8i9pe8k9Vy9&#10;Fa726feT/wDBRb49aN4I/b5+A2r6WX8War4SuLoXujaMy3Oob5DGI4dgPDuScKeeDxXjX/BYT9pj&#10;4wfELS/Cnh/x94e0HwNoess+r2Hh6KVbvVIUTMaTXcuMKW3yBUTbyjbhlQa9g/ab/Za8E/smftY/&#10;sp2/g3Q4dLS98XNHe3TMZbq+fzrMBpZWyzkb2IHQbjgDNfJ//BWL40wfHX9v/wAVO96I9G8PTxeG&#10;4JsF1gjgO2ZgBkkec07cdc18PxNXr06eKjUlyuc4rlT01hFu7aTasrdFc+x4eo0pyw7px5lGEnzP&#10;fSclok2lq79XY91/Zb/4Ixaj8T/2UfBfxN8M+PNY8EfEXVIZNRtwci2ETSOLcq8e2WItEFYsC+Q/&#10;3atzf8FHf2hP2AfiDH4L+LunaL8RLeGHz1mt7yM3/kD/AJaebECcY5/fxBj6ivo74QfE/wAc/ts/&#10;DrTtK+El5a/C/wCD2iwR6PHrrSRXXiC/igURbIIFZltPlXG6Q7xwwFe3/A79k7wT+zrpN1D4f0kS&#10;6hqWTqWrX7m71LVGPLNPO+WfJ528KCTgCvdwGR2hCWVzlSsled7xlpvyPSV+/urqmzyMbm7UpxzC&#10;Kqau0ftRu9uZaq3bV9HY+Mvgj+1xoH/BS3xZNp/xC+Jdp4B8Omcx23gLT7h7CbV0zx9qv3C+aG6e&#10;VCVzx0PX731Ky8N/smfs0eJNQ8O6TpuhaJ4Q0O81OO2s4ViiHkwPJ0A5Y7epySTyTXgX7RH/AASA&#10;+Dv7SRnu4tF/4QzXpst/aGhBbdXb1kgx5Tc8khVY/wB6vhb9tvwL8bP+CaHw5uPhvf8AxNPiz4df&#10;EiynsbO1aVzLbRRPEzgRyBvIBDBSI3KsHboajF4vGZZTnVxtNTdv4kXf0Ti9Yq/SPu+RphKGFzCc&#10;aeEm4L+RrTTezW7t318zwj4jW114X/Yv+HUc17cySeN9e1jxHcW7hNhWIwWcMoO3eSWjuhyxHHAB&#10;LEn7JnwZs/F37R/hPR/FHinWvhlD4otGn0LxHBGQIbje8cMudynyjNE8ZZWXDA8gA15T4j8cat4p&#10;0/RrHUL+5u7PQLQ2Onwufks4TI8pRAOADJI7H1LE190fCr4Q2PxS8YfsW2fjq0trrRfG/hzWPDzr&#10;EgiZYVvb8QOCOkqm4jcP13YJz3/McHTjia6kl8PJo/WMXqtVdu+h99iZOjSab+Lm29G19yVjU+IH&#10;j74y/wDBNH/go34I8U/GKZ/irdWPh+4sLK702YC51HTMTAuxMYYyRFmc+YCSF5fHzD50+KXxT0z9&#10;sL9urQvEWm2k9o/i3WYlubeXBZHa9dUyRkEmHyScdCSOcZPvPxp/ab8Y/DT9uL4TeGYL3QviL4q+&#10;DN7eaBpWtJqSG2122uI1S3juJFJ2TRB2SQZJyMHJBY8V4T+EV54P/wCCsnwt0HV5tIutVuL3R9Tv&#10;xptilnaxSTRJd+WqqAW2oygu/wAzEEmvYxUZzk6MJNw9rFWkrtNqP2ur3VtdFfqefQcYx9rOKU+R&#10;6rRNK/Totn03t0P2t1mYqdoGAoxWR5wGQDVvXJj5jAcVj/aCWIB4Ffs9OnofmE6mpqw3HGCc1o2t&#10;z5Fuz9Gf5V/qaw7Vt7BRyTVtrsPKACNicCsqlO+h00qtlcTwfceVbXlsTlre9nz/AMDcyj9JBW2t&#10;yRjkYNctotyIfEurQ5AEnk3X/fSmP/2lWyt0TgZ4+tYOkb+28zWiuSTknFTrdZBOayEucAAmpFuf&#10;m65IrKVE1jVsayXZ9etTxXZ6c4FY63R454qSO8OetZOibRrHL/tGXn2Lwv4f1NTh9I8T6RKGzjas&#10;t7FbSH/v1PJ+FegNd+4rzD9p4Pd/s9eMXj+aez0qa9h/66QL5yH8GQV3FrqiX9nFcROGjnQSKRzk&#10;EZBrmVH96/RfqdHtv3a9X+hpvc4JOelMuLkvCQTkr0qg10TnJNNF1kkZOPrWypEqt0HyXJOcVC9z&#10;kEDrVeeYoxBJ4NVZbg4NdMKJzyqluWUgc8moHnxwTxVR7nnGePrUZnznnmt40jF1jkfjrL9n0bQb&#10;8ZD6f4j0zaR2E93Hat/45cNXU3MxPHTFcZ+0ZMYvgxr12DzpUSaoPrbSJcD9Yq6y5fGTnpV0ofvX&#10;6L9SatS9NPzf6ENyxHJPWqkz9R1FSTynGSeDVSSTg5OcGvRhE4JzGS5HGcA1WlJBJPapWm4IySTV&#10;aSTdwcYFdUInO5LoNkbHI5qPdySeM0rSfKRUe485wAK6IxMZM4j41v5Fz4MvcDNl4ltefTzY5rb/&#10;ANrYrt2OecYrhf2gz5fgC1uAQPsWu6PcE+ipqdqW/wDHd1dsZAcckVnBWrSS7J/mv0NZv91F+bX5&#10;P9TwBTnIPOaeoGMYwaYMJxyTT05Ofxr9FPxIli+UZ5IFc/BjSPizKgJEeuaaJFHYSW0m1j9StxGP&#10;pH7V0EecAd6574jL/Z0mhasOP7N1OJZO2Y582zA+wMyuf+uYrhxukVU/lafy2f8A5K2dmB96o6X8&#10;6a9XvH/yZI6Y+vJxSj6dKGHIIIxTcNk+ldJxj+OOBzTlcZ45xTAcEU9RuIPSpaAeFHBI5p6EkgEg&#10;imL356cU+MfN2zUsLkgjPUAZoZyCOoNKnOeSKl8tRk5Vs/pUN9yorcYjmQYycirlncm1lDKpDYxV&#10;TgHgHFWLVQ2PWolG6HGTT0NjSWku7sOxLd+vSrPx01y3+H/wI1vxVdMu3wmsWuAFgnmm2lSbywTw&#10;C4UoPd6teFNMV2DDBJ7elfFn/Bav9sCHTPDVp8H9BuA11eGO+8QSIf8AVRgh4bf6scSN6BU/vGvi&#10;eMM1pYDL6lebtpZecnsvv/C7P0HgvLa2MxtOnHW7u35J6v8AryR8AfFv4tax8aPivrvjHWLmSXVd&#10;bvHu5HDH92SflRfRVGFA7BQK+i/2bfjHZ61+yTefD/xd8abbwL4OWS7kj8OaVo1zd6nrMzgMBPMs&#10;RSOAvjgMcgHKjg181eHPAes63oOoa9b6Jq2o+HdBkhGq3drCxitBI2FDybSsZfBClh17Gv1o/wCC&#10;DWk6VqH7F+oTyWOnzahB4lu0adoEaYL5VuygsRnHJwK/nvhbCV8Zj3CUrOcZNt82qur7OLd35621&#10;P33iHE0sLglJRuotJJW0003Ukml5ddD5Q174zeDvgh8N/GGmfBTQ/EXiHwp4+0Caz1y21TQZFuNE&#10;ka3Km4g1ALveIHlopBs4JBBOR7v/AME6v28PE+i/sm+F/C3hD4LeNvH03hhJbK5v7OaOCy8xppJQ&#10;vmENghJF4IFfS3j2JY/2HvipoQUK3h/S9f0xUH8ESJO0A/78NCfxFfJH7NVvpH7On/BM7wb8bPDv&#10;iJvBvj20W7svKji+0WvjFhqFysVjc22R5rEDCyKQ8YGc4UY+zWExOX4yM6VRKPs5SaSSUVzR5lFS&#10;cle7vZtLdKx8ssVQx2GlCrC754xTbbu2pcrlyqLasrXV3tvY5v8A4KeftcfEuDxx8IPEPiv4W2/w&#10;+v8Awfq0mt6RBda9BqE18yPA3zxxBWRA0SjJAzkgHivmj9hz4W+Mf2mP2l5YvDVp4N1/xPHa3us/&#10;YfFQZ7LVG2kSJtAIaQ+YWUOVUFclhinf8FAvE3jfxh8V/wC1/idpmtaT4+1ZmubqyvLdoLbTrM4+&#10;y29qNzBowpYknncSD8wYngfgN8W9W+A3jnRvFfhfUda0vxHYzzxfaLNYxtjkiCIqF1YFm3ShgykY&#10;245Jx8LmWY+2zV1MRKTgpJu/KpbJbJJXslpbS1n1Z9fl2B9nlyp0lFScWtLuPV7tt2u97679j6j/&#10;AGXf2Ufij4f+LniCLwp490v4O/GCzkeRfBN6lxYrqCBiQsLPvhuIiMlR+8HrhfmrctP2j/jF4S+L&#10;svhH9on4r/FL4USTvtt73T9KgezkGcFjJFtyno8QkHrjGa6b4xft/eOf2+vh1ZWY/Zc1PxG8C5st&#10;etTeSTWc6nBlt54YEMbBxnaHK5GCDjFcx8RfjT+1d4e/ZTvNL+Kfww0/xJ4K0wKJNV8X6N9ovLVW&#10;IRCXEqPkEjEmwuCeWr341aGHhbB1Kjiru6VTkf8AiS5bPzi7eS2PHcKtaX+0wgpOys3DmX+F639J&#10;K/mz7H+HH/BMvQfjV4atdab9of4yeNNIv13R3Fl4qT7LMPbarD8M8V+dH/BWj4M+Df2e/wBqUeDP&#10;Bt7repw6NpkB1K41TUjfTm7kLSMu4/dxGYuABzmsf9lHwJ8brT4PeOvGXgLxBH4Q8DWkMtrq893r&#10;Edjp125TP2eNZmIkm2kbSBuBK4YEivIfh14Gi8f/ABg0zR/F/iSPwVBrUge41nWIJ5IrcSJvSWQK&#10;C5V8r82CMOGJxk15udZtSxWEpwhh3CU3u22ml2b6N9Xax35Vl1TD4icpVlKMeiWvzS6pdrnKEhbg&#10;ZG4Dr2zX2pr9lrXjv4K/siX/AI3uvDVl8NbXW5PDtja6fdywapHaPexi7uLuUkeXvwwXZgBUznLV&#10;8qS/Ce41H4xXXg/Q7qHxFdf2nLpljcWRBj1NlkMcbxc4IkwCvPRhXr2t/sxeAbv9gfTPixpfibVr&#10;3xXZ+K49C8TaHhEg0qKT7S0TJldxLxwowbJXJcYypx4WXxqRVS0bq190vhkm/X0Xr0PXxcoNwu7O&#10;/a+6aXp6v0Pr/wD4LY6t8IvAnwT+Eem/B7WPAlvc+DdflaOx0C/t5ZbZHiU+a/lszH54Uy75JOMk&#10;18l/CP8AaXv/ABZ/wUy8C/EHxLcadFKfEGm2txJZZNtFDEsdoCvLZAjUcgkHkjg19Sf8FRv+CSnw&#10;l/ZC/ZEg8a+Cl8S3GpQa1ZQzzalqInV7WUOrDaiIoJby+QM15D/wS2/Z58A/tBf8FAvGFvcaJDe+&#10;DvDgvNV0eza5mKQrHeRrbHeH3OFVx94kNjnNfR4zD4yeZwoWjBylBqKd1onZ7LZJ/geJha+GhgJV&#10;k3JJSTbWutrrfzR+xOuz5cknk1jJMFOeat61ceZIQCQAazVfzXCjoa/a6dO0T8tnU97Q0oJzDCWB&#10;OX4A9PepIrgHrkGs9rjzCFUnavAqWGUkA+lQ6fUtVX0E88W/jKAg83dlJu9vLdMf+jWrYWfjuTXN&#10;63J5OraPMDt/0lonb0VoZOPxcJW0JwMc81i6erN1U0RdS6PHJ4qVbluRwaz1l4znipEmwOKiVM0j&#10;VNBbjpnOalSc8EHrWcJjkZ4qRZznAPFZumbRqEviDT08QeH7/T5QGiv7eS3cHuHUqf0Nc1+zx4gl&#10;174CeDLuZma4l0W084nr5ghUOD77ga6RLgr3AJrgv2cJ/snw6utPOQdH1zVrFVJ+6iahcCMf9+9h&#10;+lc8qf72Po/0N41f3T9V+p6O1zznJyKYbkq/BINVXnJJ5qJphkHOcVuqZn7Yt3VxnDZ5qnNcnac8&#10;GkebzEOCMiqry7up4rSFIidXUkecg9eRUf2nJIyc1E8o65GaiMma6I00YSmZPxX0lvE/wv8AEemg&#10;knUNLubYD/fiZf607wX4hHifwRo+pAkjUbGG5HvvjVv61ozMJI2U4IYYNcV8ApmX4J+GIGIL2NhH&#10;Yv7NCPJI/NDSULVVbqn+DX+Zbnek79Gvxv8A5HWyykfU1Vmcjp1NSStnIAGTVeSTbnJJJruhA427&#10;jXcgcmoJJDk8Dmldz0zkVXlcgmuiETCUweQncckUwOc885phckcdqTfyR61uomXM9zi/2lnK/ADx&#10;dMBlrHS5r1cdmhUyg/mgrtJJQCCDkGsD4t6QfEXwp8TWAGWv9JurcD13wuv9as+BNXHiHwNot+CD&#10;9usILj/vuNW/rWSVq780vwb/AMzobboq3Rv8Uv8AI8exkYHenKRjBzmk2jkg4NKignGSCK+/ufi9&#10;iaFwBjByao+M9B/4SrwhqmmhtjX1tJCr90YqQrfUHB/CrkQGe5JqwintkYrKtTjOLhLZ6F05yhNT&#10;jundGd4J8QDxV4Q0zUioRr62jmZf+ebFQWX6g5H4Vp5B44rmPhmv9mvrukE/8gzU5TGP+mc+Lhce&#10;wMzIP9w104XnAHGKxws3OlFy36+q0f4m2MpqNaShtuvR6r8GKEDHoBinhMkEc00dwRjNOUlTwMAV&#10;o2cw8J60vToKQPgDIpVO7tzSBIcg78cVNGwIHpUQyAABgmnx8EE4OKiQ0WFg3gYxkdulXtM015HX&#10;C9Tiqtp85AHOa6fw5ZoqB5HCogLMzHAUDvnsK5q1Rxjc68NR9pLlOY/aG+OOl/sp/A3WPF+qmMy2&#10;cXlWFuTze3bAiKIDvk8n0VWPavxR1XVdR+NPxb+267q0EWp+KdRDXeo38hSGNppMGRz/AAouc8cA&#10;D0FfWn7S/wAX0/4KR/tpeHvA1lr9tonw80q/+wQ6hcTLFA2T+9uct8peTbsiU/e+QcFjW5/wV6/Z&#10;B8HfsreE/hVZ2Gu+JdavLqWawVdSuYZWtLCAR/JGkcaYBaXPOckHuTX86caY2tnLqYmk/wDZ6Dst&#10;dJSbSb321snZ/if0fwdgKOTxp0Ki/fVlfzjFJtLb5tf5Hpv7GPwt0v8AYs/4KTePfgfqMlvqfgr4&#10;h+FkazN8Fkg1AC3Eu5g3ysuPtaehxXxt+xn+1Z4r/Ye12x8Z6Lqen6ho2rXsmn6x4bN2PNuoolRv&#10;NeLqnEhEcoH3kcHIyD2n7fvgWHUtV8F+OLf4c+Mfh58O9Ul/smDUNe1OW+1bV41Idp2ind2hAjZt&#10;i52nkgnt9T/8EIPhR4M8Vfs+/Em41bQtE1aZ9al0yW9u7VJHlsWtoyYizDIjOWJHAOeeledhadWv&#10;mNPBYR+zdNzlCWuilyySs0m1utdGn9/p4irSoYGeMxC9pzqEZR01cbxvdNpN6PTVNfd6/p37Sngf&#10;43/AT4yeJND1m1Hh/XvC39sStcSLE9lcyWc1nLbygn5ZF+ywZHfzlIyGBPiX/BGn9l3UfjD4C8Je&#10;PfHFzHqHhbwHNdQeC9G4aGO5a4eSe+lXoZBIxVM8jYDgbVJ+Q/2ifhfYfC7xv4v8R/Duy1/W/gPJ&#10;r6aPJNJcNBZ6jcIpl+zq6ndLEjqxSQgj5Vzzgn9GP+CLPjbTvC//AATWfVr65jSy8MXuqXF6QwJg&#10;jjJnYn0+Q55r2sux/wDaOaQhi4pOnGbdm+WT54tNd431Wr1Xkr+Rj8EsDl06mFd1UlFK61iuVq3l&#10;Lo9tH5s+Kv8AguZ8ZD8W/wBtr/hHrJhPb+DNPg0pVQAlriT99J+IMirj1Svsv9sb9kWLwZ/wRztP&#10;ClpbpHq/w+0yy1vfGuG+1REPdPkc5xJcGvzx/ZBsx+1l/wAFFtM1/wAT3Ftbadda5ceK9bnupQlv&#10;b28LNdOHZuFQlVjyePmAr7E/bi/4K3p8aL2++FXwa06515ddik0291dbBrt7tHUo8dpb9XypI3vg&#10;dcADD15eW4jDVoY3MMVK3tm4QXV6dF84+Stqz0cdh8TSeEwWGjf2SUpPovV/KXrc98n/AOCo/hHw&#10;b+zr4C1SFLjxb498YaLbT2fhjR1869nuWjAcOFB8pBIHGSMnacBsHHwJ8fv2kPi58Yfi3PrvjjRt&#10;M+J3hzwmPt0+g6bJcXfhzwxI8h2petaqEleMcE+Y2RwWOGWux/4Jb/sSQfGqw8X2nirVLvQYfC+q&#10;PpGt6JYR/ZtQ1Bh1iubkEssGVZDFHtDFCSeAa/Tv4eeA9A+FXha20Dw5o9ho2jWq7IrS0hWOMDuS&#10;B1J7k5J7k19Lh8HmGdYaFWpP2ULbWTu1vdPfXva23L9o8HEY3A5RiJ06UfaSvvtZPs+mna+97/ZP&#10;zz+Fn/BOe9+ON3c/G7QfjP8ACCQQSjVms7Hw1H/YNpcRp8sU9s21Ywo4JeLzOd3LHJ8Z/Zc8L+E/&#10;27/2z/G0v7QHxAtvDWp6zLHZrcR2MVvBqlxFIkf2eOWaPbany4FVfuSEEqOrKfu/9qj9hrw98O/D&#10;nif4ufDfXL34T+LfD+nT6pdy6TGradqywo0pjuLQ4jbcV6gAZOSGNfJ//BML43/DT4VfszeMND+O&#10;HgzUn8MfE6/lubLxJqGmtd6PezwxsggLqpeGZZC5VxnBcnKYyfm81y2nhsVSw9SKinzSk3JuEnay&#10;b1vG7dtVZX3ke/lmPnicPUr025NWikklKPVpaWlor6au2yPkz9n271zwd+1XoN54C0xNb1/RtdS4&#10;0Owm/eC8mimDQxEAruLEKMAgkniuxf4s2GkfBX9ofwf4m0+fwf4l8U67pms6fodxbSo1tPBdz+db&#10;/MuUKRXLY34yFI68V5x+zsfEEPxVsNQ8K2s15ruhZ1m2iiYB/wDRCLlmGT/CkTHHU4wMnivXP29v&#10;2i/h78ev2vPif4203TbnVdL8baDZPpX2iOS1n0nUBb2YdmXuVMUyH7ysHyCRg18bRmo4XnUkneSs&#10;9rSi02ut1ou2qPqasHKvy8t1ZO63upJpdrP9GfoZ/wAFZvFv/Cc/8EcPCupJK7ya7YaFqTbOTIrQ&#10;xyNn2DOpP0r5y/4N4/D4l8f/ABH1gLzaaZb2e7HTzZd+P/INeD/FT4F/FjwL+xN8PvEkXjr/AISD&#10;4b+INPuNSg0ee72NojnfbTIIpSQVOWC+USSQTsUgE/Sn/BBTwv4jX4XfELVNEvNEsYru/tLaR76x&#10;lumYxpK2FCSx4/1vOSe1fY5fiJYvPsPVnTcWodeujaafbU+Yx9GGGyetThNNOX3apWfnofolqkp3&#10;k5IxVSOQrEWzyeBQfPFrAlzLFNdBFE0kaGNHbHzMqksVBOeCTj1PWq0lwGY4xtXgV+xwjdH5bOdp&#10;XLccnHBzUqucjJqjC5wCDU6TjgcmiUCoVNLEXiyQroTSk4FtPBcMfRY5Udv/AB1TWzHMBgsSaxtc&#10;tW1TQb22BwbiB4h+KkVPo+ojUtJtLnOBcxJLj/eUH+tYOGp0xqKxqiUN0OAKesxDEZFUlkA6HGaU&#10;THoCM1LpmkaltS+s575JFSRzDB54rPSbBAycmpPO6YqHTNI1OpoJLuIB6Vwvwgb+z/HPxI084URe&#10;IY7uJf8ApnNp9mxP4yib8Qa6+KbI64zXEaLN/Zv7SXiOIkLHqnh7TbhB/eeK4vUkP/fMkA/KuWtC&#10;0oev6M3ozvGXp+qPQJZCM4JqLzhyCailnGQM5zUDTjJPpXSqZk5osLLjjNQyykdxUJuDnAJxUczk&#10;/MSSKuNPUiVXTQdJOcgZBzSCcjjIyKrSSZPXBpolPAycVuqehg6upYeTcAO4rifgpJ9n8KajaYAN&#10;lruqRAeim+mdf/HXWuuMue5NcV8NG+zeK/HlqMgQ66sijtiSxtJCf++2f8c1E4WnF+q/C/6HRTne&#10;El6P9P1OulmwSckgVXllPJBBFOlcjOD1qrK+M9ea7oQRyynqOZyAahlkJzTTIcnmoySSTnOa2jAy&#10;UtADkZ6mkWTqcHIp8aAtz2pG2gEdM1okgWw26C3NtJG4ysilSPYjFcX+zncvN8AvBgY7nh0W0hb/&#10;AHkiVD+qmu3WNZFA3AZ71xn7O+lSr8KbaCMblsdQ1GywP4RDfTxgfkorCTiq0b9pfnE6IqTpStrq&#10;vyZ5/wBcZ9KkHCHFFFfeH470HxgAcDGBU8QzwaKKmQluc1p/7r40awq/Ksuj2LsOxInvAD9ccfgP&#10;Suqoorhwj/dv/FL/ANKZ14v41/hj/wCkoQgHqKVR83TrRRXSjiHEAuBjg1KqgdBjFFFS2PoICd9P&#10;jJOQeRRRSYIuWH+sFeaf8FFPFWo+Df2JfGF1pd3NY3M8cNo8kRwxilmRJFz23KxBxzgmiivmuK5u&#10;OU4mUXZqnP8A9JZ9JwlFSzfDRkrpzh/6Uj5L+A3grSrL/gjt8XfE8NjDH4gTxDYql+M+cghubMx7&#10;T/DtMsnTH3znNeX/AAv1y/8Aiv8AHv4KeKfE2oahr/iDxB40WG/vb+5kne4SO6tNi4YkKq724UAc&#10;+woor+ccUrfU4LZ06bt0v7V6276vXzZ/SGGk39ak91Umvl7Naemi08kfoj/wX+sIbv8AYn06eWNX&#10;mtfEtoYnPVC0M4OPqK+I/wBnPx9rPgP/AIJP/FU6NqNzpr6r4wsNNungIV5beWACSPd1AYAA4wSM&#10;joSCUV7PEUnHOqso6P2Mv/SWeVkCUsopqWq9rH/0qJ+mXxR+Evhnwx+yF4Y8M2OiadDoFpJp8Edi&#10;Yg8ISRhHICGzuLLLICTkneSTk5r8tv2L/iDrXh39jr9pnS7HUbi20+fw/YyPApG0s99HA556bopH&#10;Q46g+wwUV38UxVPG0PZ6fu6q002puxx8MSdTBVufX36e+v20fMen3UtnBMIpZIhOvlyBWIEi7gdp&#10;9RkA4PcCv3C/4JhfAHwZ8Nv2V/CXiHRPD2n2WveI9NS41HUNpkublj1BkcllXj7ikKPSiivG8N6c&#10;ZY2bkr8sdPLVbdj0+P6k44OCi2ry189Ovc85/Y8Y6L/wUz/aR061JhsrhrG9khX7rTMgZn+paRz/&#10;AMCNfX89w8ELOjYZRkcZoor9U4b/AN1kv+nlX/05I/NOIW/rEH/cpf8ApuJ8Qf8ABT/9onxlpfwQ&#10;8U6Bb6y0Wk6nam2uYRaw5ljZlDLv2bhkccEV+f8Apv7afxN8O/s7W/wzs/FEkPgXypYzpP2G2aJ1&#10;kkd33MYy7EsxOSxI4xjAwUV+Z8f4irSzR+yk4+5bRtaOWq0P1XhDD0p4Bc0U/evst7LX1PTP+CJ+&#10;nQar/wAFFPA9rcxJNb3MOoxyxsMq6mxnyD7GvPP2tokn1z4XO6KzP4Pt4mOBl1hvr6CIH12xRRoM&#10;9kFFFfJRX/CXD/FL84Hst/8AChP/AAr8pns0GsT/ALQmk/Hm68XmHVh8OPCt0vhi1WFLay0PN3DG&#10;TBbQhIUJWSTkJksxbO7mvqj/AIIIwqn7HfiKRVAd/E0wY9yBbW+P5miivsuHNc4pye7VT8JWX3LT&#10;0PluI9MuqRWylD/0m/56n2DeuQ0hzyBWXvPPJ5NFFfsVPY/Jq8noWYmOF57VKrEbcHqBRRUs1b0L&#10;EbHJGeBWf4MJ/wCEUsRk4WMKPYDgD8qKKye6N4PRmo7EEgHFPBI6GiioextB7kgJ3L161ICQDiii&#10;oZtTZKhxwK4fWmMf7TXh0KcCbwzqu/8A2tt3p23P03N+ZoorkxHwr1j+aN8Lu/R/kztJGO8cmonJ&#10;OR2oorrSMbjHJB44pjMShyc0UVdthSerIHGJcYpuT5hHaiitUc8WKpPFcV4VYx/GLxkikhGisJSO&#10;xYxyqT9cIo/4CKKKip8cPX9GdFBvln6L80dRPwpHvVaXv9KKK7IGEnqiF+Hx2pqf6xh2FFFbx2Mr&#10;7eo23JLNnnFNcnfjsKKKtbjg/dXqNkcgcEiuM+AN5LF4a1tFkYKviPVQB6f6bMf5k0UVjUS9pD5/&#10;oaRk1TlZ9v1P/9lQSwMECgAAAAAAAAAhALdmnLjdcAAA3XAAABUAAABkcnMvbWVkaWEvaW1hZ2Uy&#10;LmpwZWf/2P/gABBKRklGAAEBAQBIAEgAAP/hMhRodHRwOi8vbnMuYWRvYmUuY29tL3hhcC8xLjAv&#10;ADw/eHBhY2tldCBiZWdpbj0i77u/IiBpZD0iVzVNME1wQ2VoaUh6cmVTek5UY3prYzlkIj8+Cjx4&#10;OnhtcG1ldGEgeG1sbnM6eD0iYWRvYmU6bnM6bWV0YS8iIHg6eG1wdGs9IkFkb2JlIFhNUCBDb3Jl&#10;IDQuMS1jMDIwIDEuMjU1NzE2LCBUdWUgT2N0IDEwIDIwMDYgMjM6MTM6NDciPgogICA8cmRmOlJE&#10;RiB4bWxuczpyZGY9Imh0dHA6Ly93d3cudzMub3JnLzE5OTkvMDIvMjItcmRmLXN5bnRheC1ucyMi&#10;PgogICAgICA8cmRmOkRlc2NyaXB0aW9uIHJkZjphYm91dD0iIgogICAgICAgICAgICB4bWxuczp4&#10;YXA9Imh0dHA6Ly9ucy5hZG9iZS5jb20veGFwLzEuMC8iPgogICAgICAgICA8eGFwOkNyZWF0b3JU&#10;b29sPkFkb2JlIEZpcmV3b3JrcyBDUzM8L3hhcDpDcmVhdG9yVG9vbD4KICAgICAgICAgPHhhcDpD&#10;cmVhdGVEYXRlPjIwMDgtMDYtMTdUMjI6NDk6MjhaPC94YXA6Q3JlYXRlRGF0ZT4KICAgICAgICAg&#10;PHhhcDpNb2RpZnlEYXRlPjIwMDgtMDYtMTdUMjI6NTA6MDlaPC94YXA6TW9kaWZ5RGF0ZT4KICAg&#10;ICAgPC9yZGY6RGVzY3JpcHRpb24+CiAgICAgIDxyZGY6RGVzY3JpcHRpb24gcmRmOmFib3V0PSIi&#10;CiAgICAgICAgICAgIHhtbG5zOmRjPSJodHRwOi8vcHVybC5vcmcvZGMvZWxlbWVudHMvMS4xLyI+&#10;CiAgICAgICAgIDxkYzpmb3JtYXQ+aW1hZ2UvanBlZzwvZGM6Zm9ybWF0PgogICAgICA8L3JkZjpE&#10;ZXNjcmlwdGlvbj4KICAgPC9yZGY6UkRGPgo8L3g6eG1wbWV0YT4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KPD94cGFja2V0IGVuZD0idyI/Pv/bAEMADQkJCgoKDgsLDhQNCw0UFxEODhEXGxUVFRUVGxsV&#10;FxcXFxUbGh4gISAeGicnKionJzU1NTU1NjY2NjY2NjY2Nv/bAEMBDg0NERERFxERFxcTFBMXHRka&#10;GhkdJh0dHh0dJiwkICAgICQsKCsmJiYrKC8vLCwvLzY2NjY2NjY2NjY2NjY2Nv/AABEIAWsB5QMB&#10;EQACEQEDEQH/xAAcAAEAAwEBAQEBAAAAAAAAAAAAAQIDBAUGBwj/xABHEAABAwIDBAgDBAgFAwMF&#10;AAABAAIDBBESEyEFIjFBBhQjMlFhcYFCkaEVM1KxByRicoLB0eFDU5KishY08MLi8TZEY3PS/8QA&#10;GAEBAQEBAQAAAAAAAAAAAAAAAAECAwT/xAAiEQEBAQEBAQADAAIDAQAAAAAAEQECEgMTITFBYQQi&#10;MlH/2gAMAwEAAhEDEQA/APzBAQEBAQEBAQEBAQEBAQEBAQEBAQEBAQEBAQEBAQEBAQEBAQEBAQEB&#10;AQEBAQEBAQEBAQEBAQEBAQEBAQEBAQEBAQEBAQEBAQEBAQEBAQEBAQEBAQEBAQEBAQEBAQEBAQEB&#10;AQEBBKCEEoCAgIIQEBAQEBAQEBAQEBAQEBAQEBAQEBAQEBAQEBAQEBAQEBAQEBAQEBAQEBAQEBAQ&#10;EBAQEBAQEBAQSgICAgICAghAQEBAQEBAQEBAQEBAQEBAQEBAQEBAQEBAQEBAQEBAQEBAQEBAQEBA&#10;QEBAQEBBKAgIIQEEoIQSg3p6KqqjhpoXzO8I2l35BPSx7EHQfpPUWwbOlaPGS0f/ADIWfyYR2D9G&#10;fSo//bMHrLH/AP0n5MIpJ+jjpUwX6mHfuyRn/wBSe8I4anof0jpgTLs6ew4lrcf1ZdPeEeTLBLA7&#10;BKx0bvwvBafkVqkZoiEBAQEBAQEBAQEBAQEBAQEBAQEBAQEBAQEBAQEBAQEBAQEBAQEBAQEBAQEB&#10;AQEEoCAgILmKRrQ4tIa7um2hS4sezsfohtzbNnUtMcl3+PJuR/N3H2Wd7hmPs9m/okhFn7TrS484&#10;6cYR/rfc/RY/IsfUUHQvo1QWMVCx7x8c3aH/AH3Czase1GI4W4Y2hjPwtFh9Fj0sSZFPaxXM81Py&#10;LDMT8h5SJU/InlnUQUtW3BUwsnYfhkaHfmFr2eXzm0v0ddHK+5jidRSn4oDYX82Ou35WWs+jMfF7&#10;Y/RftiixSULm18I1s3cl/wBBOvsV1z6Mx8dPBNTyOinY6KRveY4YXD1BW6jJAQQgICAgICAgICAg&#10;ICAgICAgICAgICAgICAgICAgICAgICAgICAgIJQEEICDaCnmqZBFBG6WR3BrBc/IIPrdlfoz25Wt&#10;EtVgoYj/AJm8/wD0D+azR9RRfow2HSlvW5ZKx5+EnJZ/tu76qelfRU3RXYNJrFs6BmHg5zMTtPNy&#10;z10rSXZVBVVkdTUUrJjE3DEZRcN8MLLlo+S83ra6T9PRL9Fre0jMyLP5WoqXn0XPetWK4/O6z6WF&#10;zyahEb34UDX8KB7WUUxeavoWzbcVc+iRo2YFdc+jMce1di7L21Fl19O2X8L+D2+j26hdM+jPl+cd&#10;I/0ZVtEHVGyiaymGpi4TNHkOD/bXyXbntiPhXNLXFrhZwNiDyXRlCCEBAQEBAQEBAQEBAQEBAQEB&#10;AQEBAQEBAQEBAQEBAQEBAQEBAQEEoCDqodnVm0p209FC6eY/CwX9z4BKPv8AYf6LBZs22JtePVYT&#10;/wAnn+SzVfc7P2fs7ZIjh2fTCJkunZNxXA44nlZHUIpZBKJHNyybMdHq73umqYIYjE1wzXM7r3am&#10;5XPfrz/FzlZxDn4r4j9B6Bcd66/w3mI3ncPqp+1rJ2hIPEeC49da1gMR8kzBdsPit5wlaCMBbzhm&#10;pwrXkLJBFlIGFPKqGMFY3lWeUseVqMjwKeSgEzeBun7F2VOE2eMPnyXTn6RmPB6T9CtndIWmePDT&#10;bQ+Gob3X+GYOfrxXfj6Oe8vyLa2yK7ZFU6lrYjFK3h4OHi08wvRm1hwLQKAghAQEBAQEBAQEBAQE&#10;BAQEBAQEBAQEBAQEBAQEBAQEBAQEBBKD63ox0Br9s4aipBpaDiHkb8l/wN8PMrNH6js7ZezdhxxU&#10;1FTlmZYEtGJ7zoCXv481lXU7Flz4yKplw3Jj5a8/NFbRMe18ZjcI4Gx71PzHNVEEtjYIohlMPxHR&#10;Z1URx4XZeE66h1tLebl5vx9Vv0vgDY7yOt4Oat+ec/pQyN0w8B8X5fVZ66wxkGXN1zlbrVrVvOWa&#10;uAt4lWDVvMRNk0VKzFQpAsqiFFVssxU2UgiyBhTeSsspzDij3fFvIrO/pXDtnY2z+kFI6jrWWeNY&#10;3jvxu8WnwXT5/Rnrl+M9Iej1bsCsNNVC7TrDMO7I3xH9F6ueq5PJWhCAgICAgICAgICAgICAgICA&#10;gICAgICAgICAgICAgICAgIJQawQSVErIoml8ryGsYNSSeSD9Q6L/AKPaahZ1za+CepGohOscVtbu&#10;/E5Y3VfayYmmS8eGlEZc6Zp19GBvooMqUvljpX0ElqXEc3Nvjdrrx90GjRHFjdCwwPlfdxIxYvLy&#10;vdBeTczJZbFjBvOb3vlyUFozjiiLG5sT9XF/eWhdzg1z3PeHRu0wrj39Gsxz3JGHg0d1q8vWumYt&#10;qR6clqDRrdFvnEXAXSMrLQlVBQQioQFkLII5rKoVCyCbKhZSDN8Qd6jgsby1XnbZ2PSbdonUFcNe&#10;MMw7zXcnN8/Ec1rjuM9Y/EdsbIqtj10lFVNtJGdHDg9vJzfIr187XJwKiEBAQEBAQEBAQEBAQEBA&#10;QEBAQEBAQEBAQEBAQEBAQEBB6Gydk1m16plLSsLnPOrrbrRzLj4IP13o90a2f0Yp2uc7MqpXb1QW&#10;We7wZGNbD81jdV7FUJGwVDpY21bIyMunj72nM+eqgljG57K18joiYgOqO7rbjmg1ka1jcczGObCw&#10;nCzva8g3kgiF1RM2nmpXYYCS6Vsly93LiUF4oomOnlpQXSvO+HE2+qC002W5pvv4fuhwXD6fSN8c&#10;1zMb8R4lea11jZrFvnlK2a1dcxhcNXSIvhW4yWQRZRUKCFFEEKAgICoLIKibKgU0rJ7MS47y1Xz3&#10;THoy3pDs7swBtKmBdTv/ABeLCfB3LwPuunz7Z3H4nIx0b3MeML2khzToQRxBC9TmogICAgICAgIC&#10;AgICAgICAgICAgICAgICAgICAgICCUH0fRbofW7ema4tfFQamSot4cm34lTdWP1nZWzKPYVPS0NN&#10;G84zYnjc/E57hp7LAvnzmCQ7Oljrqhk/a490MGo0HiLIOyCijp5p5Imua6oOKV9xx8r6qDDrUtRT&#10;l2y3CZ7ZMD8yw4a6XVFo20vX6iSndfaGCzmOJwjh4qjUgOfTOqrsqeTGHd481Anme1rmyWDy7cwn&#10;iPNeb6fT/Dpzyxjae8dT+JeeV1bhi6Z82auLNbiGq65ms1rZxIsLN0XXyxU4MI1Nx5K5ylbAaLrG&#10;SyQRhWYKlqkVFlmKrZSKKKiyCLWUVKIIJVBVE2ugqVNxWTtDcLlrT80/Sb0aETxtykbaOY4ato5P&#10;Pdf78D5+q7/Ppz3H52uzIghAQEBAQEBAQEBAQEBAQEBAQEBAQEBAQEBAQEEoPs+iHQSbaxFXtBro&#10;qAC7WXwvl8/EN8+fJZ3Vj9Tpoo6XJpqaDDRtiPas7rGgWwt89FhXJRySVtPTv2TUlkEcx6xnjfk5&#10;kKo78ulpBO2KJmY68jomDVx9OaDBhdUy0dQ6U0jrH9UdoX8v5oMZDjpX5rX7KbHNcGP/ABL6cANb&#10;qDuLy57zgHVnR61A7xFvFUYCpENNC6n7Vly3tL4yf2Vw+ncb55Vigkdilm3eJN//ADRefzXSuyIs&#10;kja+Cz26jEOdv7r0ccMbrbAMRdiuBxC6/iYqWljWDAN0rX6wajj5LWIlaRKAgIIQQQsxVVmKhZAB&#10;AKChCy0ILLQBEEApqMyuW425ayjhr6SaiqBeGdha735+3H1U539m4/A9q7Ol2XXz0M33lO8sJ8QO&#10;64eoXrza5uNVEICAgICAgICAgICAgICAgICAgICAgICAglBCC7WlxAAuTwAQfofRXoDklu0tuBsb&#10;I7OZTusRfiDJy/h+axutP0F+NzZLRtlo3QYmtae0kvrYDS3zUFIaF88lHUtdLRsp2kdUa4Fn8R5o&#10;jV05mZPT0BDaiI/FoN6/gPFKOd0tP9pmDC5u1XQaVFiY+GpHLighpJipX1TWbRqGvJE0XdZa3hpo&#10;lVGIXq4c4V8mK/V3fBr7+Kg68GE9YkuzAzeYO4PbyTBLcyYQTU7Wva743aWbfUgeaz5/a1SJ7H58&#10;1KXTvvgMbjujxsEzhN11DFihAcIjbehXREtw77mi1+OLgsb21F266DQeCYjYBdmUoCAgICCEEFZF&#10;SstCCFFVWRCKsqggICIqVlWTxz8Fy1vH5p+lbZIbPS7WjGk4yZv3m6sPu2/yXf46x1j87XZhCAgI&#10;CAgICAgICAgICAgICAgICAgICAgIJQdVBs+r2jO2npInTSu5NF/c+AQfqPRnodB0di6/XDrNcbBo&#10;jaXZZPJnE3P4litPqX3MlVHmsnOAYKVzN1ovqXfi1PkoNWxwNqIp58DayRuAAHVxA1DfZEc80udD&#10;G6sxUWCXca0E4gLEEi2iC9bC6ogqGVzLU2LEzIxZjrO04eygq2STsMqTDRZeA08re0da4IOIh3BK&#10;M+qSuhy6T9QGLHuYSHC3O3kiuiNgkGdRMYTI+0kjhhuBxI8Ughr2v6zNRXlnDgxzH8AAbENHnqrg&#10;u7J67TGZ7o6kt0ibcsPqQE/yiXl4hkE7ergv3TDqTrzsE3pVpp2xPbdoLi2zH8Xe4Xn7+rfPLSEP&#10;cAX6px+/2b+nW1tl6ueXPdWWkEBAQEBBCAgiyiqlYEIooqqyoFWViqIsiiiKlZVRyx01j5/pns/7&#10;Q6OVkQF3xNz4/WLe/K4T56dPw5etyQgICAgICAgICAgICAgICAgICAgICAglAQfTdHOg+09tYZnN&#10;6tQ8TO8d4fsN0v68FN6H6lsPY1Dsmmii2XGxzHPtLM87zi3nw3jx4WXNXYxmJkwpjJDilu6R5vcD&#10;jhvwA8FRrnMbVSU7GnrBjzHTlvZttYanz4oM4Y3A0hqAKudrT+stPC/4W80BrsuN7YpW1UofrmPc&#10;4MvodbEgeSVWYfEa2TCXdZe3ebvPY3hx1A/JRV2wh5eW4aiphAFiMNtcTQT8KDXGzPcxjv12GO4j&#10;+C5HHxVjLCaRrOpTV2KnnxYWsjBePfCNFRaZtQWVoqmBlKfuzS3znD9rXioNWyGN8DGvayPBYRy/&#10;fE+F7rPXXlY4aytbQw5UHZzvdcA75tfibry9fV0zljSSOmlzJHYnH4lw3quke/CQG3PBe359ZMce&#10;kuqY+Dd4+AXXfqznCpmlc28bbHlj01WfydL5wwSucLvI8m8FczdP01DLC3BbjK4W0SgICAghBBWF&#10;VKiosoIKioUFhwW8QKaIWRCiquWOmsYOYHh7HdxzSD73BXNX881sBpquenPGGR8Z/hJavbn8xx1i&#10;qIQEBAQEBAQEBAQEBAQEBAQEBAQEBB6+xeje1dtvwUcJMfxzu0jb6u4KUfpGwP0f7L2aM6a20q6O&#10;12usI2k6WDDf5u+SxvSvqcYE2BuITsZ3AOyxW01AUaQQwNp31hBeHWjawWBcSLWCYi9RG58U7Klp&#10;EDiGsER3yOBPuqjSxJw8aYxgNjsPpzQYOms2NrCYNbYN0FxOvIO+ilaULOsOyJTlY9WNDnB7mje5&#10;WsPRBd0scT6eGox08kjyWCMlwIadBI6x72n5KoxrS80dQdonq0bJAWSRC58tAD80R0Y5nziRrWGj&#10;fDrLqJzdKMGkU9PEIn5MQfcmZuJxv+HXRSqWax872RiIy96Zusjj6WWOuouOPaW0paTJbCMUzxYs&#10;lF3gcnGx8V5O/pXbMcdJsqsqHZkujnakvO8fbiseVr2qTZ7YnFouXgXu8bq68/Jne3YIO6JHWebd&#10;3gvRnxc97bNaLkWA/wCS65wysS0AX09dVr1yysCD7K5uEXVBAQEBAQEEFQVWVQVBCjSFBLVcRK0i&#10;FlVSoqrlz6axn8S5q/DOmcOR0k2i3xlL/wDXZ/8ANevj+Y5a8NbQQQgICAgICAgICAgICAgICAgl&#10;AQfW9FOhku1QKyrBZRfA3g6X08lnrpX3MPQ3Ys0zZ5YGOdTtLYogQ1lhqC8Aa6nS6xmq+gYGRGCL&#10;A6EN1y4rZf7LSfb4UorIwugd1u2AODzgbbjca2SDoAc0h9gIMF3O/wAThwsqKRdkyPJBc0uLnmTV&#10;wPvwSijJIbzMi3zfexNNr3+RWaqJHhgEk3ZuuG4rcTyCsF5rwtkdK0tY0DLfF3yT4N5cEzEWwSG4&#10;drRGG2IjtLW1u69/otDCneerU/2e1joWOIdnhzS0eDQdfRSim5D110JkY9zrmWou6K41u0X5LNFS&#10;9jp457Me8st1h267+BiisDWHGYY2ymcEHVuK9+GEktA+aK6GxSXLpGtpnSaB3ecT6rHfPozW7aSC&#10;lxveMu1v1lxu5x8Ssc/GLvTXMaKiGmdEZS4YhPbdHP8Aku2cMVBzcibrkgLHOszK4gclvyjoFmYG&#10;4bsa3vu5JvUJRrnSgi+h4ObpZYvpqRq2JotfeI5niumcM7rRaxEqggICAgICCEEFZFVGhQQoqBxU&#10;xF1tFSsqhZVUrOqosq/F/wBI0eDpRVftNid/saF3+X8Y18surKFAQEBAQEBAQEBAQEBAQEBBKAg+&#10;m6KdF3bUmbUVV2UDNTyMluQ8vNY76jWP1eOwiEFK0BrBa4GgHDRc/wCq2pmPbFNE5pkbx0Av/dWI&#10;3ja68ZxCPAMUkR1ksOC1BSLSMvpm5TnOvLfeNvK+n9EFnYQ90g70gseY4W0KzVZvjjdYvF8oF7Q3&#10;l54QoLsDnCN+6I8JfI147XDr8Py4rURMIfhY6luWPeXS5hxHlpryHKyqKdm3rTaazpi7eErTg4+1&#10;+KlVUlhqWTODjUNZYll8seXHzU3Ri29XFG6zarLfo4twNB54QfBFdHV2h73vLpcXw3uB5AJBLmxE&#10;GRsYmMel4xikBPh4KxFnGOnjkfo+GIWdE0Xfc8tEgtGals0DYY/1N7S6Vz++1x1C1/EYNgaKWZov&#10;XiSS+Bxta58/BSjoxvEwtJhjYwDq4Awg+brfzSjGMsija2FuAF13Nj3v9RK49/WN5yvFIJZDax/a&#10;4/2XLnr1rcj0GNwheznmOO7VltEoCAgICAgICAgqVkVUaFBCioUxFltBRUKKqVkVWVfjH6TP/qef&#10;/wDXF/wC7fL+M6+TXRlCgICAgICAgICAgICAgICCUFmtc4hrRcnQBB9hsPoS5+Co2ibDvCnH/qP8&#10;gsddq+8o6PuxRjAweHADwXNp78MTIY7cAFUYNqGSOfFGde9iHO2lvqlFnEZglb3wN4nxGiiq4g6d&#10;sdzmO3rAckgCJ72hsjurTOdoG7+7w18LlaiN8oXkka0QSuIDpL6loPC5GiqLFzGzONjnYdT8N7c0&#10;o5XvMrISWZ5BNjF3R4k62UVq6AyYhOQ5jj3eAQWGFm60BtuHL6qAXF2Nou2WO3e0jJPDeI/JUYZs&#10;fWMlrj12GPMdBHfLefDERqiMS+oMdJJI9mzJXy3lh07Xy9wqNo44oZKuRsRhxuGN8tsDv3RqorR0&#10;rTKxx1OHvg4W+zTqmkYOnuxrTvXPC1ufgNSs9dZmLGUtYGl1zryZ/wC0DReXv7OmcuftqpwvcMHc&#10;H9Vxu629igpcpq9fw43/AOOXfTuXsjkICgJRFwglUSgICAgIKlQVKyooCioRFlRCCCoqpCyIUV+J&#10;fpDkx9Kay3w5bflG1dfn/GdfMLaCCEBAQEBAQEBAQEEoIQawwSzvEcLHSPPBrRc/RBMsMsT8qRjm&#10;SDQscLH5IPp6HoJPNEyWqqBBjF8trcTgPO5bqsb2selT9Gtk7LmieZHy1FyY8ZAFx5BY3tqPsaeG&#10;7AskehTswaoqxzao4QbRfmrUbCAUxaWtvrZ3oggQtLAye87ZnX/Ba27awWojd12RyCY2i4Mw/SwC&#10;oCSzmNYzEwN0edHD2spUSInPGGQ5utxw48lRfA0Acxw0SDOSaOJr7atjGoZqRy4BRVDj3HvH6vhx&#10;uc64e2/DdAVRRjQ/IZg61E8482TTDbugC3w25oMJg2SlkbUuNcGyjs4cLnA8LECwsoOgyPExu6Ns&#10;JjG7r1jhzddBzskbFHFG3E7DreXtX/PFp81GlTK44zwub3JJ+V9B7BQXpoZqol9iGH436afxNuVY&#10;lVqdlzhhvM3B+4AR73XL7cbG+dclNROZ95wJsHFeOOtelE1sTrW9F04Z3XUKl2gw4fG/Bejn69/z&#10;Mc/Kc6Zx0GG3Hmr6+u6eS8xAaXBrncOdlqfRP0kROJNy63K5sPkE8dnpoItzC4+ei3nOs1fCL35+&#10;K35RdaBAQEBAQQghZUQVUBQSqIKAoqCoKrKvwLpZUiq6Q7RmHDPeB6MOAfku3LOvHVQQQgICAgIC&#10;CUBAQd1FsjaFewyUsDpGN4u0A/3HVN6WFLsqrqK1tEI3MlLsLgQd3xJ9FLhH17+gVDLBaCodHM0f&#10;eO3mu9W6ELH5IsdOzKGl6NFtPLIJKqrf97awAHAWPIJu1XpOr9kySl7xG6pgG657RiA8iRdYHzlT&#10;WdIJ5H5Vo48TgOPC61+hSgi2j1tvWH4hJo7xNr2+qn6H6LswZlM0+Syruyr6JEdsMYa1dcxmonLR&#10;x4cD4/NTdXGV53Mjex2WCN5jrHU+Z1UEMihY52Ed/W31RFnyNhYXOOEA2BPBUM4modGxp0bcPOjN&#10;QgzDHPyo55ME43yyPmL3APyQUD3uidLA1tNI6TtC6wxe55pRLsvrVS1jXGYx65g7IniBiUGeYf1d&#10;0jzG9l8UdOeyPDvIIaJpGuyYxGXuuSwFl/V3NSK1FFO55L3gNcPhOt/l+aQXipqODdJD3s/FY29l&#10;aNjLDu7nE+AVqINRIbhoDLcEqxQ4pHHXE5o32cvZZ3Fo2Kw5Bnxhx7qz+LF9IdJDG0OLsUcm6zCO&#10;B9VrMjNdDWDFgw9zUOdqt5NStAwYbO19VqT+InEwG3MLPuf1WT6pgGmrjo0ePyWN+t/8r5XAe8A3&#10;LfJam6i4aAb8ytZiLrQICAgICCEEKBZQEBUFBCioUBBzbQqm0VFUVb+7Txvk/wBIxLKv51kxSPdI&#10;7VzyXH1Oq64yrgQRgQRhQMJVDCUFUBAQSg9TYGyxtOswSbtPGMczh4f3U62NY+xqehOyJ4W5OKml&#10;/EDjv+8HFc/ZF9n11Hswy7Oboyhbq86Yubj4akqb+1bT7ehq6GZtG7tyMLfWxPFTM0fPM2ttiOMU&#10;8DS99PcyOvx3v7LX6SvSrqeWsppaiot1iC4a5unKJ2n+pRXNs3YTRs81bjimmglu4+MZD/5K6Pek&#10;qoIYnsda7XO+V8QWJo8WXasDapjsQux7T8iCr5H3XR114Xx/5b3NHpe7fog9oNAK1EbOfgb5rW6j&#10;myXS6lYUcS2Lda6RzTgw+HyVRJzGSY3Oa2nY3ea3V2I6cEFGRRsbHFgM0b3Ysb9bO0GvoqJkd2Uu&#10;c/HHis3K3nceFh4IIxgSMswPEbfvPjv5C30UozbDNUQhsozBixduLEcRoB6oOgUtx2zi5vJvdb8k&#10;gFlK2xEbXOZ3bC9vcqwS+oI10Y3xcoqpLpHZdziAxGwNvmUFbcToxx1exxvZg56f+fNBia2nEbJY&#10;y6eKd2XGI233u6URqzOzZIcnDHEAYZpDfE8pmLVXCWR8ELqoMqYu1mjZ8bL/AEV1EsMZD6qCJ8jp&#10;jgcx+7pfU6qDZvZSNjbgZTsbfB8QKe8xYyNU1sRaXue550vpp8lz6+/ONeE58sjhlt3G8Dx1/ouX&#10;5e+v4vlrHSucO2djxcRrb048l05+fW/+md6dLI2MFmiy7588z+Mbq62CCUBAQEBAQEEICAghQFBC&#10;KKAg+Q/SVtHquw+qtPa1zxH/AANs55+gHusq/IcC0iDGgjLQRloILFQwIOZaQQEHZs6gn2jUx0sA&#10;338zwA5k+Sbpj7ifo/Fs3Yz4qR5NQ4tfLNzdh+G3hxXKtuLZ1TtirqYZxaOmkcRzPd8j5hQRtPZ7&#10;JTTufxkw5vvgOqZo9X7Mp6F744GgMZNew/bgfb6pRzUM9NFPUveBhnjkA/eJNlJRttSpEFLjGrZH&#10;QXt/+WMN/ONXMK87Ym2mOnptmOJ3sxl+XaNLVd5SvK22a188UrXkRVMEcgtwuGhjuH7TVc0et0N6&#10;M0tc4T1zxYnRh8r6W9061Mfd7HwU+0aikacQZh3uOIcljGn0DhouiIAuVEbDQLQ55Jd9u8GAcbmw&#10;KyKN4vMLDd/+ZbBx42vzQWy5cWhwNa2zA29r35hSCjaaNjQ08rnTTT2SC24LuYzEeBP/AJqqLuMo&#10;NyQ2O2ruGH1vqgxxMLxHmjMk3onC7tPxOv42sgoJXOjz6eOSR7DgDCcIP7dkgs9vVi9z8qCia25c&#10;7XtDz18EGTmtkMNHUVEj5ndrjYLNcPDEBZFQC94lq4aQMq5DldudHM8bi+iVI3DnsqG2laymayxp&#10;wNb+IclI5XdWFM2Kd75m48YdM4Ag8ePh4BSrGU+36KAukxsuN0EbztPPVce/tG84cB6TxS2ZHd1v&#10;P+i8+/Wt+WbtqTSXPdD+IXP1rTenqObllXq09U06Lrx3Gdx6UTrr3fPquHWNV2ZSgICAgICAgICC&#10;EBAQFBCAoqEBX+D8k6fbT+0ttOjYbw0YyWfv/Gfnp7Ljf21j5fLVojLSojLVojLSiMtKIy0o86y6&#10;spsgnCg+u6B015Kqf4gGRt/iJJ/4hc+1x9fVxZFJMzgGxl3txcueNvI2TWQsjpKY2xtqbexuB+a1&#10;qOPbbnxzNGEiMRAtfyJjdgcB9EzBlsnbb66Kqklb93JTu56txiM/Ryu4jxts09VS0zIpb3jkkif/&#10;AAu8fO6vI+qZs5xpeq1pG/Qtwu5ZsV5IyPUPCzf2ry4diRbJ2zBV18gbTSTVTI3XsY5I244nOPgS&#10;4LaR7+x9nt2hUwsp2gt2e+aSPzjm1aDfXdJ0WFTW9GNoU1e7qwDIGjFxNrcbAAeyhj1KCmqafaFP&#10;O5ts6JzX34l0Z1Py5Jg+tAu1dEWY1XEHiyaOcHA+5F78FkDK44uDMHeueHsEGedGYo3XdIJCRu6f&#10;NBfFIZJQ2MAsG446XP5IKXe4xNfKGysGOWMaE+HBBiXwOY6ZjHytqnWeOBFteCDYiRjpAGsijjZa&#10;Cbm3wve6UUGNxp8c7y6MFzsobjx+2lHLipIo5QGtvPJdzXnMBPjYLNaaGtkLuxjeWgWbhaGt09dV&#10;KMntriwYwyJgNyZHX/NANHK++ZVkYtdzhZBm/ZdFLbHiew6XJ1seXBQccPRTZojMbmvleDcOc48P&#10;CwsFy7+Vbzp6NLs2lpGDIga3xIaLn3KxnxX23fTU79JWsIeMIJ9eVlr8KelTs+kexzMtrXM44AdF&#10;PxHtZmzoWkPY2TXg29reZV/Cenaxoj+LT4ea6855Z3W2ZraxXX1WIkPGgOhPJX0RUSXvhBNva/zV&#10;9EaNvbVaRKAgICAgIIQEBAUEICKIPK6SbUGytmSzj7525APF7uHy4+y5/TYuPx9zC4knUnUlcm9V&#10;ylaiuUlEZSUVMStEZaVEZaUePhXdhYNRV2sLiA0XceHryUH2XQORjZ6mmaQcGW4u8TvB1vS4/wDC&#10;sdLj7LajBOcuwwyMdFY/tLGNPzmk2bU/9T01I45TsZwHkSwF1h6kWXW/pl9RPshleZJg0l4jqHF3&#10;EZb8EjLj3KxVebFHQ7ANdsqoBfmPjkppsOrmSwl+G/k7B7rWj6NtIza1HK6Vv/csliDsN+/EwsI4&#10;XN9VzzR8lA7bPWKiineTLRwBwNtQ1sIyzbxGEXW4j7ba2w4tsRGikF+s9vSz23RIIeNgRx0VwR0A&#10;pZIKZj5RhmIfTzMIs5j4HBtvdoCuZ+0fYuw8+ei1+h4m2nEmn6tbFDJe3iCCN0DzXPdV6dFMJqdj&#10;xzAWuU1u0gLQoXXcoIlYC0+nL5qbg4zgwyVEURkfJuyM8jqeHkorZrZGyNDQ1tOG3w/E0n1RGGBr&#10;4RHLI6USOu08C3zOIhQXBZiL2R4ngYGP4uOltb2CKteTdAbZrOOobf8Ahbf80GZiJLsUgBfqcDdT&#10;7uuoqj44cQe+7+TiXXA9iR+SCI9HOjbGxn+WG8SON+CCTP2Ylxdm02c4C+vhogjq7HHILdZO0Ay7&#10;gebsWl0gkXMZmEcpwnDlhti70BSDXLcJGxGJ2W8XMhcLM/Z8b3ViEbZHXxRtjlb3Gufxbzc5IiHS&#10;U8Tc58kTYDpM7jd2oIQVE3auozURtrJBjp2Mb3YxzsSqKtr6eSHrLJ3vipThlwt77h5JRrmBrmFs&#10;cr+uam/Bg/kg6Iw9pczAGRs+7cn7F8OjWSP3+Omi1Bbcvw1HNP0Iz22HieAJtdY3s8obLjdZt7Di&#10;bH6EpnejWy6f1FlQQEBBCAgKAgKggKf0Qm/9R+b9LNpnaldhYf1Wn3Y/An4nryddft1zHgGFSrFT&#10;CrRUxJRUxJUVMSUVMS1RXKSjwsK7uawaoLySdWbhH37+J/A0+Hmfy+msHrdBJxFtjLP+LG4D1bZ/&#10;8k6/i4/RqmQHAL6k6Dn4H81xaeY7Ycu0aehmpZLV1E7PbJhN8TbseOPN8TVrGXL0Mqamoy2uxYHC&#10;WOSMW7zWPw4ri+gb4hNxXb0s2G+p2fLUxsxVWy3xP5kyQtbwHsfoqj6Sg2XTNozAz7mVjC08ziiD&#10;AdeHdCeRzz0FHHtqkqGkCSrpZKWbwLGhuE+WuiqMtobeh2bSUEr26RSMbITbRovA8/W6lVrTPlgq&#10;wTrFWTyzsIv8TbMPpYBQxzUm1otp1AbHOx0rzhDMYv56E30T9j1eqQxSsdJPhe3VtvrxSBseuZVZ&#10;wZbckcNOHi1zfIha51NektCsjXjUKDB8zuFln0q0AfIL91rTwbcE6c7JiJwxNJxXcXG5J46eioqZ&#10;WC+4Lgb17aN99VBDp3Ym82SaM01v4m6KqIXOEkb8b8PBzjbEfQIJMUoYwsjbiJs697BvLRUThe17&#10;9Im04HZX/Hy19URX9bLWx5sbarvP4XwIKuqo246l1YxtK7s47DQP4a+6Chwm1E+td1iPtZSNC5vg&#10;PS6DKTaFA2N+0zNM+KQ5ADLnAe6Thb80EPpqEvZskichgz8y7sLjxLS8+Pggl8sPabSZSySz3yDH&#10;r3eZAPkg2NJTlzKM0YdSP7Yl3ASd4X80E2qnNmnFPHHXDcgeQLlvqguRVB9PluiiaNauKw1vxt7q&#10;b1mKkOc2WZ0lReOTRkdrFnoue/bMa8sRNTNhEBkMlje7narO/wDJxfDYVTXWLfRumv1XP89azhPf&#10;FnuPieX5WVzrU8t2BoN7b3iu/Osa3BXXNxlZaQQEBBCAgICgICoICn8Hg9JNpGKI0kJ7WT7wj4WH&#10;+ZXn+vbfGPjXUy4OrJ1MgydAiMzAlFDCrUVMSUUMStEZSUfNYV6nNcNUHFUi0z78zf56rpyy6th1&#10;fUtq0lQdGskbj/dO67/aU6H3/SOeejqNnTMuYmz4Jbc2Sf2XJp9VsmeGO5eMowyhrXE6PE//ALiq&#10;a4aGCPZW1tpXbhbJVsnjtro9naD/AHEoNtobWzq6q2S3dM1FJY3H3kbizjfwPBBq2rla18DG2fT0&#10;wy+ROXZwv6WKzR5HRulrJ6GrE5Lm0skscZJLi4SkSfk5XVNr0Q2jsVzeL43vifpf72297OYpg92v&#10;b1bZdFJHqaXLI8Thtda1Hks6C00dZUbV2dIYqwue6DQFrMe9iYHfFrprZX/A0p+i20C579p7Slna&#10;7hGXZd/3jHcn0U0dGxaCLY1T1SJ/ZPG5e/j4v1KmD6RxXRF2O0VoYQdUgwla0eIxbunms7gzLYsY&#10;icXF7d4+Duf8lFVxuMRlhgu97rPa5EaGQtkcS5radjdeG47zVoxLwYmRvqN6V143tubj1GnFSqkv&#10;jzZZd8uYMBbwxcrtuVKMnCly2QEHLvjJxAFp4KCklbQseZnYBLbA0l3LhveypHBJt7YMNORdj6Zr&#10;t4NaX3fw0QiXdJ6PEMDHOqJRuWZvWPC178lKsZu6TmxMFKXMj7wNmgebtwpSI/6i2jiFqTcfq1xf&#10;q7yboPzSkT9tbbeXfqdjyY0nd8L6pSLda25Iz7mxJu7zHManyUGdSNusaZcLpGtGkURbc+VjwQUk&#10;2ZtaYsie+UGTecce5H5HCuP053WudUGwqsMllu97o3ANYWm7xztquH49dPbpbRVkABkiI5kt3vyU&#10;3jT264XrE1qutj1vN/2y6GvXfj6f6Z3GzXLvmucaBy6ZqQxK+kWurURdQFRKoICAgICDlrarJZZm&#10;sju6PDzK4fT6f4a55fNS05e4vfvOdqSvN/XVzPpUVzvp0HO+nQZOhQZOhQZmJBQxIKmNB8oGr1uK&#10;waoOKuZaQHxH1H9rLpyy5hotaP2DZU0O1dk0tQ9oONjS6/J7d0/ULh02z23Qzz7MrHUv/d0wZOwf&#10;ibG/GdPcpyj2NqNztn0+0LWllZHK8eeEX+hV0xzuo439IqSteBZwzYzr8bLOH+oX/wDhFdlYRTba&#10;hc7uSktP8QUiNNjtEMlXQkW3rfSw+iqvPp29pXUbtM0XHr3h+RU0dlPJ1zZGB/eAt7jQ/VN0X2Vt&#10;CXqLGfFHuH+HRW/odBc52pWVcO0G4Qydvfgdr6FMHsMkzIw7xF10ZRjI4KUBXBveTOiM5q2F/n4K&#10;70sVL55GyXLhmDsi1lnMH7xUoo+NxycxxL4L2e59ifMhuhtZKIyrGRzcLc03lLR/yuSsiTG/RuZh&#10;efuRyPhfBa11Rh1ORzGEzhroTepwtJa8XtZuLhqiNmUEQmxOu4Sjdjw6MtxurCtG0VLY7otGd44L&#10;fy1VhWmXTtDXEhrZNGswgD5WSFTljFltmbnMsX3DSQPTkp5KBji9rxIzJ8fE+F7hPJVMusEbyWMM&#10;t9xoPw87nVPJUGF4kjj6s0iTWd4Og97XKeSuGdtNLHO6Wkmjg2c/NYGXbmu1JsG8dfzVgnOpo5YK&#10;t8VS2fagETI/8nn3To080GsEdJaTZjJ5y+jtJNKScRxHEbu4J+kbirpnBu0hJIYXDAyMDd42Jt7J&#10;uYrRscbXOo8yQyP7Rz+YHhfks+cKnsZsdQIi5zd2x5rO/PF9L9WbuWjsHd7Xgsb8f9L7QKcNuS+z&#10;T3Uz5f7h6ahlnYcW9x4LXjUqzWuI4reclWwnx1ViJBVEqolVErQIJQQglBlI+2jdXLHXUXHC+LEb&#10;nUrzdZXWsH06wrnkp1FcslOg5ZIEHO+FBg6JBi6JBQxoKGNB8aAvS5Lhqarm2jFeEP8Awn6HRa+e&#10;s68xdWX6H+j2uzNnzUjjvU78Tf3JP7grn21j7Gle1lXHi7koMb/4tP5rGDtmjzdmvp3cYt324BXR&#10;5T5j9n0lT/iUkmB/odFFdXSI4oYqgd6Ihx9uP0QSyU/aUMwP/cx2/ibr+SKyrOx2jBOO7JeM+vEf&#10;zQabMGXNW03IHMYP2Xa/1QRQNEdfNA7uvIlZ78fqEHrOa3ly5qxGEsLXNcwjR/H30Ug5tk1DsowP&#10;78JLD7cEo7cQxJR0Njjl7wutZmIh+z6e18NlrwVjkxgZDnm7+5x0HJZgsOr95tz1fTD9L3QThYA1&#10;oY97ZDcn8NuCotchzuytlC0Tie94IKgzWZhiYC89uy/JKi2ZNvmzMI+4N+PqbpQzKq0e4zE4/rGv&#10;AeISibzF8mKEZcY7A31d4pRgZpRCJXUjs2UlssYPAfiRSSOF8vVTE9rIu0EgaMHDUDlexSDEOpxO&#10;7azs9u7kGIjhbXFb0SDOOjjgpjsxlZJnzkytkcHXsdbfJINDLG6pZWCvtR0TTHURHm/hd91URasZ&#10;BUMFfG6qrHF1CXWsGHuhvig6D1rFA2OoYRB/3vAk6c/Dmgux02ZJI6SPqjgBT8OPr63QQOuCARul&#10;j66Tfl3fIINs1rpLiYdiO1aNfoEFBLHgMoc6VkxsAAguLNc2LBeNovjJtb2WfeYsXztNbB3JZ/Lh&#10;5TmA252T3ViQeaokLSLKokLSLKggIIQQdVlVMKiqFizvIzdGue8qwfGue425pI1lXJJGorlkjQcz&#10;o0GLo0Gbo0GZjQfEAL0OS4CCXRiRhYeDhZM1deA9jmOLDxC9GOb3ehlf1TbEbSdypBhPq7Vn+4BZ&#10;6xcfprjiiuO8zULi29Fk2Y3MGokGqDihia/rdG/uyjEL/tINof1ygax+pw4Heo3T+SDkgc8ULXO+&#10;9opN7+Dj82qjr2g0yUz3N1dHaaM/u/2QRHK0VlNUj7uYZL/4hiYfnogpVEw1EE4+Fxid6O7v+4IP&#10;VzmuGJVEOmGFSjwm1EVPtIsD2l0ur2Xub8iR5qK9N044oJbVyt1ZqPBXEjVu1XjR7CrdIiPaDpZc&#10;EbLuPDTUedypRtjmy2uN8IPeLw2/rbirUVe2qc7LbLFHUSi9zieMPpdvJUZCKVxzRUWih0yGxN1d&#10;wBBfrzQQKCQjC6rqD1jevutczlYWCIHZuIkmpqew00eN8eeiCjtl6X61Udvo0YmkM8fVIqv2VK4G&#10;NlfO10N8yRwviHO2vJIK9XqWE1B2i4Qv3WMe0gh1vi48AFIK5W24xkCqgmqgQ7JxYdzhe1vHVING&#10;u26ZmhuCaG1nStcLAjvDUpBQV23I4ppZKV2KPgALl1vC3JIM37arIhTMlo3HrRsW4PfeQajazHyk&#10;OgZel7pLe4bXuAnoVj21SljqjJjGecD3W1f5cLqelWNbT5bafq0WBhxNj5A+NrWSjYbQxPzctmMC&#10;wfxtbldKLR1kp0awAv4gNOt9Uo0E9W+7rbrdLEcE/Yv21hjaXYvquPfGt51i+jePH0K5TWmrHNvY&#10;FdOGWw9V3xhYLSLhbxErSJQQgXUCyAqIUVBUGbgsarF4XPcaxzyNXLW3LI1ZVyvag53tQYOagzc1&#10;BnhQfBALu5LhFaBQUlo4J/vG734hxWs6hHE7ZM0TxJTPu5pDmg6EW1Hqun5GY/StkV3W4IpXNLc1&#10;gxNOhBOjh81jdaejQvLcynPGN1x6FQXmbkzRT/CThd/F/cIFE4R1NRDyccxnoe99QgFuXWSRnu1D&#10;cwfvDdf8xZUKF/ZGFx34SWeoHD/aoOUMd1eSm4PhPZn0OOM/MIJlnZUU5xuEeMd4m2F3G+vgVN0a&#10;U9ZjiB58PK/NKMpNoRt+L2CnscE8sUrsTYhmf5nxfRZ9rG7Kw4d7vK+yNoq3CfJPZHrU21YLWcLL&#10;pnTMbPrIO8235JSMmbVoH4omNuIxmOZhJ1HGxOiVIp9ttMLJmQyEvOAbga5o5mzjwt/8K+li/wBq&#10;ydYMWU8RtbfM3Q1x8HCyeyMhtepyHP6tJmucRkh2tuRbww6J7PLb7Tkzo48mYttfGCcIPg8809nl&#10;T7daIppXRStyzYgj2BYCntIt9s094WZj2mXVpIaXPHg42sr6FuuUE2bG8xugZ/gltsBHEk/2SkWZ&#10;1d0rKwNhkrrYMwEsbg8tH8laRl9kbPNNLQRNcykndmvlbJwfpoBe/AINXU1309ZjqIxRjLEOjs0c&#10;LlrL3xeKv6RYR1MZqGitOZV79IJGns/LX8lBVw2hgpxFLBK5jsO0sVt4Wty0BQW6vK+eWGWkhds+&#10;JofSFvEvGtiOCCgdK2BtfJs/9eduSRNN7C9r+CDTq1OHdRFPIIpRmGXkDxDb+ysF43NeXytp5BJS&#10;DLjYdMQ5JBpeTLjdFTaTHtmuNi1Bvika92LC2EDszfW6om/djc7f46JMEgtO/ax1GqkwQZmcjqOS&#10;xv0zF8pYbjWw9FeevQ00XRk9kE6oFkEqiEBBBUFSoqrlhWLljdaYPXHWnNIstOZ6DneEGLggycEF&#10;LIPz4Lu5LhFXCg0Cm4q4UHp7K2h1Z2CS+UfDi0+KtH1NPMHOZUsIdbRxHAhaR7Ajjqqd8QOF1sbC&#10;fotDz6ns5GVHdfFpI3hunvfI6oM9obUommMuf+sREOaG66HiD7LNWOeprWwg1UVnh2mjgNeSzSPP&#10;G2J3Sl8oDgRhIAss+1YTSiWQvaLD8N768ypuiWudbDchvgpVWCg0CguFRoEVo1WpGg1V9JGjMQ+I&#10;2PIaK+iNhqbnU+KzVjRrW+CUjdjW+ASjZrGHkEo3bGz/AMutZqRbqkLiLj5731ct4yo7ZFI/HugZ&#10;gs7S2LnqRZbRi/YMREYY4tyjdtnWtf2ddUqh2RUCSR4kcQ8d2wIB/Z3r/RPIydTbShia4Pa6UHi7&#10;EwEeV7WKk0Wza+N+XvBr+MmIOwnjazrpRT7SmDHmSMhrd2Vr47l9/RKL/asV4muYy3GlAuCPporS&#10;NmbWbic/Bil4StbJoz/V/JKRYbRjLcsZuDQ52MH2B4q+kiTtZpaJMqa7NMF2hzvMgGyeiLfagD7Z&#10;Tjmd5xdut8rX/JKRn9ovDMIiZHY7geb381PRFOv1Ehw5oDh32NF/YFP2qjc2Uh7Wuff4JT3fNT9j&#10;pj2bI7U7o/Db+fH6LO/Gnp6EMBZa7ibed/6Lpx8vLO66V1QQEEICgXQRdBW6gqXLDSjnLNVi9y57&#10;rTB7lz1pzvKisHlBg9Bk5Bk5BmUH54F6HJcKK0CguFFaBQXCDRjyOBWR6UW26+Kn6syWzPH4vY8V&#10;asWptsVUVw92di/zLuPzurSOd0mN7n2AxG9hw18FgWCirhFaBBoEFwguCg0BQaAoNAUF2lBo0oNW&#10;lBs1yDZrkG7HINmOVo2a9brDVr1vNRoHLVRcOWxIcqyaHW1yqMzS05+AD93Q/RQZu2bSvtu8PO//&#10;ACUhWR2NS3cRcOfx4f0U8rWLtgU5YGA2aDcC391fBVvsOPMEmYcQFhp/dPBUt2FAARiJD+PH+qeU&#10;rVuyaUBosTh7vD+ieSuhlJTt4MHvr+avkrYNDdALDyW0SgIF0C6gi6KXUEYkEYlFVLlKRQvWasZl&#10;6xvSs3SLG9KyfIsKwe9RWD3orFzkGTnIMyUGRKChKD87BXoclwUVcFQXBRWgKyLgoLgqDQOWWmgK&#10;C4coLhyg0DkVoHILhyDQOQXDkFw5BoHILhyDRrkGgcg0a5Bq16DVr0GzZEGrZERs2RBq2RWjQSLV&#10;RcSLfpFxIr6RfMWvTMTjVpE41fREh6tInEr6SGJPQnEr6IYkpDEnpYYkpDEpRGJPQjGp6DGnoRjU&#10;9KrmKehBkWfQoZFPSqGVZ9LFHSrPpYydKs1WbpVFZOlRGLpUGTpEVk56DMuQULkGZcgoXIPzsFel&#10;yaByKuHKC4coq4coLhyguHKC4citA5QXDlFXDlkaByC4cguHIq4eg0D0Fw9BcPQXD0GgkQXEiC4k&#10;QaNkQaNkQatlQatmQaNmQatmQaCZBoJkRcTIL5ytSLCZapFhMr6SJzk9kTnK+yJzgnshnK+yJzk9&#10;kM4J7IZyeyIzlPZDOCeyIzlPZFc5PZFc5ZqxXOSkVM6goZ1FUM6KyM6CjpkGTpkGZlQZulQUMqDM&#10;yIMzIgoZEFTIgzL0H5+HL1OS4ciLhygsHKNLhyguHILhyyLhyKuHKC4eirh6guHqC4eoLh6jS4kQ&#10;aCRBYSILiRBcSILiRBcSILiRBcSoLiVBoJkFxMg0EyC4nQXE6DQToi4qEFhUKC/WFVT1hIi3WEgt&#10;1hA6wgnrCB1hA6wgdYQR1hBHWEEdYSCpqEgqahBBqEVQ1CIoahBQzoqpnQUM6DMzIKGZBQyoKmVB&#10;QyoKGRBUyIKGRBQyIPgw5exxWxKC4cgsHKKuHKC4cirB6guHqC4eoLB6KuHqC4kQWEiguJFFXEig&#10;uJFIqwkSC4kUFxIgsJEFxIgsJUFxKgsJkVYTILiZBcTILCZBfPQWFQgsKhBbrCC3WEFusIJ6wgnr&#10;CCesIHWEE9YQOsII6wgdYQR1hBHWEEdYQVNQgqahBXPQRnoKmdBTPQVzkEGZBQzIKmVBUyoiplQV&#10;MqCplQUMiCmYg+JxL2uSwcoi2JBIcirhygsHoLY1BcPRVg9QXD1FWEigsJEFsxQXEiKsJFBcSKRV&#10;hIkFxIoLCRBYSKCwlUFhKirCVBcSqKkSoLZyC2cgtnILZyC2cgnPQWz0E9YQT1hBPWEE9YQOsIJ6&#10;wgdYQOsIHWEDrCCOsII6wgjPQRnoIz0EZ6CM5BGcgqZkEZyCpmQVMyCDKgqZURUyoKGVUQZUFDKq&#10;iuag+PDl7XFYOUVIcgtiUVbEgtiUFsSCweoLB6CweoqwegsJFBYSILCRRVhIgsJFBYSILCRSCwkU&#10;gsJEirCVIJEqkFhKpBYSpFWEqQTnKQTnJBbOSC2ckE5ykVOckE5ykE5yQTnJBOckDOSBnJAzkgnO&#10;SBnlIGekDOSBnJBGckEZyQM5IIzkgZysFc5IGckRXOSCDMrFVzkgjOSIjOSCplVgqZUiKmVWCM1I&#10;KmVWCuakHy9163JOJAxILByyJxILYkEhyCweirY0Eh6irY1BIkQWzEFhIsiwkSCcxSKsJEgnMSCw&#10;kSCwkUipzEgsJVIJzUgtmqQSJUgtmpFTmpBOcpBOckE5ykE5yRU5yQTnJAzkgnOSBnJAzkgnOSBn&#10;JAzkgZyQM5IGckDOSCM5IGckEGZIIzkgjOSCM5IhnJBXOViIMqQM1WKqZUgjNSIrmpBGatQRmpBU&#10;ypBXMSDwV6HMQEEoF0E4lBOJBOJBOJBOJRVsaCcagnGgsHoqcxBOYgtmKQTmIJzEFhIoJzEE5iQT&#10;mKQTmKRVsxIJzUgnNSCRKkDNSCc1SKnNSCc1IGakE5qQTnKQM5IGckDOSCc5IIzkgZyQTnJBGckD&#10;OSBnJBGakDNSCM1WCM1IGakRGakDNVgrmpAzUgrmpBGaqIzEEZiIjMQVzFRGYg8xdWRAQEBAQEBB&#10;KBdBOJBOJQMSCcSCcSCcSCcaCcagnGgnMRU5iCcxQTmIJzEipzEgZikE5iQTmJBOYkDMSCcxIGYk&#10;E5iQMxSCcxIGYkDNSBmpAzUgZiQM1IGakDNSBmpAzEgjMSBmJAzEgjMVgZiQRmJBGYkDMSCMxWCM&#10;xIIzFBGYggyKoZiCuYgY1RyrSCAgICAgICAgICAgICCUBAugnEgYignEoGJAxoJxoJxoGNBONFTj&#10;QMagnGgZiBmIJzEDMQTmIGYgZiBmIGYgZiBmIGYgZiBmIGYgZiBmIIzEDMQMxBGYgY0EY0DGgY1R&#10;GNBGNEMaCMaBjQRiQRiQVVBAQEBAQEBAQEBAQEBAQEBAQEBAQEBBKAgICAgXQLoF0E4kDEUDEUDE&#10;UDEUDEUDEgYkDEgYkDEgYigYigYigYigYigYigi6BdAugICAgICAgIIQEBAQEBAQEBAQEBAQEBAQ&#10;EBAQEBAQEBAQEEoCCEBAQEBAQEBAQEBAQEBAQEBAQEBAQEBAQEBAQEBAQSgIIQEBAQEBAQEBAQEB&#10;AQEBAQEBAQEBAQEBAQEBAQEBAQEBAQEBAQEBAQEBAQEBAQEBAQEBAQEBAQEBAQEBAQEBAQEH/9lQ&#10;SwMECgAAAAAAAAAhAMLgm5S64wAAuuMAABQAAABkcnMvbWVkaWEvaW1hZ2UxLnBuZ4lQTkcNChoK&#10;AAAADUlIRFIAAABsAAABzAgCAAAAv2/awAAAAAFzUkdCAK7OHOkAAON0SURBVHhe7P0FnFz3ee+P&#10;DzPPzjJpxQyWZVmyLTPEFMeOHWzDbZoG2yTt7W2bNCmlbdokbdNA06BDTpyYmUGyLGZpmWGYef7v&#10;53tmV2CH2njuvf/X73hs784OnPOch+Hz6JeuP9/m8EyM9Gcjk0ZDxWKyuJrajSa7z99sd7jGBw/m&#10;clm92RSbmypXdB1tiy666vpULL77mR9v2nBRIROLzM219K78iy8/XC5VU/GZyaGTczPj5XzeYXe2&#10;tre3d3QF29otNutT//kvl91645Hdh6cHT7zpTz9RLev0el2tpssXdLpyMRyOJePJWDQaCUcT8UQ6&#10;k/TaS4varffd98TW7dumwomZjH12ajyXSWSy2WQizgtS8UgmmypmY9VKyWJ32ZyBarHk9oUsZmM+&#10;m+xcd+VFd3wmHk987UOL4vlJ3Wt2GHRGo8Gi7z1/R+fiTcnZkcT0aMfm6+3+zsxM/+hTX+lddXH3&#10;ko2lav75B+6MRSZve8cnjFbP4LG9PUuX6krVe3/whdVrt6xefX589FB735rLbv/DdDqj09Vsdoeu&#10;UikVuCPD0/1HkzNhQ7GyavPGmeFDG9ctLRUrB3YdWHHBRRV9OZ1IRBIpTzVdSkcHh+YS6XRNr7fY&#10;HC6HN2+yNTV784nxfYcOdvctGhkYCC3ZUrO5KxW93mg2Wmxzc5O+pnany683mGxOd7Vcfej7n+te&#10;vCw2N+sK9jS5zNGq9ep3/3s4EvnKB3sHoi++ZjTUGw0mu8mjv+0fH0xODujM3pZlW32hTp/P9uJ/&#10;fdKSmg60LnF6bIVMTmcwP/mzr7/l/Z9y+DsOv/zYrsd/Ptx/1O9z+72BUj7tcdiXLF/l97v1lUoq&#10;XwvPTDcFuirp1IZtW2uVirGqq+aLTod7aHhgWbv5omuuvu+/7gmGWoxed+e6dcVSsaPFX9GbJ6fm&#10;qplC8+LlVb2xpjPpTRaD2fnYt/4u0Na2Zcfl4ekTT7zQv+3m97ub2tPprMnqOPzSM/72Ll9Tp95g&#10;0NUMX/nMOzdcdE1PW98j93410LFCl54an4tf/p4vRsKxL3+g98D0va8REfXcU73FaQkY29deFlpx&#10;RXDpBdVazZAcH3zh56ee/cZo/4lCdGBy4EQ5m372kZ8m42GE6MDOh73+1qWr108PH+tZtOjS694Y&#10;mZlIRGff9Yl/33DZ27dd++ZQINAeCl57x7sSiXBzU+AtH/uzJRu2rttx5aarL7NbHHOz0Vv/4AOJ&#10;oZEl561Zvu1ih8t1wVVXelvazC7vVCzicXnalixz+1qsTrcr2HzyxceX9rhcnpDRYFy8anHF0vTw&#10;Xd9wepDX9lq5ko7P6KsVb1NbPp//2mff07ty7eW3vT8yPnBw10P+9qX7nrknFplaeeEtFZ3ppfs+&#10;/74/ur2mq74mD/SRvmYy2AyBrg3hU8+cuv+vD9z5sd3f//iuuz9n0lVaWkPlsq571dbLb35nKRs2&#10;6mr6avb6N73vgosv33DexRaHvWrQ+ZtCi5avgGlqtarNasjlMoPHD67dconVUFm5eWt4euTlR+8x&#10;GGqVQjoGezYHytOTE6cGl29YYSsmfYt6wiMDkyf3cTNr5YIBBamr1ArZQjFRKqfSsxPp2ZHtb3iz&#10;x22r5dKJmZlmf9sNt77j2H1fPfDwNydGD48PHz9+6LmXnvnpf3zmHeODB04e3vOh69v+9o9et3vn&#10;ww9+77Op5ByKqlYqGvhUOWqv0aOGVoeOupqxnJ2yG9J6g3H5hosr5dzc1LjD19ezaK3F6dv/3KMn&#10;j+12ukxNbW0mm/vl5x+FmGZd5ciBJ836ytjw4NTkmN1SXb1peyQSHx88dvjlJ7Ze9YbJybG56bHe&#10;5WsOPP7jZWs2hKORof6jqUSs2VJqafUFFy0eGBwYjyXsTcGBQ3vLlVJTZ8/k1ETQ48tm00ePH7VZ&#10;HS/d+32dsRwbHznx7P1DR56fnJhNZHKlQqF3+abhEwd3P3+v2WI+vP/ZFx/70YlDL1jMlmxsqnPx&#10;mo0X39rc3HHze/9hxcaruhett7UsL5dLL93/hd/74zteI3HW6fQGvcFidBhv/JsnetZfVdO5q6VU&#10;YXYkGY00OzzL127Z9rrfffaBb/g8DvROKpnyh3qaWjzPPPTdZx97cMmyRcVCoVwovv76G0xmQ8fy&#10;i5tCLfpitLW1adnGS6wW08TE4PrN27fvuDR+7OlYvrJ69ZolS5cYIyPNPX12n/PlF3cuW7N2/bqV&#10;lap+8OB+fS516shJdOGu557xmwyRAy+MHn22Y/Gilr6Nq699RzGd6bnkrfZgezQ8O9d/aPTEnsMv&#10;PxWbHK4YDD3Lz7/mtg/tuOm9V77pY+dd+fZlm67WF9LutuX6fEZXylbczTo94twIIprKlUohk6iW&#10;8+HxE+Gx4xvPu7yWSe57/pF4eHLJ8rUdSzfkE+HelVumxvqb2js2X3jTj/7r88VCKeBvjcWmTw2c&#10;DEfDfl8wmU4ODe258KJb8plkOh+PJaeGh4+Wm1qSkeTIwM6LNiy31GK5Zl88Pm3vbHc3+71eF4Lc&#10;2buos6dv4MDeUHtzKjW1use9bl3v0Z3jl37hx9mKdejIgYN3f/PA4z9L3PnVXDZjdngWL161aP3W&#10;TW/4ULBtscUTKhstxXKtkM8XCoV0PGI05UqZHD/a7JZwuOSoVlD7rxkPnvXBxo03f9Sk18cnT2bH&#10;D8bGDiZmZw0GYyGbtHu8qUQiOjO6dO2F2Vx+6OShjr5Vxw/snBw+EQi609CqWMpns1Ojw+VSdmb4&#10;+O7n7j+w57nZSL/ZnItEp7s6ervaOzpXnl/Nxq2mWsfarQa3++jgWKBtcTKXa+9e7PYFLA6Hw2m3&#10;mkuD+55y2S2FcqVYKgwdeHT/M3c99u2/2/fUz3OphEFfW7nt+ut+/68vesMH1l7+5tYV2+zelmrN&#10;lM3n07lMLp8rFEsl+KBaK9VM0WjMqDcX85loolg1mK0u30v3/UsDxNlkNeELm8upWLR/f9eidYMn&#10;jjvtxvDc1Nbr7jh+eHc2Nnbvd4453UFfqMVu0C1Zsjo8erC1o3fNuh1f/ZdPNgV8K9Zuedv7/3zX&#10;k/etXLXeaLeeOLEHpzc6Ob2/8oynlPbZnctXb0wNH4xPjZWN9prRajYZTBYn3AOTRKZGImPH9eXy&#10;zMTAIr9nuH9kTya6aePmNm/3llvOszcvsQZ7pl9+MFs1+lsXZ/Gx8+FUoZqv1Er4mdVaBWOEC1Wr&#10;VTBtOpO5mLZkTiQL3maP32/sr2Tzel1fgzhx3aVvzKYiJ5+9qxA5vv6yN5cy8dHxEVM1bbJYTx3Z&#10;TfywetP5nX0ro+HwpTf8brmqf/aRH7a3NI0MDSKbsejs0hVrl6y+5KmHfrRk9YV2T/P5W64478Lr&#10;fC43l4wjHHLZytm4wRM8sPuFWDLib+noW9RXrdaGBgemBo8d2PNkOTdh0VnC2eqai27Y+rq3WTs3&#10;eZfsWHvh6yzuUFVnyKRTpbKpVDUbzLZquQyp8tUa3gpuOVYRAsrPOj10zJcq3SHnytZ81uxo9gaX&#10;dNpr7taiqX3nPf/UAE40trUvMmVmp/Y/4HZ5xiZnbPrS5stumx0frFnstXJ+1bqt7X0bCiV9KRPb&#10;u/ORmfGTpULk1Iljt7z5/Rj08f7Db/ydP8ZAzU0Nr1q3JRBsamoKVSs1r9vV1d62fOOFi1eva+ld&#10;ZLdbjJWM22Lu7Gy3e4KBQMDt8ZhsjqUr16/YdLW3e233so3+th6D2YKy1Osqulq1VCxUq1Uiw3IJ&#10;s1ww2zz8ijeRL0M9cSzKBvH9lIMBNeV5p9nSbEtPxdK6mt3rqEynCzpr9wsNIaJh0eoLcOSmJkd6&#10;z3/dlW/9X56eTd6u1eFY1B1oh91autbc8K6/vOimdxvsHu4+Hs/U1KzOaJ+YGLPYPE6btWfR6vGB&#10;49suu2nVhq0tHUsKZX10dnzq1L65Aw+NPv4fj/zHHz/6r39+6uffsZQqoc5lTocLyePweV2L+pY2&#10;t3bDXPpK0Wm3VIq5SjGPBvS63WWkFPehVjXUykazvlYpQitFuqq+hhrQ8w+PGn4gDz1E5Fl9vlQu&#10;VgzlYipfxtRbLNVCrVGGxTTVv2dm7HgumzUYrfHw1Oix3au3XN3UvuLg8490di5eu+3q+771eY+v&#10;+bLr3h6dGXjhqZ+fmH3h5je+9+mH7sqlI1a9bmzgyOTwSW+g5e6vfDY+cayUnrCZKgFfkzfU5Wld&#10;1Lz0KuxvS3Oz3eUyW0yVXCyfzVls9lIuWTXYxN+vVHRVPQJp0utEXCvValnoBF3guVKlZjCaMRzC&#10;lXpDtYpTVNMLResOdN2ZFobUF0pVV5MXI6Y3lFwOh6E21yDbrNMZP/Kvj75437fi0enJsUGDUd/b&#10;t/ry2985durosZcetbndJosjNjs+fGIPJLvnzn+dGztls5sHThzMZxPZTJaLOvDCw/HpU9HhXfpC&#10;tKcHxXj9qkvftvySO5ZfeH3fmi3N7d02u10UV7lkNunTMxPFctVkd+mLWZ3eWEJLlMvwXbVShu9E&#10;OGtYDEhYK5R02SLhOLkOIwkei8MDEdHIRcjKh+l0RWRevQOu5VHAn9HVloT0MzOjmchsa7NvNh4v&#10;O5e+8LPPN0InBjuX7X/6x6u33RCdmxw++EIa9d+6pP/AzvD0YDI8dXDX0zMjh0YHjh47uLtaLOhN&#10;JH4cba09uBFNXmfQrn/rB//mhrd9/KKb/mDZRXd0rLks2L3S6vAYEbNygWROpVTUoSO5Vwa9xaCP&#10;RxL5VNLs8JZS4WI+X9ZbIQSOKnQkz1atQB+l7yq6XFGXK+uKPKkzpaIR+Uy9Qeyy3BBdSccPGhH1&#10;qMpyTVcs6wzV2pJm80zkeMHS1dYUTMYmyq7lz97dCCIavv/37ylmotPHXqjmEx6Pb3Lo8H/+5VsO&#10;PX93Mhp1OPxLVm7yBDtf/zsf/5c7n33nH32uUqw0e1zXXHfb7W/9w+2X3jodLrStvMzetjZZMmRS&#10;qVRsLptO4f2WyiWuCk9YnOEKZBKdlc0Ws8lYrRgvQ79ERFfMVyrVEnFfuZYv1jL5WqZYS+er2Xw1&#10;X9JXDUaTZGgIqiVXUpMEJPIO5ZRDw+ch2Fhl/ivUk8+Hf+02SyCgs9mtXpfH6bDZzEryX/vDEGhq&#10;ftenf3Tx2/9i2+ve98nvHr/wxg9svPwOi83d2rF46aYrgx0r+tZfiro5fmBP/74XvE5jKhYOLVpv&#10;8vdOxQqhxRtcgfZkPFIqlKtVQ7EET9WQuFJFKIg3h1IrlRH6ClKbQme1tntDTWaHo2bzVfUVuKdQ&#10;qihaY171yG+maEwXTdmiAQ5Go5mNRKcEbwh+AQsE03HA2Ig8dMTwiJOoHB0O0Zpmkx0zjhTUbJli&#10;KZtJvfYElG8wBNsXdW28Sm8NlHWmgWP7yawEOpaRkjn/itve/Vd3Xnz977j8gcEjux784Vd3PvtA&#10;yWgtGGyH9zyTIwVrNDV3LDIYLTAUri/6XJkCfuMia5CuDGErpKxE3aXzlUyuWqzo58aHSrlizWgm&#10;2qmUSTbWiiUIjYFBD1YLJd6ox7TwCfmSMDJaz2IyCysqwsGX/FUltvQ4kuIt1vSVGuZYX9Hph8OJ&#10;EwPJ44cOPfjok/sODidS2QYRcXro5OzwYGR66Piu+6ZHj3Su2NzRt76UTS/ffE0OnWa2+0OLLrvj&#10;o1e86SMmmx25vPi6N+/d9dQ9d37h0O4nSOJWdUb4TuxqRXSZIpxQhGsuVYUrKyJ0hlQOAiGTlmwy&#10;k8vmi1VjsZDH5uaL+kIRImJ40Il6PgHOVVqSN2IxCGeqepMZ/YdUS8ZM05rK3VE/wZ7i7xhgB73+&#10;4Jzz+MTiFx+97647v5SqtVr9nQ0iotPX9tDX/nR87xOLN16+/fXvtnqCL97/TXwand392E/+Y2Zi&#10;aN2ltzb3EDU/CzVsDt+6C67Zes2bgu29ZLdsdlcFzwNekCBMGVNIgMUUgor3wgPmSRequbIxX9Ih&#10;reZgS6mcL1ZMJvhLV6uUqsUyNlpeLPdAuLhakv8qbwelSYiiNxSzON/iKmreDcQVBkfAxRNCnoW4&#10;/JBJFRatvermd/3DZbd+5Lzr3l3JNYoTU8lo++oLnU1tpVKJVGs2kzi666FipXr/V/68e9X5SzZd&#10;vfPh7x196cHuxavhD1cgBHONnNrf2bcaBUT+RIRX9BR0xAwY8GD4gStHHqEFlMTJSxfE4+MzYUBM&#10;arWYKVSNZqcVCsCMFF5IAPMWXikRMdwnno18gogwt8FoKUB4XoOG5RkYD+YzIMVVbLQwrBiY+rPl&#10;UqFYrkSnx7P5rJilhhyGjhVbJvv3nzr4wuDLjyRHh7mmZGTijo99qW/Tjh9/7j3/8bFr9FX9ze/9&#10;aAERrNXsJnN0cjTU2rPyvEtj0QgJKInGxFxyJTxE+sRrUe4bP3NlotoQZOwMlrpUNlodtWJKZ0DR&#10;WRSrie3WKCjZBKhe5r/8A2+iGcU06fXmTKEIu/Ejr4Qly2X8c6Eaz0iKXoXQ6jT4lorR6q7kkuUC&#10;ZG8UEc3u4NXv+5fX/d7fkzu6658+fPjZn1ttrrGRE96mzrf/72/f8gd/G50b++In37vnmbsxkW1d&#10;y694w3tNFjsZWe7xmq3XFFB1YgqU7tMb4USNgognmpInM0WxCdAC/sKFtjn9FhPXa+Bb4LxStVIk&#10;raBsCKpAqCnvQkLVbVA/wIp5kXTuAm42FINVha95cY36nzAhKoVvw4IRApF8t1dLcdLaGPaGMCJO&#10;RqEQj8/YQ13Ltt182dv/tJietbs9ex/5TjaVcDd1r7vo+k2XvoE6CvG1zWJ76SmMz0m70zMxfAo/&#10;zhloR3yFa5QIo/zRhnATClJoSl6gqCuWxJ3mRTyTyxayuTKBc0k5iWS3MnjVRMgqRBHXWplyPgEp&#10;FicGfUdCQm8swGIc1KglnOEZvg5NCidKuoLoEc2rIh35LhzF4NJL1K3lTjbiIEjgTlsTszMjex45&#10;/PRd+MzbXveu3/+Hn8VmRr/8R1d+/gM7Tr38ROfidSZSgTZnsZD72l+975l7v/PEz75is9oziRg8&#10;pYkkD3wO0WXKNCu7acxidkW1IYbCVljRyYTx61//8Z2f/1+f/vgnD/XHzHaf0oDVsh6NqUcCyaYW&#10;a4ZCTY8Ao0EKZV2mpi/UdDlUqgQzYvE1DoVEogu1ExCPR3gfqmOI9J422FzUZ0MOQ62Y3/3zL598&#10;8ef+rmW963fAT/tffPzn//GZfCGXi0fnho8e3nn/j//tk5G5Ub3JtG7rNWaxyEbCL1+oo7V3VQ7V&#10;I5wnOlEIV+OyMbminsjxIaTK14GIEvbymoKpybPmhul4uf2COzyda3OEN2JJDMUiVOC6a3wcAR8G&#10;CxEmX50tl/NCGTM1iWrNUFaOJ469mDJNGYv/KLZFSKkSE5CVP5BDQ8wbQkOdITF5sn3Fpovv+ITD&#10;37L30e9YHT5fa4e/uWPVha9719/f/0ffOvyn39y19dq3oed9wa4tV79x4yWvN1ks/kB7Lh3L5bNa&#10;QVeZSFHzPNBWIoZoujKaUYQOZSbWo6zHmykWc+SGutdeZLS40cIqTS3uEWyYKyLy4lBDa2IY3E8e&#10;cHGFyERnoBqhPl++SJGOB8+LOItHrmJBobIwqM6oM5KJJMhpEBEdVmf78i0Gs3F25NjxFx/whzqq&#10;FCc3XN2z8ZpQ39pEPPbgd740evKA3dPk8jbRL3Py8AvdyzdQfLG7/EarXfwTpQE1rSd5KAjANRPM&#10;Sb5AWRXMhYpJVBRoKJXKuNvHDuyqGSxwFv4NFl1CwyqUktjRoCRSfMaKUBDyEBeJra9JnFeXY3Eb&#10;JWgRP1ExoHK+511JPXdO/PMGEdHo8iWOPRto8ufTiWIhc+3v//2V7/nU/id/8N0/u/nuf/nYwSd+&#10;0NKzxOUJUg6mn2hmZrxn5QWbd9xqMOizuYy4dagkzKVKYcFukg6QmKWWVRG00o94MOKsKIYVVyZf&#10;KNLIkM3ExGSj9YR+YkZQC/BRoWLMFpHNqtEoToxygEhHGMUWac6M0huiQLT0maqxqKBJ/qu547Ts&#10;iK9Ua5g4R6bHT+2f2PNUMRV1e0M9qy40mH3ezlX41bnkVDI8EZsZj81OxiITm3bccsnN70kk4zXE&#10;MJfpW7Mds0CAJrppXqhhGiiFKsRn5jrFDmimRjwSHZqURyZfDPUsa+tbl8njfOIJKpsjYisOI59W&#10;rhnyJXITpK4hn7y3YpDgUlFQJR1UoYXXS8wuPCjEFW5USR/phzFay2VyGI3iRIvDeerQs9/7u/dN&#10;DuxrWbr58AsP7Xno682di6776H++4U/utLgCP/vSxzKxaZRVc+8qhzuQy6SKyGM62r32YnqLVIgi&#10;qT1cCuiFHPLKnArj1EUKgeA+LY5WqR0MTtns9Hub+wp5jJAEIcKS0E57MZZafCZ5HpbkMKHhzPay&#10;5DYUiUUPqrBaFLH8DGNKKQFtqvhUCEqdAdo3iIY6Q+fayy/7nU+vu1J6LQb2PHLipUcveMMf9W27&#10;aXDfE09+9zOrNl+6/fW/7w62cbMf+ubfPn33VyU3ZbTyYpvDXUC91XlHLgZSkjotiDYkIIMiorCE&#10;NDVcH4PGcUrGsQ+iGZFrLc6TIEQIIS66sLBm7kVC9WjJQrFiNRuNSLZ6sdCL/wrrCZHEncQKy2nx&#10;BslUKCJaCJ1EQBpyGPKp+MkX75kePGyzu+/4ix9Z3N5vfGzHnR+/tv+F+7bd+uG1l19HA5zJbuNk&#10;orMj+VTk1MuPP/mjLxjNVqs7QIyFp1sSdSahnrKVOHomYT0dborIsoizPDQLo5kgaCROkgq9ldYT&#10;QyzmVXl8WhpCUVNFyuWqkfoXsmkylKGVZn9VhltRUh1Cwbq6lEqYwWSl+bMhBFT5xIljz3etvLBW&#10;znWtuGDxhTe0LT9/5UW3NS9bNz207+7PvXvnPT+JT55IRqZbu1ZSewr1rFyyaUdsZpi8k80dJIOt&#10;Ml2SLpU8Iq4JjEYKWiLoeXdEDI48r3hTC+aEpjWTlRJ+mc4l5eUpjhaLJAGfRM3CsGKvlLeEHU8X&#10;y6lCkcyPzaTMi3yb4kZJamu1ApXXUfyIOCsJaRAZDUu23ZTHgpzaS7Jk70PfbmrtvfSdn7rq/Z97&#10;02d/tuGK1z/1vc+cePmx6PSI2WzpXb4+EZs++PxDbUs2+UJdVgIYiZTr7qFWRKdgJLkcwgWxIRLI&#10;aokDseCKJYmUeYi6MphzRfzo+ZSPFodgjjWRr+tTZT0gLuJrMHNvMqQdqzoHeX+yOCK54huqhLdq&#10;QRStKLxJTVxqWBjohhwGh9Mz8PL9hVxmauTI4K6HyCAdfu7el3/29d0PfDOXylEhQp9zJk5/CMap&#10;FYtdy9YijAYadoykYZRJUSl7WEIiE2RNfDTxmutJhHkqawkF7YGk18x2MkOoS5XKNqATsNTKaRdt&#10;WJdr0jZyMzD0+FSmSoFo0Jgu1XKlmtFYNdHfp7oglNfNa4T3tIMKjYRP6swbcBhG9z85uOcxt7+l&#10;e+32Yja+/2f//MSXP6gv5dduvXzl5osyybB2EsnITCo8vvyCqxavu2T3A1+Jz45Rl6oZTUobQi8x&#10;pjkVunCdilJCWTHK8hCDq/GsyubL8zTPQEOJqRWZ5vWgFvxIqpWXqXiOIEQyjHBXnoSaMiaUGTIF&#10;KFh1mKnyyhct+InyM00mehMnQoqoARQUnZhLhVW8ULn09o9vufUDPeddu/WWDx156odHnvjpi/d+&#10;KzLRLy/Sm7LJudjc5I8//5GdD37TbLbpTCZaFFWwLJwo7QrK/1D5UaMYk3qGUXGWsieiNzXSSJ6m&#10;ajHZpAwgxXq5DQieuhkqClb5Gz5IOZvax9I6bJHCoPxJHqiDYsmYLZEiR0uqkgtkJqusmRehI4WZ&#10;BmUgDLHxE8Jo4dEf/NVb9z36/X33//vooadmB/Ycf+6Hex/4ssVqWb3pUoTJ5mnqW7v1/GvfetPv&#10;/63JbFt6wU3tKy7IZrOi35WfgdypMibaXT0j0QPaShM04jMRSUVEVa5DBI1mKFgkaBS9qYgLx6mI&#10;WF6JhKr+kLr3x994vXL9NJ9aa4HAH08WsddVu6WGilH8KO8SN8wAaRnwaMRh6Fl3icXuPv+NH/f3&#10;LrvobX98x6fvaVmyuWvlRTZX09rLb7e7mmcmh21uf7BjeSIWsbi8Dm8om55zeJuLUgyWdADEIkMr&#10;fqJUPMTh5lILokrFhAp/qayBlmgRHSdei76M1NP7IcFcDU0qnEgaQnU3qNfDofJeVWUW80JxsZ6r&#10;XOBx5eNIF05RnytUzcaqncYdsdXSoiN5b9XT04DDMHlsT9eq7Ze87c8CLct0OvfT3/3cS3d/0eh0&#10;b7zhbel4vLV3+ertNxQzydnhw+HJU4VMkh4wTot8BLykYlgJ77QCphZES5ZUZ6qg7lREprkjmpFR&#10;ak4Vtni9wYwNVd46hRfiHM1KaIZCbony0kXGobs4hkarFGFVFUFuCTQSVpUTkJ6IGuUwobXTTDu/&#10;Ae+dz2+UXdEZaBpesv315oB3dvTwTz91O5HcGz71s0Vbb05G0niBXavOIzvLHb/wxncUc6l9j9z5&#10;9I/+BSIa7e5COiWSJTpLCi0L8YFWsVJKUHKximTCoVraUdxKpfgkV2GyoFjRbqo+osinFZQVz8or&#10;uSuQScm7UFylMPh2LdUmrqGSXp5T/WHGQpGSjs5q0jloazKayTA1gA3FZhhNNn/Lsu9//NbxQ88u&#10;2X7zBe/+a1fPuqU77lhy0Q2RyX6LiWqzm3OeOLnfYnWhyJJhmfLSm6y5gpTTuAxkWYtnNalUXGaU&#10;VIIm41o1VWihzMt8AlXiCqNF5WbqTAoXI+l4l8oooeC0dykfU/L/Fv4VUyRfV5d0KSiIxdLkGr9H&#10;dEuGOKhWbXKZ3OZGibPd5njyX/+gddGaaz/+DYK5is5Cm106Fsulir5AMBaOHtt1f0ffGholkrNj&#10;bm9r++J13qbWlt4lVpdHVYowHRSQ1UMEXBKlerw4ic+UgAobaekrZXjkGWkAKelKRou9RJu/5Gr4&#10;HC0UFt5GpeolPpZQj9CIf0Xz0WwoDja2RJpLmGnAVSUUZDKNV9SYmOGOCl+iTfAl9ckSHNkgF6dR&#10;iY7GyNWrfcveqZ++Zl/OnTW5LE36K9/1dbn9Z6feiA/ODDzP+evpX5WrsfAr/KH8j/qN4QdtlLR+&#10;KH4SrpnP2p+beVYvOPNkznqB/KKK9vP3Xf1Ve/38N6ifRNsadWaTsSNo/dxHr2gEEV/3e/915rmq&#10;05CrPzOP9MuIqL1Bu4r5N8//dg6baxSUT1cW6Zw7hzieTkSffUqaWygO9gLB5l+gdTmI0PN/rdPE&#10;ajFazHr6p1r81n/+48sbQET19WccZxCk/iy655zXLPwq16Txm/bQyH/2551+sdJv2rHw0wK5NQq+&#10;6hctPL9Qd9IoOP9i9c14PKhko87tNGFeaHIkiyEzqA05fiGBzj7RVyejol2doerUUectZOIH+avW&#10;YaiMg9iHeaK/gl4Ld4oTOuec1J+05xQ3ah+sMmDyr/C1/M9mNTpsZpoA6NzDtmiS3RAaaoLwasfp&#10;W72g0xZeNk8CRb/TbxbCLVBnQREqE6tdt3acyXFiYxWRpLCvyKM1xy5cvPrtzJPUPkYJDN+menKY&#10;KXU6DHQ002hLYMh074KMN5KIry5H9cvTeEOx0sIPdaIoT0Pju3NuhPbieRJpvYXn3qtz5Pecv/OR&#10;6mNP3xjh5YXvMRpx6SGk02px2kh9VynIqDNRyQeD5M5O26DXmJZ1LjjjztcvVeMQEUYYZF4SFWnk&#10;4jRqvuqxIHhn/lXT/K8kpGaNFlhU69WcP+pivHCHFoSZF0gGw2h0O828iDZcgnGjZnXUQ31Cw/qZ&#10;NHun3WHkgYfGdHX1M38mOA0ar72SmzQrqx3zDKupydPPoqFESZ2mz5mce1oBzH+8SnRJkxI1U3ko&#10;P5wftBNQ/UsGh43CD8X+CglabionPv/52us0LmyYYVEXu3B9C+Rb4D6oR5bpNH/M2++6j3Kmsltg&#10;tlfwqUYp7b/nyP45X113/OY/dv586qSBMCYTGhCi6bJZaR2o39zTd7KuNLUTfo3luP7xivVewWFn&#10;E0ErSGqecp1tVbwvYq6IMq8uT1N64b5ob1KP0wqy/joxI4rXtOsWbpJflRY581CJLZWI1WN/gUqg&#10;5p+lJU8syBnEqzueohLk9aIaG0NDyLDg7M2LgaYmT3tnmtqa91FeqdiUDjrLZznDs6tfz1lewIIO&#10;1JhF1K6ywXV9Vv/zaYZV/qHFZHQ5zPyAD0g+Qizwq5mq04pXU0oNOU7znNDiDEbTNONpu/wqhmT+&#10;7/Xoo+67KIukLIRQjstFoWqlEaUqFffV/3ja41NKcJ5d65KoTISKEQ1Ou9kuDFhhZIOMw4J6qQu7&#10;didUW4F2TooNGybN8xxy+mzEFp++OHn+FWJ4pqidy5hnmgnN86tzep2/FPkWTLJGtvr9EWY8Qyx4&#10;Jz4gMwYEISQOGReXcUmReY31561f/e7IpyyoQ+3v6l424piXodPqfZ6v5kl1tqd8BgHVKZOwkqBX&#10;qXft/kugwOmrUEVl7+sfrexsXYDn5V1dubKhmmxqRkuxkhDLaTM5zPpcvpQtaX5f/QPklYrXF3xC&#10;zYJr7FzX1PMn0wAqzlsMRYhXeovzF1ZXLgskrPvh55K0Lq2aGtAU5Vke9RlGXiPnGT5o/W9iE3R6&#10;q0nvYjSvSh6BcikmRNQArxaqQSmVW6xLj/YRZ7hldS3TSHGeDwyUW/VqNlQj1Cttq0YpycSeoeE1&#10;hahxpeJUfpekqQBCvdqhecZawFc3Twaj3W42mw25YpneqBoleiEQ5CNE0Uy59s+8zZd7UQ+O1Cmd&#10;daMawIZ1ui1c3QLjaCTTePMXXHz9D9ILMU+C059zOhCp+3eKnKe58hyOVGpNElkmk9Fpl+FwTDAF&#10;FrIyKr2wQDJh7HmOrd/xM0/vLA90PmRsAB3PFbBzPeF5N3uBmgv0rUu0ouDCk0qGz6S7UEGj4GmH&#10;5CxvqU4+XgcKis1C/bNcLCmnUTHgOVysvhSmFvu8wL5aBmNef9SpWtcnDSDhWaHqmQruXD9R+9tZ&#10;J6oE97RKfVWGXch+LQS0C26ARh8ITCHPZja4bUbqLBlaoXDixYcW+zKvEJSSUHdqQbVoLqCmVTVN&#10;UH/J/A3VTrgxx7mc+EpaaKeuXYbGV9pZz2u90ye78N4Fdq4bXe0d4u4s+CFCJGn8EAY0KA0orbRS&#10;jpr3chZkQPuqM4g1/6ln+EfqG9VrFpykRorzOXKqmYtzFI3GAwtMNG8E5m+zXp9XiYwzdaLGt/PJ&#10;q/m3nukG6mok8Z12E+5flmEfRZFaFSKKCTpDPyhjqwS23o1YP5HTX3f6ntUFSL1Fu28NORZkpC6u&#10;Z97lOsdpfS+vJq5y9kYDnsiFuggQD+fYII3t5jPd836gVmBhpM0OOBSzK/RumaQcyvPGYjAUWaCz&#10;dvmKmnVNQu5r4W5q4l3XMmdp4Tq3y11pmDjP3/M6kTTCafr8XNZTHHGm5eHk8eLa/ZYbtrZI38Mr&#10;uFi7Mwvuuzbc7TAbSaMCbiBZLPkyKMU0tP6q9eZNy2kVUfnKBV6Uj3il9Vtw4c8WmjrPnsEQjeFE&#10;7QoX8jQajU5HF2d7iPMZLU3EJKyiAbuzO5DuW5yjMjSfDhXSaffhjFy08J9R77ALRAa97LgwWBCK&#10;SjjS/Bzy6G45f1Fiqgu6SupxISs+b0w0eZ6nmUbW+V9Pfxc3pK58hQkadUjr22mLqZ3jQjT7aiKs&#10;Xcn89YieAqQrHC7Q1TAvXnXWqVNasTo/W60mhxXACB3khmnxATWLBcmYorp6U1MsU9s3krNb56kj&#10;X7TAg+eoCu018/dSy9TV3XzF2vN/agwZmd4GheLcePmMe37u2S+ofFFYAjZs6GhyTEdzRnIr9XtQ&#10;51KNpnw2qowYjkS+zK2oQpJKw2hGX8Yxmjzmyze2PnYwRhuxhHanHb8Fdjst0Wfqk9OpkjMCP3WX&#10;65/fICLaLMT5XFddDWlCILwj+u6cIKrOmQt0xKa67OYmn2cinCfYkFMXJ1kdWopVr3dYTU6rEeIx&#10;7Qc5JZM7/xKtusf06NXnd9Cs89LJtM1W58/TPFh3A7UPPVsD1g3OfBpMqwZpr+MHI4NJjSqZZpmH&#10;pePKQoSr9XfUlY3Dodu4KacM7GlmnL8OJWjoMtWZuf/k3tnInDQd45+cbaf4WK4I1KCScmF4k4w0&#10;MpdSqlGcyxTIsEqHnc9tefD54XRRJbrqHqXKcJ9Wrto5zPP2PDFxiZRTrjwslcAhc8lch7L/jdOK&#10;krRikoJ+f+WfaeZCWoZhzqtWLYZJlUcyf4c1SojO0eHcwYa372g/tvfON23z3HZJDwNSNL4pMtS1&#10;lSDfCANq7CGZKqtN1x3Ub1hkuXKN803bPb9/Y8fHbghlDt916PioAXxaJeJaKDJPqDpvz6trzXar&#10;nEXN4PeXzSZ6liV1KKdU1Lmtxqs2GppbsoJsTrtaQ47TMjJ/1lrhz0ADr6nqCXrUyIims7Uwzyhg&#10;Z8VK5coNwc+8c+OSDv+h3ZlHH3v2qgt6P3rLUptJBvtOawFNslW4qxOktfyF5w++4zLH7Rf4Ll3j&#10;XNphDbqtA7vv/4e//5crluevWkreC80pqkATSfWQ3Li6i5rBq9MX4nDD2kK137u2beNiDzgJzLRf&#10;u9H/lktDlbI9GrMZTfLehtBQp3/P3z+udW5pNlcOxNqAxSz94c3Ldh2PvXQyZrOcRiKkUb3Xb7jt&#10;isUup/Wh3ZPPHklvax/bu2ePa8Xt77mmPeA2/ec9A8OxCsN49dqLslqSJVQpVHANaUeUGauy9MHT&#10;C+o1JpsT99q6r/3Q9f7PP2o8HqZZTTN18l+ZBFBm+jQ5lD+q/coU+tJW6w1bm4enU7n4jK+p+ZH9&#10;6XC66rBJTNnsMfzpHasb0tCEVNRZTfMTjCgymI9yOA5wR8iXzpVwQRSAg75iMIWMpdcHUweGUn/z&#10;vUPPHYkyuuRw+pqaWqLp6j/dderFQzNv9MzaaXOl+3I++FClQS0RbSoULbR1liTQMVispG0sobb2&#10;1StWvDRsePi4/V0XllxWGajUEhBKCyr2OzMmEQOmaRj6b3SnZvNfvH+ymEuXxp757kOHMxWLy6Ex&#10;smLmhhz0TcuEunJFaNDHF6n6HCLOLrv1QP8o+OG3XdJ33tKAy4qHzHiKLmuyfXXY8/CeWb3R5LGL&#10;SWYkCLglq1lntZrvezn2tUmvzWlvctLfpspGIo31pJZcFm2RuDji9ojU8kczFeSivsmnv/ewcTZj&#10;+Z3zZGBcU86a7lswzKIZxL5rrrjmDxocFhO++lTGEVh5tcnVLEOU896lJgINOAyEWQgM+WdurtNq&#10;npscTCaTFtA2rYb41ND4yz/ypXfdeGHbR29b9cGbe9csK+aYnqCzHKhjslhUUrgaNXyD2pOtGvRl&#10;WT3p5NTszChUVO6SZmqU7Ve5RWF49Q7VcygEGegfqBTyoJz/105Ls7e0tjsK9qRw27wN0WipvVfT&#10;zdpDcyUMpqrdyrhSFFQx9RXqG+bblxtBRGYVYBmHueK1G63GGiiH4H9UStkef+X8ld1TsabvPXjw&#10;n+8e+PEzYwPjc05r1u/EbRGr57bb7Kai3Vgmge+0Gqz6EgGx22b20t2RzqJSbcaqxYLMmtwO6k14&#10;o3ChXDYK1uOAc6tOm95mkeZ0IUWtxvM1k+W7B2oW3wy5CU0eNT+n/uM8c84bbk2uxbkBlLZcyYvK&#10;ULRVj7MU6WtKSoPdYbFbbPG58TzomgWmYXOTE9P52ZMrmwo/e26oZnX6mwIBv/fgocPf/tlLDz04&#10;Pjd+3GWhkcOWDA8PHTuQSUzbzcaRwVNTI8dYP1DKTJsN+UQixj+Dx/fbjUVzOTt28uDQ8T3VXJxR&#10;VUSYGVFePNl/cPzUoUouYrOYrGYKKQa3y5YLD06MxKcmN6FqhTqqIKW8Sxnpr1vteRLWxRwH32hJ&#10;lRL5UgxR4D5p4Yri3EbpRIYsRDB1DCUVPYEWh8O1uLfjz95/Q7TWPDCT27B2RbCpLZWIZtKx9edt&#10;WXPeFsZ32Eth1uXnZqbBeG7pWjIzNQz1ASXvW7HB7grWDA6/3+/zeXqXrrXbXROj/S63u2fxcmCe&#10;qTvZbKbZ6RFmJBatXB9q7UAG3TaxWIylJ8KjiWSkqaU3maM+oJECHSpjqIuay10tOfa7LHiLC7qS&#10;V5nNurmoNZssMQl9trv/mvLf6Q8XYRB5kBqxeAzMUCxdots/Ed7Vn/G6bOiWBGhnpaLZZMmkoiDO&#10;otyhY61cttqQVSdRBxt6kKOZ6QmwKwxWBx6v2WJlUYXO4swCdVMpe/wBs6ularQ4TBWnRQ/0QzAY&#10;Khscdn97qHs53jiLPyaGTkYjs0tXbsgThKBs5yVZCzu29Dabq35mtuaf15IXitDiVBLkYd0U7ymX&#10;VjPO8oeGHMy/atGFllvWWc36oTHTk/vzZFPwH01mZE28ZWZ30rJHKiyIrYGAMrcy0QnOaTDYtHjp&#10;cmBkWZMSnRqgY0ZGwjXrYTB0dXdb7HawN0h0TA0fLeUS0FdBUoFmJ1V59Sr97OQEU6FmcZGrZ7YL&#10;MPXS7jc77NaxaFlyGHVh1cRcOd5KLYptM6CrFUE1+ioaN4SGOsPyNgsZPukokOK40Wg2xKPpgN1k&#10;MTN3XS3ksw4rzS/caGPvklWLlq3tWrTE7vIx8aUMo4yPw8gOp3vR8g19S1dGwrPM+VgtTBTl7BYD&#10;Iz4mT6vB6HLbDXarER4UWE8hcI3NDR6HyWbIcttIT6zacB5TmMMDR730bUIOVerDp8qUyy1+23A4&#10;B5KluJ51KZecoyoIakQDyxH3ArYvaGZ8gWEbRMSlrqni3KlYIuFx2cuVcnNHdzwRnho7arPb2trb&#10;h4eHI2Mn/MGA1Wo9cfClgWN7B44eNOF044Eocrgd1rnp0cP7Xh49uW9k8GQo1AzYhTfQhIHCmGC7&#10;CWxNxnJ4/Hj/sf1kehxObyDYPDc9Hhk/MXrq0OxYP+ZbmWdT+6IVIEnMjp2yU3jRk/02rOty3L6t&#10;wx7fnx3fu6o3QDK8HuBrVltJg9wRvY5yjVnhJai/1EutIl4NOQwjSdf5F5j6lq9y+Jsz+YLJ4lm2&#10;ZmNTc1cqW3AEO9etX+cNtaeLuu6lq0PtXV5/sGf5qgwA2XZXz9JVaFPQHro7QgGfk6aFjq5FzV1L&#10;0jjlJvvS1XxIuwosuDKTzdPsDXV3rjo/XnEZfZ2dy9flqmZ7oL1l2eZEydzb0Waw2KNFa9eKzdgi&#10;l0kX9OS3Lcks8dYmw4nxaBaMo6tWW7u8MvdrQPmZrTx0JqvOYmPDms5kq5nsjBvW9BadwVo12Ksm&#10;Z83srJocDaGhTv+xr+z0uEGoszEdrHn4YhFlzpE2QPOOjvHdB8fLLdvJOSDS3GQ1xyztWQgWFCyU&#10;TW/ZmHrwvgdSPW+ymM2CFqRib+DuieywKlhexDpoyjqrEUN+0laK66u5bMXGxDQsmskW25v9rFt4&#10;Yd/I5tVd5XzSpi9bWXYBojdIqpVyPlckyZjP5awWYETBiXBzA8mNAwbAJpdcGbRAmR9wO4y24iy3&#10;AYhCRi5liLoKKm7o9rf/fgNiZ/3Hv7ZTYGpM2j3TzIH6SaZGzRc1j+3cN2jouaJWYb2JILKr1IgM&#10;Qpb1AvMPxO7b1sw9eN/Ps123euxkHYoWQ8layxkqaXO1YK1l3PqEqzpjq0RJWeFN88mgaKQBTlbQ&#10;vSAHLlq6Iuld8+hPfnD1ei88RQ9JHlRlbhUepRVZN7NDI48PlS97nTbAogWfBLT9isyni58gqFBo&#10;SyPQbEYBKgNuR0AnyPJYvV03fvibDSCiRKPcYS0q0PR2PaqVMohBUluZmAoEjIBjVwFuMDCwi7NS&#10;ajdOrqy+sK10t6c86tDnLyt/7/LSty4ufHtH+fvbyz88r/DTzdX7V1eeCGV3m9MjAELHc8Vkvlas&#10;mUSVsu3F4UY9etj5aAcSnyyILV0yFmtm8BSjmerwTCacyE9F0jSFJbJstqhm8qV4Igd+xshMMpwG&#10;CEwGYk1WJ26W0eLklGjkSRcZ6DdXjVbSELGsOZ5vlHWej9ZPh1J1B0xZOZpjuOdVEGCtRr8+2l4+&#10;trH86Jbs97alv3pZ8c4Lyo8vrrzoMQETUtGnxnSFsKGcYRPNRJiLZ/zdXtY5mC9nYtpmsTutNjfd&#10;DkzxlvU2MhYmPSC1xXwWtEgsAbbb7bYD4Gs1W5v8zu62gN/p6GhpDidKcymg901+r8dqtzOnb7M5&#10;EQUF9EbjjpQYZVYfgNRiUXWR1wgZu0N8mBZBN+KQqXeTQQ8Y1zwVRaYxjmW9nchepzcHTclN+btX&#10;h7/SevKfl819yx9+KFTs9xmzWJKK2cPSU1aJwj4G5p/dfiQJEFlQ5k6OJAYmIlhqps7FjS/hrnDN&#10;CFoV1cnTgv1qZUWG2YJbrvxQNlRhT5OgzpbKPpuRrVXsnvK7jAGnjcwIZ9gccPvJD3kcDu6Lg/fa&#10;QNS3Wi2gMZJUd9hIQxpiyXymUJuKZLhNzT7I3YiD7IOBfnyFBYLnYikZ5A76DPG1pr3XmH7UbI3b&#10;yhHH9BPu4szSLm9zCxionQ6WiFpdkVw+lgHGD3BUE+FCOJk/OTITTYNUXMmX8maLoT3oNdWqBGug&#10;sdgcpCnRvIKzQQWsUMihs3AG1J4GSCF+Kp6jeH9AAVDwMZnLlYIM4MvKAdbVcJShbyKTJ13S4rO7&#10;gIQx67wuYe3uloDP5cS79LodbSFfe5Mr1CQLdzyuBllnIDx12bIhV5X9fO2m6QutL95g+PHVte9t&#10;rT3sSBwqZSJkpTrb21ubm8xGKGMGviFTYLNbwYSPLc2sgIMZFFBn2euxBH0Op9XU3epb1xdy2GVP&#10;kr2WN1IZMDilqMSihnwhkRTxZwNbOpOh4QFPGQWZSFfHZwA7LiAS0C2aSIXj6dloogQLC/6nVEyS&#10;6QzxZjKTSWTzpBocQAObTA5y5fQBEDnWqg6L3m3nhur9DkvATXqsEWzIdxhSVYfdmN9oO3S9+W6M&#10;w5rS067y+Fw4MpdD5uw2mz2eKmcLKJwCOIbT0cTwZCSaLNCFDgwie98YDosNHtjSU17c4fd7XKpd&#10;xoSDnSuUE+lyNFMMp4vTcxG2XwFPla4Cn6pLFcqEH2Q6+jraWoOepmCADyE2b2v226wEmyLXXqe1&#10;JeAP+pwaogbIWZl0bi7GitdULJEbGJrcc3RgeHJughNKJUneyR4rky6dzuVyeVATslh9UNczAgbe&#10;gMP4Z29evaH8VEdhn6kSCycEdamAVKO34LSajtWNifDM8lYLTqGAQOv1Ib8r4LYRZXkcNrLflAP1&#10;xbjLVCalCiIijEk3ADYe3CC1KAW/kqyiMZvN4VPyQw31a6hmM5nZWHZkOlpASmGaUOcLL+y26VOw&#10;LkrSjRIkPUeLlBQACN6Rd5OJdJPgNlJ9FEiSyTAvpj5I3FlDk+TZRQYOVqkwPhU/MjgdRy/WKsmC&#10;5SeP7WvAZiD9ri/fyroo0k2QDf2EfidRqtrAdBYj694Ed5StKXAHbGK3mUne0xDCtYNAKZwMQghY&#10;N9IDI4h0AkxFMgewXSnvCYgNhOCT4eVUOs88Ra5YKZTNxWIpmUxw6cR2KzZe1Lfpkr/81OfXd5Ta&#10;g65YtjzJtudMkb2I6AFgflsDjqAXT9vIJ9jt5MtNbKxRDWKmHMohU8BjD2LZdaXpcN7v84AZQFrE&#10;7zKZvd23fOjfG+An6kd++gHZfSvwVHIIKmZFdlRganKFEg8IBZmw3Ygqik8rcgC/DmY7Kx/U8Jfg&#10;+XBt6WxOMPSJdiRQkRSK3WaNJ9OEaTAxrCWWNJPO5ql3WZlLMevKhmJq8brNlo4N3/jqt8/rrqYz&#10;gI1YwykSRhkyN1jg6VhuDvkoF5o8Vr/L0hpwBtxGtu+m0zKZywkQvGeLxYlZATOfnstsXt0d9Fkz&#10;2QIJ+K4ly69675cbQcQ933w34HHAXmIlMZwYQqIRAntuJn1eXLwE9II1LHZTwgMSM0QICnZJGJYq&#10;L7u/EFG4BiuhJn1QoLAJJgi1QL4LzqyvViAHbQIoTTZVoBwdDjfCmMtgLmo4U+iPWIqeHkPAw75x&#10;K0GI3QbnlsfmchH8gIKsZpkOpz1OqdPbcYwM7C4tzkaSboe5ryPU3RH43Hf28gnIQnvIxU7uG6+5&#10;8nUf+GojiPj0v71VKhxkUUjHyU86zlagMWtU8aTsIT/pamZpT1AAj+Cyg/6jqtOCYCXIw8KbvAql&#10;BflhULhVocdBeklp0UhnNOOysH2JnCAr5MC2wnPEbymb7A4GBdKphBFIunJlYi5JhXY6ml2zKNDZ&#10;7GGQmZsHxakrxJKFTKEUTRAT0oVSTVDGqeFy6zDx3JXWoLPZY3xq/6TD5Z6JZKRgqCtfdfGW7/z0&#10;8QYQ0fiB287HioghAedNUgzIIT/JD9KUZKDQLvBHNBSKEtQbBT7SZIQJBdtU4P7wbzAegkPF1QKV&#10;j+jLsipCWwX/hT4lQwBvCsiQ2lgBj5N8xf4IR8G81Yrb7bHbMcTV9pCHW0Va12wwwWVsVpHgGNBP&#10;WYBTzWRyyVR+NpoEZxBZmIllGbgnCqoZLXOxwv7+CInhoD/Ak7LphX/M7omJyUYYlif/9a0wDUpQ&#10;EnRqHlbDbudXAcdmgwqWUV2vBFiqBI8rJ9h0Mj6rUK8rFer9AvpYKVlACZcnJXWtQiCIiJMo5kc0&#10;AA6dyQoToR/IAGrg2AqhEvAQkj4WmLxM+rXCFAZvN2KaUbVaOoQ6Azw7F0+ls5xUhRRGPF0cC+Pw&#10;i6eJ004CB7eczAYLtfEugZlat379U8/sbAQnvvumTVp3IuRQKKbSu4TXpiDR2GYJd6o+OUbF8FDE&#10;6siYGNcloH8CU4j/QeecIKapV4ljxDNqhRlYVyplSoUJuy/Rh8DxwWY2K+l0qtKSMiPeof6P0uBD&#10;LVa72erkpuEhENURuZAHAxAeSD+VaS9DVhNLhRxWn0s6zpqIOaXCxxdJhkJ8AYO8F+3BFzU1BYdH&#10;xhvAicbfuXa1bJkGYp3dLPm8MJageenA7sMzNFN1Qflj+Uol/lcpC6wj9xnng1YyclKCd1YRh0fw&#10;jXGE2NBc4JUIXAnHl1VAwhWyY0lYTv1VkmBkq1CJfB1iLqkEslvkORBt9mYImBjOjd5sLOEdyUo0&#10;PW0tMqUG2YSZKcWYjMRMWC0FQSpgnj6HuS1IMzj48YJbjQKnq7SltfXEqcEGEFFqO0poJB1GZI8X&#10;winCZFQtKLGbmYqgSU1XE/faZLSwUNDMGmcsI80b2A9+M5KNJO/HviSV+6PQh26V2qHViiNugH/J&#10;WMnqL4w1HC57gWhvUEN6+Fb03ZGAIeQolwk32J+ND5ROhIk4yHSlM/yWSSUzqUweM5QFDrlYEY1M&#10;BdFhJXbG6+9qdncEPPj/PrthcYtlU5+rO2AOOgx0BqDoGxCu8BXGd1y/DoupSrx6qXOStMY9sUgV&#10;kgskY6XGYQmbyZHQ5SS7FMQBF+kmdy3qD/FX63kEDVoSCmpqlncqtUCrtjaXQmCnlbZoNeFeEHvg&#10;MwlRZUsnyJZi24iLsCFWqYMSB3FzzE6yN/pqCWxtXAOFmCw3gP+JjkF/mPQeN9Ki89EHxUebHX1t&#10;Pq/D1N7k8DmMzaHQC3uPN4AT9Q/84xvR+Kg+1c6n+l2BnAGOHd2uq4I6g7wo2sjziK64hrLBFdoZ&#10;kUllrFmSVoIToZoYcvExZc0HxgpVgLuJvZJWd6luG/gwXoxO5HMEK5qcj1rvI9CVNVDSeAGvhbpU&#10;t9kQZAS0Ea2cz6dEserVIkAxR9UcKydBZaJzBeWQl3WwWD+mUulgwx8gIUY41N6z9GN///0GGBap&#10;mnEesrashvrXkFeI3qRIgVHVNlXzf66NLT6qDiN9YIgqpgABx3TLRYuVELpDIEFzVxsz0YZ0VeCm&#10;CP67FPFlnRUxIfJLCgd9WCENWCTezfGAProK4sqvhCeZciGrqxT06NX4TCo2wynQcItryB5Udv5g&#10;glA58LjwsslE/4kLfBejCXcHzcTpsAarOehB9zRGnEX4ZPOycpXlH6FcjSq5TfKg5ADgQuRXak/Q&#10;CwcH/QWN2ASu2BZVhxkRQ4RXJ7Sq4s3lNRRZ6Ik1IDKUDUqyHk4W/8jqKFCHIZ6yKSzxg+1REmKE&#10;BJeTlBcT45Iqlu9RPhCULWbCJGpIOEgZpVTM5XN8kBGuLWfovYqzeieRLGEcC1n+6nMYvHYa7qVt&#10;qkFEzBdYA1Vk8wZpT4pqbEwiBoAKwGAKrViKpHhTcPVINOcKxPxIivKHiJ3J7EMZ2aKr3EYxnoJK&#10;rDYSoNeQcGwMSkuCSIlUxD8i4EUHi/ArlEZehiegHGsy23JnaESRrIyOmT9OoCgfIfcta6hSJxAD&#10;5mSQrVZJp7LpdJazITjRc1/4KZdlfUuVlchFVmylypL6bcQhZ0jwgaxxndIWIr4v+PSy3huFh+uH&#10;4Mmu4XKVcijpGZQ5gizpfrS70aStrhDEB22/W61Gdx1BCLQVhU/ZVUkzVCWVBYfBa6hHzJToxxIJ&#10;IQt+ucdl83vsDGvwd9k4XMW5AaGfo6AaQ8R8c3Zsh8xnyJ6VC3or1hzCS8OTiXOQ/lLcKRiVIJ6b&#10;KAU/XoBubshh8Lld+K6cBOKMLRGgXhsFJoFnluVuqkUHs4Om5yElS1lQDftAEjI9tB6QzcdMy/SF&#10;SgBiN0QzQB3IBQGgnLbOVZxvtXpLwbljrBTugdpNJUa/3vyBQyAAEHh8fJ0DlcIvMhAtTXl45XxN&#10;qZBk57Dd5XF4vHA2zhAnjXsd8pIf05Y4SQcE3Vj1OOu1pyOJTKyKuAfiJ9rJGNpwNkhh4d85ZRBP&#10;CbM0Z+D1Knxmg8AkoUbxEGEo/ELtzVaIzD8y/Cj5UwwR4biQBrfZbMHKqz5EfE9cI2EghFeFPVBZ&#10;4naohgPPZ8J3eEn8SuGJB7QjMpG1V3oZ48UddTpc1J+ttYL87AmQGjaxMRVtKDVnaSvgY7lx2DxJ&#10;SDbkMFTLxXQ+nyU5Irktcq/IEJ2yhRK6jzIvco1k420QF1uMkNVDHzIxCsvWkUaSWiDnsz6U/Jhy&#10;AyEjFf0cXo0BvxJ2hZXgCDxPaWcW31PWmMIiZMlIL6Lb8NdlCYNqThILxl2jLQA8eFob6LrDKCkn&#10;VMcEA+LCR9EnRe4Lr7RSyFhqReozdqebuiGMzn2iyOODR120tXBDGlRkkWQq6AEuK73GRsIyGETx&#10;D5vg6A/ilkobAnU4DrxfEoPSrSg+DfqHna74cSaujQqmjB0YjVwhmT54S00M0NFtIv0jS4bxWXJU&#10;NjEdQmuxx8opp8tW/g/wvqw6hGetLpcTt5sDIiMZfLLd5rLZnbTaIOpOJ1EVrIw7AWiJlRxmtZDC&#10;Y2dNkc3lwutk+R8BGAUG7g0qqiGMKENi1CqpAFu44bg1Lk5cKixml4sKCviOAiqFPSHwSrPeOkeX&#10;DAG1tEtAmyy5KDilUstk+VMulS8khavTxkrOWM2VcqlqWUor8AgupAQwjMcQPIuZIlIWa41RRk+k&#10;Kf9JEKJHHFLUXBcWsotbXcHc8A86W3JFNSNtpSS1eQKXSDIlaORq0cRqSla1uz2wulgWOJoUcqPG&#10;B+gBJP1Xy+BHq00LeBqpTI6qBQJO0gF0pBwxAJcqoZse9QQfyBZwtcZeAm2zCQ3AmZMXJzjDFMic&#10;qFoKJ5UlmRKQD5aNuILsrvZeywgc8i01e9GBtUrAbSV5YDHqXLA2jjrdTKIxZdcATCtbiwU1Hs8R&#10;RyaP8eaW8BV49rKeCeXMvcnhAGUQcYfDyUdinrNp0ZIN4kQsmkJ1lLwWPMLJWtBiKlVAxp7EEjfc&#10;YiZZj19iRc0pBHuyh7LqC0bJsjzAqLeLFywxshQCaD7BOilQINkTjLkxMm0iBW5JX5jJVojhUkA4&#10;NeaBIAJklk0kRjaqSUMxO0A0+DXuAg42aygFxEhv5EtJdGBzCMftzBLxUfVkB9RiPXCtWKDckmF9&#10;QpkGO23DbkMOiVUlyOO8a2UrGN86ksaEpWIyVOMBBoToDClGAmV5Ep6egK+w8bYEDnNZ9S7Qo8oc&#10;qYn8K86l+IKlAkM5OnErqVyJepQ2LfA2iowFVrAKdECIh6+Ag0RfFooUWHgf3o7aOy5GRjivJJsI&#10;8EBFqUoVX7adUtFGKcsGVLUcB9EhLhJXnatQdy6bTgK17Q2GsOINoWGjtEZjLuZVv6UBCQj9J384&#10;rn23ylO95scvWUj4yj9pz4g1nwffr2/pq5+mNkc5/4tKpnNoL1b/1X/hdxc3gIgySKs95kdj5wfZ&#10;1XCXVidZGJBVv77ymH/L/BztOa9QYYpc1/yt0n4/93HGu+QD5cXq+7V3vdqhGrcXjle8Qq27acRx&#10;elxBG4mbJ5yi3Vm/nvnMwp/OfL12Eef86ZxfNWjiM4h+1s/aaMDCnVPmRBFSI6j8V2nL+dfIHxZI&#10;Nz95UZcqcScaNoJxxp1aYA3tnOtVJrmOOmLJqzKQxmXz75V3nfuy+nUuTOjUB33OoO+ZpFRXr2mX&#10;+hs1MqrR8YUn63J8xqvUHZA3q1ih/lMj+PAXAa5pY1bzbKX9vPDrq3LfwmteFcrpF4jj6dGes/j+&#10;LPmtT66cKTGKQMpvrTP1q4q6hEQNOtTUR51GZxLil0vlOW85V2Z/wQeqnon5h+JLbRz0F6m8edq8&#10;QtUuzATN85zSI/OV7oUGaq2024BD5qFeTZH9It5ZeP7XU4unJVtBvp7x0EBg6w/tLipgd7XX4vSH&#10;ayQ45wzrT2gcqY0F1aH/1BPahLUg4DXKsCxww/wPdeY4R/ufaajr4AF1Nnrl6xc4bH5I71XZWuhW&#10;50vtu87SpSpRLi0WCjv/FeKiZqaElgr5ZeGhWSFlUayWmp3VYA05NHFWD3Y2vurjVxjcV1DorA9R&#10;WCJnoBKf5vCzjMlZelZyl/NmV6S+bszVDFodgwwWVndADm0rQV0n8D5iaScNFnoZCWrMsaAT68r6&#10;jNu6cH9fVWmeqUDPUaaneUObl1WHhsxy5uO0ozO/lUF7pu4DCTSCwpmWGSQNU1W7A3UrLf2lkk8X&#10;+otmkME+PdxXAw+KHAAN+ZpX1IBD80h+6dctOGPqZv8qi/Nq53ymO/fLlG2dH1/5EUpQtFuliYsk&#10;sOtNVnVPUjJMLqp7VXJwrJrTTE4DCChfoRmWX/7QrnuBH88kw4Lr88oX/JLP/FXm+BcR+mw7ruyU&#10;MKnMMVhojkZ+yQbJTGEdb6tRVDzX/3q189fIt3Dlr3QJX/UFr/ik02yhyslnPM64i+e+SwtSNP/5&#10;nPCPbyVfaaeKT98yuV+BpJVkscDtC6KhNPU25vg1ifjLhJCPOGtjjXqt9qT2qHOyUo3ziu3VPSSx&#10;xcCUCQ5l/QV1ZarK+AvSoKUXKP5RjcCswIAVHVWX+led9tUbNNqnFMsvo9AZHKjJdH392bx+XFCT&#10;ouYXMhVnk0i0mQouJLN6tk+yYIPqAbEaR1APwXQSWKf6Fy18olAXabWbazYp5jOyoH3GmbJy+oIa&#10;xImaPzG/jVQ6LWX3x7mOsbgU8hoNrVl7qNdoZklzmrU/aXykbk79ATfNv1dUwStc7vr2Bc3uqq+X&#10;MzithTWLrYkzNWjy5JRPZN5G7ikKUfvGhS/VjJ/GGo0iopyuKumob5S4QoGTLDyky0kBjNYpdYar&#10;Xf/TGf76mRmahU84MyVxTgrndORXp9oZPKyIre5KfU6GWq0C6SBjTtWFupZMac8DPojWFO2hdiHw&#10;4E8NIqGcg3L+F8L8OjCFFj6dfl6aFjV85nMfZ7iCC+kTTZxe5cWv8qSmJkU1n/WN88/UgziDQnlg&#10;uld2lcN7VHTE3TnH6YJsp7OjijcbcwiHnRU41a3AWUGY8MT89Z8VnJ0t9XVFpknWGfmwswOzV8nH&#10;Kp7TaFnvJpGftU+o1ZiBdQquG20tYnVkyl79Vb1eqUJNiUr0DVmlblNP/zZMnDXX4aw7Nq/g6srl&#10;jL/J6+b/qv147jFP/Ffzyn+5ATvDGqivgTg0VbDGnm466tHgAc6H4nVGn5eBsz5WEVFbDd2wgEWJ&#10;M+dcw0G1OCiDnsbaEm9D3eO6h6bINc+Pmt7+JXb9DEZc4F1lwc5wfRa8HyXLCwZHNTPrKqA4Mk+J&#10;8isDiCP0VJGfsi/aoX5SG/3UeYoga2hikv2uRzgNEmdMIV/qyY1nR3clZ0dp8qNoTh1TbwbX3mGk&#10;F9DqNFswiTIrIhMT2ulpOkxdx6tqnl+X6+ZtaJ111GfRemanD4ViNEVR2Ykj92vBw5zPb2t01Hig&#10;zrnimdd9Bo2sDVKK+n9+IqIv5gEUOfnyw6MpXdPG11WyCZo6srYWq6eV6jijFUVr0Oz0qJlxekwA&#10;SFOYcrLNnn4NBfJJe1cdb+yX33vN/T2d5qv/pOpzAs0i4+VcuqQPmHtRyk1jZGnH04il1bsWvkae&#10;V39TICqquVZ7tXT31j5xbWsDqn36f3oi4c9Prog+Edn7kMNbO+TacWqyWs3HaTbgfD0Cs6Ar6Kx0&#10;I7hkbMAQM/qtvmbm3YE5NLsDZoeXWQNam6QZUwYBYR6ZSFOXenrL+BmkfZWiqWqXN5iBT6BiT69t&#10;VWZAzubxeRrOi7LYkbO/Y+HOKGLKgZX5+LXNjSDiv7+Q0+38r+jxZ/cdO3lle+XlnDW05W2jQ3My&#10;ssw/hKI4t9JejjSLoK1c1jU4OOwwgppjpGnf7HADgJwxBWo2ZkODwJbUHEGr3Q3tIau01aphS2nf&#10;opdBNX8rPlKQaxpFBD6Zl0t/ISgFSluoRtDT7KY48VWy1PKac56vl6rVx/Lnj13TECL+1+OjO//5&#10;d/dNxG0ez3p7Znu38fuD+u4L3hKPZLlkCMGIg0yoMPJOq00xE/BY29tbjvZHrTabA6gpHdOO0tPO&#10;wBqKzOd15gzuotHSbClnja6SLWBxeNGmJVvQ6vTQ5oNaxUeRbkwOGt9pDpd7JTNXVT5M2ZQ6j53m&#10;Xo2I8+KskZ+OSDNzHMy5CeOfWd0/U6F89KqGEPGLX7//oS9+oP2i65iHHJ2Ob7dONJti9842L956&#10;2/RkzOpwYE7LpTSyoaXocul4e4unpbPzyLEwfCrWXVc2WX2lXKRcSHtcru7u0OxMjAE1Wt70tCti&#10;ngyZFJNmjkDAaS4Y7CV7k8PpYazf4AqiYisGM8BMcK0aucQ/UROG8+PUGsU0oGhNQ0iLHu2KOsPc&#10;5BB9YqA3mqw2bmGdrevtD3VKNoiIf/q+9710YNeGi6/Nlw1gnZ144aHLmkvFfHK/Y33fystOnZpE&#10;3ZFoUkBiNcbPgD0s57KdHcGmltDR4zGBNjaUAFxiMILxArr9gbPp7AqNTzFFVjYYipBeGr9gWEMh&#10;5Hd6PM7R0XGYuNVjyOjcNIMVqjqbK2DytjiYdLM4avYQaG4MuDEDJzvElcTK9AZKgW5dh5O2xsFD&#10;u/c//rPhQ8+1tnjcTrena9X22/9YAlU13aqpRO2Hj1zZ0gideOv63paLrvP5WtM6ezU5ceqlp9Op&#10;5Ae3dxxLV/YVu8/fdk0uETfZ3el0gTk7pi0QPJoNgWHq7GoBpqF/OEJLMaePZaCtWtI01ZrLWmvv&#10;CA6ORopFpngd9KIzB1otJSuVfFOznzsxHaYhDzVYoNcWQ2Qxgn5vXNLZOjU1kQChzGJ0efw1RwuQ&#10;E7SfZc0Bi91Lf77Z3Xz0paee+tlXw0NHGclw+oJblgUcfLC9af17vgz0htxqZVY0dQslP3xlI8TZ&#10;2NcRuPwNb44ksja3NzF4aGZyNJnKTOf0l3UbJ8cGzK3Lyjp7KpnmNgP94nA6vH53UygQCvnB/+np&#10;bmKaSaBRzUgZbXECzoWSSicz2VSqtyuUiidKZaAMsOtlmRM02VLJmN1mam/riMTpxzNK61zVVih7&#10;0tlsLA+tQsl0OQtkEQgusVhybqoQmyxEx+356dzwvqmRozNHXwiZkr7mZrfbGXSA2W2RXISu0rb2&#10;KqcPtEvgEUD/0yJDoeeD3/pcI2b73vGW2971/g8+v+9kOZs+8vQ9E2Mj3FtHINTtMm0J6e48EfGu&#10;u9ll74gnwbUy0nQNLaSn3CjInEyrtAbtLS3e4ZEwLYGqfZ3ORmlfz2aSDPAFm7yHj43W6Fmk9lYC&#10;UcNBU38xNxtobm3v6O0fmqJnnoFHmrX11XylmGKsrLW9dWYun0wljbqceKJVXAJLc4vT4XTNTIGP&#10;bHIwX2q15nNxvzkTy+oS2aQ1F8/bmqzBTuBmKu52l6dZ5hbcLbSSf3BHoBHi/K///qXzz7sgXSw/&#10;98iDLz91fzoea/N7/c0tkVxtkTm1vkP/r89Nr7j83bWyM53Ly+yrXlY6cOn44OT98IR6u5uw24cP&#10;97ONAFgCELyoGcmArgDB6wNBP+PRyURcJrAwBIKuQ3dzxukI+kOBwcGxXK5kYl6Sllh9qlai4Fno&#10;7OlIFPyJZLZamBFnCKyHYsnt1gFNMBNF1ebtYK4xCilAO9bONh8gq+GZKeBQPTYrjad0qDpN1Wg8&#10;abLa/+MrX2oAEQ0bNmwKNgUWd7WmZ0dpWXVZTYGmAPe9NeAer/pOzdRuWOI69OR3mkKSjmcAQsFT&#10;Kv0tGT0Di79PjccZKVm+vI+O/prRliqYoknQVRLDYxFWORw7crJUTAA1MBun9VvAgbD4oVAIs+Gw&#10;VNeubF29vKUjZG8LGjxOJmew0XYoa61FvTY8b10ln62U8hA4nanNzEaagyafx67GMGXZCa23A/1j&#10;mUzcG2zNVFwTGXNe11Iwtk8XWwIu1ybz4Jnuzmv3syEY9LuczigAUtEwU2lBt9PpduM0wEp+v2ug&#10;5GvyBN601j+479HWVke1nBF4FxrLsxnmGySlVyo4zaZDpxIer6u12c+sEx3ZepPHDMSiGRAHe75s&#10;PX5yqD3kZDArnXdFk4aJ2fzETHFqLn/0VPjosUmH0+xw+QB4cXqafAF/W3uwt3eJ0azv7LD2LW5t&#10;b293uwX9Cle/ULWNjScxNm6KezqZiMOAWF3+SCxXLCR7ujF07lw+E4nOjAwfef7gkc23f/i1I9yZ&#10;n6wfHBwAs2/XM0/+6GtfysYjPe1t7lA7o+EwG1MlYOrPjQ2t1c+MVKtD5uV9qy4ZHhihV95qdTKm&#10;g6wRlzCYDJJrrVxYvaY7Gs9PTEbAhcWCMwsj8A6gt5QrLltl5fKecEwH7cDKsDtd3AYMuuT/Kpnl&#10;fS3RRHVsOm02ApRVtpgdgMkwP+N1lttb3eMzYBVUsOVMXMh8dSHu8bpZaJROgbeRZ4VDnoUIhYTB&#10;CqZQKj+611ZNh0ylrSua3v1PP9Lbg40QZ0Z5mIAcOn6olE37HAKCiOXAoXU5XalsHogzu7f5cMmz&#10;urVFN3no0Z982WEKd7cY/c5UwJH02TNOU9oJXqwlbTZVThwb6WgNgC/FZC0zvQQqYMLKtGMVq219&#10;9qmnXbYEY1lGk72Qx9wLfJC8wGA7cSru85t7Ol1AmprNTtIfeVkqaTh8bHzvwTGcm7lYcXxOPxcp&#10;cpNyVe/UHP5obcnilra2Jrujkk1PRkf2Tu29LzDx+M2LKm9aFXjPZd1rOk333/2DBnFiNBoZHRq4&#10;53tfmxw46TRWW3uWGp0+GMRitp3sH8SqtjUFI+lsbKR/kT3laWlq33rzqYQvPhcmlmEUQKLiokwZ&#10;C6qIVLJAEgL9Hen2Ms2RyxVNNnexVEUgjx8/tnLZsmUrVxw7NcXtcXs82HGZYgWnLZvFkVyxPMjc&#10;wehkCjZnsB5zH54atLmDAY+/tdUeTZQTmSJFl3LVyuRBqZQu5iKmdP/46FCHK7+9y7W42c7A1vh0&#10;hnnn1auaPnXv0NN7BzPpZAM4UT8yPj6wf+c3vvyFJoe12efxdSwanY16fQHmwg4eOCgpeIEgqM1E&#10;Iq266KpW18G8I7T6KqBBjhw5ziQJY2KLFi8H8cLrNodnJ2LReFdnx9o1vQP9g8NDw7zAYrOuXLH2&#10;5InDMzMzgD+4vc6+RX1jY9PRSJQBpL7eFVZ352wkTgoHj89mYTKuFIlkm9q6bQ736OAhN+CdnnaL&#10;oVAqzAZDPeGEbmZuXB/rD0enPZXw5d2mtibBWMXNBoIsl68s7nS2drn/7McjB8cTCRR9LNoAIhqv&#10;uuqyUmxi30u7W3xu8PDNDs9sJMYsGgYnFk+QZejo6AASU292nMy6Wp2WS5cFd+3fm8jXFi/b6Au0&#10;ZjO5aHiys7NzfHR0enaus3uFyeo6duS43eEMNC/LsU/EFqgY3SQHIXQz1+f1+fyhE8ePjJ/YlU/N&#10;hWfHR0/umho7YtKlxocP59KZRT0tlXIKvPS+7taZmUmP29EcdB89dghgF6sxt2/3k7Xpl3e0JS/p&#10;1G3rZlrTxhw5HA2EWzxRXNxpW7zU/6mfTUzlbJdtXh70e481BNLFeM1l2xyV1ODxY51tbTan12Jz&#10;RVJZYgu3zZFKZ5iL9Dhxykjx2ZPmlkgqFYyPdgTsz+07sOniy7M5vdVhjUQjzW3dU5OjoaZWcgPl&#10;IigXRXZkbN+2uVRhsskaS4LHZJqZHA80tSYyejCVpuZS119xye3rdN22bKvb0Oat1tg/MjcSdOle&#10;fu6RfCZezoSnRk8O9B8p5KLTYycK+VQ1N2Mdf/mKnurN6/0+m7mUE8g2sg4AECWK+tlIflGb2e61&#10;/f0Dc+MZ8/YNfQxkchX7DjcCjcR4ydbzW3zOudH+ptYOXGUSTJFojFkyp9MWjcdJYDMmKSgapRLA&#10;jpiLg6PRta1Ohz55Ynyyravz6JGTZL9bOrrDsxE1RGYvlXU+nxu+O37kUCBgyKQTVJwoB2dyKbfb&#10;yySl2+UALSNvbDI5mze3FEE17fQ3nb+y3WOoXLW2+4IeZ4ejtjxouGCp31QpvLz/YIcp9YZLlm31&#10;pVe3WOx6Yy5XyWQl0GENFgP2JRAnyrUtK92L+nyffyI8mjFesmkJ4I6CPlGtNYiInUvW+ztXz+Ys&#10;zpZuc7CbIJ9lty5/INDcHI4lcaZbQk3kpqi95KMT3QFHoVodDye7DKWuDv/BU0M7rnxdNivYDalk&#10;FFhuIjIWCzHRF2hqB6cKBCdqdXg/rEjj3sCwsHS5mPM3dTCQeXSi6GxbbsmN4qW6fU2RWCLgdXss&#10;lUAgYDPafQ4H7k5LS8uV5y2q5BIhdwC0SYFdLtcY3ZRUuMGQyVWi2YrfpWtp8/7N/VPDMf1Fa7oF&#10;WkorEJQrew+faEDsbGxqXlIze/efmJmeieSqttl4fnBsrmZuylXtnX2LJubmDHYP6weMDk8ylw+h&#10;85YvIywdS2bPW7W0UkhNxpKd3YuzqUwqMcXwIhN4ILOAzp1NJ2DbUiEzPjZx3vnngc8XmR3j4kPN&#10;IaBIkuksQQ6zwOPR3Gyq1u0ruSy6kYnZpqCPxG0sa8iUSk1NTQcHJktmx3k9LSf6p/JkzBz2RDQh&#10;09IysGrIgJdRLG9e5m7tdn36nrHpnGXr8i5KQmTnBFq9amAycd+RhhBx8/ZbLfoS6j6eLCSiM8lY&#10;jPUhNqc/kigmk5nerrbHH30hVzTHU/lcoTYwMlMxOw02n87bt3c8XzK7GZZdtXr5RRedF49Eehe1&#10;L122omdRV7kYL+biArNRLbS2trCQbtnS7lg8G5meBsHB6/EnorO0tE6OD89Njc1lK72rt6z2AWSV&#10;GxqdA999LhIl7Rjyuh47OsON6bOUyB0NjE0T09AEQRMs0KDUEuKZ0sYlbvLlD0eWDMzmlrY6JiZm&#10;y/nYmkVer8MQcMlurMd3HmoAJ+rf95F/KQNVkIvYnS3IALlPkjQC5Vq25Cv5xd3+dWuW/vyex1GJ&#10;Qa8b+HYSTLPhaRvo7d7ObHqWi8oUjZfuWD87Pjk+NWW0BGyOgMNOfjpLTOawm/FUCGmsplLvosUT&#10;E2Ogr5GzyWUSNismuwY8GPOn4Zx5fatpo2Hv1NTkTCLX3uSz60vxVG5nxt1mKPUZ02EKOhYgy60g&#10;oUQiMydm8zOpcqpiXdNhd688f7YSevHnX9+wbkU4khg4ebwjaMekkHBz2mz/+cjBRrg46zftwJBR&#10;zMuXyFZZiNUy6YJgzMoGYdvU1FyAXUgh5/DAOPFbkeHsbI4kDkSG8CZnm0DT5ZKj49GtW9eNjoaB&#10;2wVJhz18sWgski5FYpWJyZnZcHh0dCYei3g9zr17D0RjGSA6y1VCQx0wE4SYdFnnzb6MpaXTHHcU&#10;wtNTsRLLDPWmPVO5XkNasDRIDZay/ZNzLxwbPzKdZ0vBWCzNerDlF98Y1jU/+p0vMOvf0t4BrMqa&#10;i64O9q3XuVoKJm+0aDo10AjUOv0b3v5Ztz1X07sKRvag6MCeMVRy5PTJsAPUDrZ9KRu76YYL9+97&#10;aXBwlj1xIDOUaw7AZyGnweK2u1uKyQkwlLwB31WXn/foI8+TKhAcT2niB8gLpGuCGbCJrZl0uL3N&#10;u3Rx33MvHNSZ3MREJIIqpTSZIEb7eXGhVu5qDl7hOFiO9j8Xc+E9RRKZNaZkKVuYTmQjmQLVGsw/&#10;SPPHx2fC6YLdYlq7cs3A6FDAUDY7nIuXLgFU8X///Rc7uhcLHAiBUKEQCjQin2hobfaUq/Zcetah&#10;i5fSs6SfcFNIhpJ6zecTIHGabI4HH959/gXb8HsZjAe8RF8Ol9kfB94ccOWpObOzFeCzaCTy4ot7&#10;rrxyS4nlrKAy2R18CPV+VvyAvc0lUVEaH48MDI1esHV9pZirFMGBAps3ADgJWKhmm8th847Opp4q&#10;rmtevO6qVcFlbR5TtfCPDx2559DEvqnEs8PhkUylpXfxsVl2txVAJaRWtfvAAVO5KOkMmX0XJMa5&#10;mSniZeq7Dputye9rTOxsuPrKNbEkwCjuaHiiWo4X0nO5TJyR+nhsDmAk9url4mPZTOTZZ/ZeefV2&#10;cOUAyhYYC3L9OjNAirKrq5yDjnaXd3AifujQiUsvXQ+AQzUXLbE8QEcuA4BUZuqzMIfL2zoyHJmd&#10;Tmy/cDWrBXBCJUVrsKnmTlAwq8yfjEzEfjSxrFx0bDKOvX65/QPXLU+Way8Ox8P52t6B0R888mwi&#10;mQPETPWxsD7Q7vW6uO3E1Izfo2Tz6TSEU5CXAmzZGCLqv/Hdn9rIJ87EyFWTjRb0jEoVpSVbY3Tm&#10;VDotGDlFYyKVXr26z2o1PPHoC+B8sL0im5HtemQeMdIWV5NFgKGzbPi7YMuyYKht587jNjuImj7Z&#10;1SDoaXjqZGg8wFclYxOrVy1tbWt7fudJ6vXS62O28i3UjxFqEubkrttbgq9vHg6VTrC+O13V/fS5&#10;4ft2TyRwrSu0J+Jlk42TpsB2sjhG2UxACbCzCxB+71t/9/cuu+ENMKVW+ye53gjDUtK3r1276uix&#10;E+FIdnpmLp4szoXTApVT04E5DMBMSyjQ3tXS1orXYQkEXL29Xe2tgba2YHt7iJKez2PDh3EDK24F&#10;WUqwsiYm4n29rcTIp06MSAcKy4KKrBqnjJWjMA2hKBqMj4+QLlyzdkV4NsqT5UIcvUFUAxwYWB3Y&#10;4EQiNVwJeqnWxsi3GzYvDXbazWOzaeoLdFUUBFpD6jZdbUFBBBNAmKrTaQfxjw13K9dtFvRBgdup&#10;feYzn2mEi/PW936aYsC11274j3/7XktLVzRTo68Bo0llzmh1FSVWs4JlR+WYKwJ2+Nqbrho8ORCZ&#10;nQWdxOf1kbzi2p0uF3eelSSCy2x2g7zk8TlzRWNsbpYURq7EIpuMICiWyMgK4Hk2l05nKqtWr8Rx&#10;efnlE9UKsDqJms5CJ4TgnFhMfC9p3UBTyxu65toqJ6oUts36iUTl+GT6qf1jB4cjM5lKwGNb0dte&#10;llgqy6e2NIcWdbVcdMllb/+DT6ActZanxnCi/n0f+hxrLVavbPN4HY8+9nJbV186UwUaiAQ90afd&#10;aaMGDxYOZTxJoJbYkZK9+nWXP/LAQ0QG+CgG8EuoDJXT4FUhzrCH09NcrWTZuXLzG64bmcgePTHi&#10;9brpI4PRqHNRdKY7j2sjJJfkvtVAZDI9NQ0AK6hlxTI9PqJRBPHX4ADs2eG2b7f322ZeShWLXlSg&#10;w1Ywm1/aM5ao6Z8+OAmYOfBXoNCiVb1Bz9JF7evXb37/Jz/bYCIae5bvoMrR3z+64+It0fBMbG5O&#10;tkZazelUirtfKtscQDmCmsL1maxFhNFQScxNXXjx9uPHTjmdPoGtFCg/wXbH/6aTUcFMwpeW4ydO&#10;nr9l7ej49MBwOJsts0xlOpKamEpMzWYps4yNz1APONE/TQ0WWLJ9e4+A34JVIAeIHJSKGVojPey0&#10;z0yNlyk6ebttScZVbE6Tx2tdtKzt0vP7elpdg+Og+QrOI5BWNpvF6/OAEnbhZddIn6Jqgvirv/qr&#10;BoizweV1p7N6j8d/7/3P3HDTdfliHsFJpItuX4AcNeWhUoUCUwF8LnpE8GaLNevw2MzkxMy2HRel&#10;synadKQeIyjwAi7NUA6+JpaHfTPA6j784FNXXbaxJeTFkgKIx1MsRQLsi6W8/AjAImnHfYeHUYM9&#10;fV2j45PRZDxfYV+Xd3yuevjQ0Zd37jl8bGbfgbEf7ssd0a/B6Zybis9NJArR2OGDA81uy8ffunZV&#10;u7WcyVmIpVUlN5NJESA1agqobvwNmfgszEYmNRLNHT58/Prrd0yMjwR8bnDALEZwhAQF2+NthTER&#10;3Vw6S7eGJ9C5e/dBMrV9K9aQ4aeV1WG3A7XOrjNBY6IqWiVJZcblLhQML76w7+YbtgIDnUxTh4HE&#10;MspSLqYQZaIi4BAdNsfBg6NOVwv2LZ2gFQ3k95rf53J7mmkiw3OiyaKSi/90b7zfeh5VB3qXaMpu&#10;8ttQsSyk/t1bVq9cGspSOkgh1LU8ucx8oZFDLBBSkErN+izgYORXnnrmSHNLy4rl3bG5IUwkEGeg&#10;d9pMwMRWPKE28P4E4Jiyeano9fqfeOTx8zf0eVxgaEvJw+NuAt4PitOFBDwd4SNFO5CwJieju196&#10;+eYbdwjYO60RBoNA8go8vPjkgpWqOrl37z1ld/rWrO7KpGJpOD9fcjrMXl+zzmCvmOj1YWv03GNH&#10;YydNa80mJzhgyWSR1sdcPA3I74duX3/19t5MDNEuSd4zlfxFDY2vkdsoS4Aik2OsxGL3U1Nz6z33&#10;PH/lFVsFxL6Wi0UjXEkiNmo3pfNZnD5yeclSnk0pZm43KufJRx65+ppLS3mQiNn0mNOVMqS/ZO83&#10;WKBldn+kyYWRyjl1cnJydPD6a87LJCI0IbL1S6DwBO9XkmXlYoboGDvz8p6THp9v8aLmVCoKJnk6&#10;CzZbxm1la4hHBxnZXlBKP3AwuauwslK2pdnxlM5RcqXvJxnJvO3qJZds7Tl+cmJsfIp7CrHUoqcG&#10;ibWht8e/ckVnZ4uzNeQLegzZfGZkZOYNt10bjhZamptiM6NuhzsRS5azM+WqJ5vKkhqIhBMyzVmt&#10;TU7FD+7dv+OKHel03IwrSFcJIHiyo4VGeSe9JGRVDbW8yZB68bmX87nU5RevKKZmseOAv9MOQW3W&#10;anOxp0Fh9QlWwQs7T7a1d69buahQyODqJHPkw7PAtAZCi+nJlSUlleKzJxLHrOubm9sEs9ZgaGkP&#10;4FfMzaTesqPzTVubRwZH9h46SmGDMAHf5zVivXM+Vv9PX/qG0x0kei0Vo6A1U5+jPY7qOA4bi2SY&#10;JCDSyGZZkq3PkbE2VjOJBLUDIIRJZ9FcMzcXufzKi4+fGDp+9BTijxOIEmUdDSmFcjGC/qJhgugQ&#10;4Da2G1x//cXj07EDB0dxHunSI7Wq1xOBs7/FqWJ2+X5dMXnhlj72gvUPDLtdPlZqlMEwp+22kqLn&#10;C/Bl0GhJpl24wr+heLCUCWfKuuZWb3QGv7IScBh3TuTGrR3t7X2E5HRD/69PfaYBEYv+jnf8aXgu&#10;2dbeBn8RsCcTiebmlkLO8PZ3vO6ndz9O7oAAl07KqtHn9+oz6UpT0BCNpTvamysFQKC1xdW03GFm&#10;zZPjMw6bidobfZ8k8MFWleVWJRI/NHER0gJAnL/ggg0PPLwTzF28Ttn+gK+cTcCMtIcV8jHgvWVx&#10;SyW77aLzBsei05O0mFp05ayEoJW8x+snII7HYvhUwN9dtLLlMv+wAfTBfB67n0wSxZdBRvUEvCVc&#10;HJOJdbGX/sF/NoaIf23WJ1kEY7cH6ZA1GViEAVipp7urefOWlV/5zwc724OJRIH+nHxeT9UkEUvR&#10;kaQQ4fOkLdKpOCM7AOHedsd19923U3b+sPDDZuaqSdLTz4jTbLdKX5fF6aZelUvPbLvowpmZWCoa&#10;kdU5kE8Q+AFDFDxpnD2SFwTC9O2Bv/vYA/fOzs02h1rIeDDZLIBqlBPtJtoC0Lw4BuevCnWnDpuL&#10;0Wyebl2ZHZc1QgZdc5sHfFSg5Ne9/4eNIOJNb/6r5qB9amq4KdSSLdjp8IvMToZamqOR4vU3bpmc&#10;TTz9zIGOzo5sOm8VyGJILHDE2EdCPTqMGMXIZDKGcrIp6EQ5fv+HT7ucdnpqwYdEDskXONxBMo80&#10;xFKBI90AxrjbXt5+8baHHnpSZgbMXmqBCuUcFUlQA7Yy6KBgOGBKdAFbeOzAvTOTszRZMZ4h0Km0&#10;4rCk0+9nOy0LM7Z1eLcv83ILyRPhaADNHIniukqHcms3zpDuoj/5WSOI+K4/+OtoNBNosk+OT/ct&#10;WhRP5j0OHVWrUGsXMLG33brtp3dTY2FgDe+5lIlHfR5nPF1CtmPRJK2gqXSEDSIAiWeTifXrOklG&#10;3PvgPr/PJ8sM6D9mKqpctrsChTwwkwU8j7LeUsrFWwO68zZvuve+J+xOP/lgElfoRCTWYAA4VFI5&#10;JLvY7Udt4S0XB33jP4/HC7iXNDPxmlS2QpGLPpNcxeC1mXpC5kJaOhxZDQQkPTmxPCVpbpje0NTs&#10;2PaJnzaAiIZsqYoiY2lNIOBJ0PJgtaVzFYevlXYZ/OHduwdfd/22WDJGcTmV1vkCQUoffq+LDSkU&#10;l1OJWZvFTcNCuZj1+Nx7d/cba8Vt21dHaU+mJUxtpsPaZFMkafKVqomHTAwZrVNz5WNHTl17xdZ8&#10;Jkb+Ri3eVnPotbyFbSu4UZmE7IrOxr7x6PSI73I/Yxy1Au0iLos+ZDfYDfouv7Xbq/fZDLGciUXE&#10;E9NxXIVUvDQxRRZPRmLisdyJ45HGWGcDLaw0t07PZohPcQyrslum4PX68hliidrJ/iirZC66YOnY&#10;8BDpz3Su5vZ4M9m0FLMERxtAUnbaYlhsyHuwreX+Rw+sWty6tK+JRZisvZcJi4LIMnUAuqhlTUEx&#10;y6gg5ez+oVkKW1dduT2TnCbylhkg2f8CR5GVcMjkOjAjVjs34icvl8abrg4EfHYTUPykzK1ucFt1&#10;NRd76cysi84Bnt7a1kwqG1Zt8rEAj5vt6mhx+T0CpN6Aw3jeBddkcnkaoePxss9riiVizcEWWmQo&#10;O8ZicZvDcuL48E03XdI/OEpfu9qOAv5tjt0B6XTa73MnEnGC/lQ86/NbE/EckfHxY4M337T92LEB&#10;QJ9lI5XNiVEW6B/ZJFIB45dCos3ugvvGZ9MtraGlva0njp8CSVtEn3UCUu2vWs10lhDhAHBr0JXy&#10;hycKnvZFRwf7D44lp2KV6VRxIlkemCFK1MWz+QgLhJLA1bJn2hiOZWsVQy5DmZohGt33XhxoQALC&#10;uO3SayFf0G+mbhf0N+czCepLbLcAgJiSHxaPXQIMXFx51dZnnt7XFIRquVDQOReeQajj0UQo5J2Z&#10;nvMG3el40eUyFytWXJzwTPjaa7ft2X3I4fKAf261OSkOwjtYDeo2Nk+I0iv5WlrGhoaTy5Z3Njd5&#10;BvuHoCPOM2C8dK0LwoPMBxZlQINVf+XycNjoXrTsxHj/iXB6MGfoT1f6Y5WBTPlIvHo8rjsazuyZ&#10;jJ5K6oby5j2zuX3j8V2jyYFk9VB/QxZ9LV6ypanJNxMu9PQE4+laS8g5MTba1d1O7TPY5JqejrW1&#10;uPpPjC3ua/UF3UdOJZtbfNNjw82tHQW9D+j/6FyYAlaM2QIrTSPi1hAVj42NUT7fsHH5vv1H3B6M&#10;DH2uEr3Ai06XNxWfEzNld1dLKXa+nOiPbtq42OmoDQ+PWp1BompCH5aikf8Hs0WmWWtMuVhJCOfy&#10;1gvWLPPkh0KGUnsl3mkrdlmqbaZSq6nQFHAHm/xWQ8VZzrBfzeuWPBGbRY4OzzSCE5cv3+qw6YBs&#10;lypHbiqVTtgc/kQi4/E1RxNpttuGw3Gf13r86MCOHZsZ0Egn2JSpx0UmeqsUSEmnUHCSEKvJzjWb&#10;RcczzcG2/QcOb9q0Btif4aFRmLpcTDIphINZ0/twftLxaXwejEy1inrVHTsyvH37ulopNzI0LPs4&#10;xHkk9wrdCWlkA5lMGeLB5ovRcmj9ulWu2d2GVNxnxq4XnbWit1oKGiveYJNHX27PzLTWsm3mUrfL&#10;3GPXPXhkqhFEvGLHajpnWpqYJEl0NNGxn+tpC+oq6eYg9iDXEoAT0q1NXgyCx6Hv6W2fm57q6mot&#10;FxJLFrXUSvmOzgBVjsVd7lwm0tUWwovsaAukkonWzu6Tx4ZvvGH73HRElvzU2MhlZyjL5aaHnXEV&#10;IOUzFrvP5gwU0tNWm+PY0aEdl27BMZqbi1YLaVm8x6wBC33zCWw6PzDlQsYwn80NT6U7e/v0yWHc&#10;JjLrksWQTQmFSiKsz9KBhpGXxVVsPyT6fuTYdAOIqF/SFZSirV4fsFtzZWJnCm/EbQzhGtGGtCbJ&#10;5gTZoWZ2GEm92hkqJfVPSpXZJdk7yQoUQdwngmAtnSDh42DLmD5FVUZyTGo3Zy4NijxhuMXqJAsm&#10;G8uZAKJpnpxCjaEXKCT7aLG2Tk8wPBlji53CZoEaag2E2S77gWqUWFmJTARkDYRaF5smkgcfpxFQ&#10;aqOn8SznB/llqBI+Lv7pA/0N8BP1X33fpRWb49RoePOK9heOTvR4LGxhn55JrlrW/eKhoVXtvtlU&#10;PpVMhULB4/0TG3r8eyZSS1sDSdZhRGMtbS3H+kdXL+3cd2q8N+gZjGcD7MM2mtOzYV/AOz0bXtTs&#10;PzYRW9oV7J+M9bQ1jc7EAjbdTLbitlmyKFD2S7E0m5on3RAUAlknnSM6dMj+DW6Y3lTQVe1MYDG4&#10;ZjIVqgDSmygtM1EKwOStm3tJG6lqlKyllf+rEWptMH9+XL320R/saQQRX/7crTj3dr93airpdaPd&#10;CmwhsxosqWzB7bWV2BUMIGa5kqSEXtNlKgW710P2imiZ7KLsViAtSEMjA7nlUixXYXWQzW6hkZ3J&#10;tTRjQUyO1sr2oiFjMritFjZcWPSVVJEaAs4LOy3KyVyZaXGDw6nPpSBQhXSsi/YQeQ5+N5AwTydh&#10;PaKBHOJRqSYyWb/byZr4ZrslWajOZVllNQ9EIWORC2uqpT0R7v7A1xqxVVf/rfdf6bVZhuK5EM1o&#10;9BlZ2G5kjCdzDNywfcBsN7BMJJEr+KjWkx1jBQbbgHOlFpe1pCs7yI8Va/Q5uBF6OxgHxtFIzs8M&#10;h9SJ0FNsSys6mSmvoAf0eQqBPI8rrGP+mXYfo4eJXH0tkSzj1HnttKLR+GqkidTrsssSl1LJYmct&#10;DfdKetVYGsGeU3Z2x1IFh01W5qAKijVTmKkrEhJqFpuwUDUvzsNF6PXv+8LPG8GJV1yypdlr75+N&#10;I6SsqqVLpN3nHJpL8yRFYkSp1W0bnE10+ZwzqTxrL2GE8Wiqw2sfmUu0+F3JTI6iisduno5llnf6&#10;Do9EOpucqVyJlSKyB7dUbvXYRyKZJSHXiank0lbPeDTdEfRORZN+F1mvEmzHrWHTGduoZK+aWc+6&#10;esZpItmS325hobOXMRvUKE1r5bxdIU2wzwVCU3jFnYQJezpCPUG34HjUwTW08dL6uO67/u57jSDi&#10;W2+/mjk5RhrJ7uGjKFfOTXuYNMngqbHTTFYeYR9ICrDwnm0tadldRRoLgSMLyCYabCGpV72BFTeI&#10;czSeQKXLjkiF2A6jYEnYJCtQD3LV+ngqw3yPtviWGo5cMLtiZTEkmRrBtmHlGelZPpTdTuwh4/Qo&#10;RLNDCAGVDdN6Gt5lDSU1aOZkti9uW9VBYZIIRdsDpIHJ1OEO3vaprzWCiA0ILf/PfkUjiCir1f9n&#10;xzxWQB0xYB7RR+EOKbAaDYZY+0mDcpjHJBJkkvrSCvW3+QUWShznX7QgmwunqdBKZNZf3qKWX2gi&#10;TPKG5z0eFnDaUqkUgSxPNoCIv049TCFZqEd9k8dZ6CoKq0khdypgO0Hdk5/Vo45pRRuXgJkIJBG5&#10;U+SaXCP+nozMSzYVHE7ZeIjeUCueFI7Q2Qhm58ABa0IrL5RJU1ERsglQltyZGQKGLcLhMBRsXLWv&#10;Tpj6/wQGRPLM9V818GUNIU5wHjUy0RcBpViDpNFL/UnMcd1pU+pI+yBWd6rheTSfRh8ZTBXSiVMn&#10;64iUZ6egchQvKRtbtwy/UjyEDdW9FYyNas1LQ73Pm06nYrEY74WUGns24KDTT8RZhENDMdT8A83A&#10;vQK4Z16y5mGB5AVnwNXMK/b/9nmf+Y3zYq45z/VTEkKfXU2GARnN9nq9LGAi3OSmcZvrGkMAKSoN&#10;EGeQHaWrXPmmp6Gk5k/8DDqqF52p7/4blFrg+l/0XsWFAjsHw0sHqarxY/eF4UGPMBiSqXSKgpl2&#10;s9U9RgMyO5dMykZn3inYnnTdCnsKX6AlG0FEpFPd6nl1/z8WgdMcdDaYl7pwWTnOIegQskVNsLDU&#10;jwQ42p9lCZ2mGupYfzyN4pMV43Kb6dodmZ1lGywnLHOHHg8ufSKRUHZG0VacLfSOXpbSqfc1kIii&#10;mH4DDVJ3wxRrncFWcj+kVqKRSjbeUsKDRCCyQTH5jawEW0/nsVX5RnSlgPGKIpYwRfrXJacgPRHK&#10;7KrFU6ocKIkGHMlEMj0bj9NwQu1hgQEX1J924zA61MshLLmVRhDxl7g4C6h6Wjy/oPw0aRL7qIyQ&#10;EEtW7lL4FWA2kT8gSzRsZ/I5wmYmAVSr3yOss0RnCgxYPkipO2Ezde0axBWGQvYky1PSOCxSKeKJ&#10;kaqUqaniuMeS+DApvv5Vzx/LBTuD0JVuDBHVyMorrEgdpLMOxiurDUXuZBk5AiegV+Ui8FKh5pZQ&#10;qMnt9dPB5HQ6VbTBlZIUIOYr4mSkk6nI3FycwelkiqFkoTWxEb04yjFhfYAYJrK1CvuPH+FIBXIH&#10;LQWLTYR03lGQdF1Nx7ew9DcSj41OzQgclLbN6dUOpZ6kZbIxnKhpb2EX0VCaNlenV1fw874yckos&#10;TcNC7+LF6zee19HTTfoHTCzIFKUTJZkS9NdKiQo66zkdLgcd3YFAEGg7Ulg0v05NTI6MjE1NTsdS&#10;GWwoYSMlFwWxDeKdcqRYPqzuJ0RlFaf8R9AYhTGhIHcQCrKHkUYXXpPOFyO00P0qf6hB1nlR11IB&#10;NSOBravIPkzx5UTWZDs4MaoyOcS/cAQbRJua2i66/MptF22dnprd9eLzQydPpTOsa7QE/D4L435e&#10;L8l9ixkMgkKaOed4PEtqoVDCAixevKS3p7u5pYl992FGo2dnIPvA4Cg9Uxa7mZ5w5SsKdqfyEZQO&#10;RLLVylToSKzNjY3HE2KCNd6r6WYpYhQZxfpl8UKDiNjX0ac0D8xRBrcKuyD7lOcP5S6Kqi/nK8vW&#10;bbr5llunwjMnjh3d8/zT5Ckuv+KK9ZvWt7cznuHBbx6dmAoxxcTglSzNLebIaKfS4fDcxNjYvj2H&#10;Z+YitHU1t7UsX9Lbt6hjUXcLwnvo0Mlnn395ZHRc1KZaES2cqPn7DGyVK9gkpw30kmwimZAUOn+V&#10;MqC021IdmI5LPeCXGMQGEZHLwRWQWrkWxyprocJY4Qcxn8zf1PQXXHzZdTfcePjgwR//8Luc9vU3&#10;33LRJdtXrlhC08T09Fwmm+V0T50aRPEDHiHWAM1gkREBkv5er5N29oFTI5FweHxiNBKO0lnf2dmx&#10;fdv6N954OaOS3/nBzx948Nl8Pk3BQd1RUjh07dTsDgc6JJ1I0jmrZAQaasIiVgkeDCeS0WRKxZqv&#10;rhkbRcTupQKxq3GfCJOUe0VCBLeT/sSqxe7eTgvijkt3P//CPT/7UaC56Q1veXtzc+vc7AxNIVxu&#10;PJVkBgo0EaiDy0ajE5wLF6HUsNs09dPq7nZLpyjzFw4no/ll3js9NZVJZ5ct6/6zT/5ea3Pw7p89&#10;9a3v/qxUzuIMQRS65L0uNzKdYgxTpdS0puY82TGKfiyHLTPGBjRFdWhigga+XyTUDSJiX88K1Dnw&#10;AtqtlL3J9CEwbKvXL1m2DDntWrJy/abNu194+r577t6wecsFF15Mz8vk1DQXROcmTg2TPdhfWr+w&#10;RZR7AR+gR5RRCFaEY6O4PVwqqBc0KGXogJNduMzQk2+05HKZ0ZGRS7et+8TH3w+a2L9//YfxVBZQ&#10;KxeN+Cb6OZkSpcwFWhitzPkMrwaBiSQwScRCjjQ4Yo+lB9tjKhxVaJWvcjSIiIsXrRZIV9lCTHKV&#10;BKqRTt5Nm8+jvLv75b3Btp7u7u7dO1987pkn1p13/mVXXdd/5MiJE4cB7ZGkS7GErfT5PBs2rF+/&#10;Yc3SJYtDAZ9kawVXWowrXWAqONFwfRnEr6RSycmxmbFx5n9Aw0nGEulQk+OP/+Dtdrv9Jz9/dGyG&#10;mXsHTc0gxeRLBbqCsEuKmExXM2vNncoUC3k6nsTNEt0jYImjMxEa2OYX35xFygYRsat9CcRraW1b&#10;sXz5ytUrVqxaunrlyu7Oto984EPTmdIVV1xzbP+BJx+/f8mqVdfecOuJo0cmx0ZBb4nMTaez+fXr&#10;Vr/5Tbdt3rwBS3L8xPHDB4/0nxqiLRPKMsnGLYHFBXmSwRWnkw6FttbmjevXbN22JRjwAZ9KWzXd&#10;yhj0jrZmtOGu3QeffG4vBGOcSkUuQKAguJS1SxQSyiCC0WKjKMoIB/dD8yN4YzpfGpudeVV3p0FE&#10;vPyqW1//+hu3X3h+W1szK8bxKWwW6ze+9o3v3fXQG+54y8kjh1587snmttZrX3fj9PTM+OgIiKVg&#10;/jDe+OEPvf/yyy7a9eKuu3589969+4jGMvR2grbrcIsHreHXK38FWcPtQ8Om0slQc+Bv/vYvtp6/&#10;EeMhXXb8iVYxKTMAwlm98weP7N57xGJT1WQW1mDUiJYZ8uUnSitUzmj+LhRROSr9KApcQkyTaXIu&#10;nMhkXhm9NIiIw2PTHpedthXOlRMj4KL3/bOf+UedOwSEyr5dz6DjX3fLreHJqdnZmUQ8Njhwcs3a&#10;VX/32b8cGRj49Gf+bt/e/ciqAzNssSFyhGtWq12uT/ZvaQ4o+CJWGc3SGaDgG2+/4bord6iMqsCS&#10;K0dAGl1JMjqshh/e+dATLx2x0VqsUpLSiqdwK2WQXvRNAaIqvcNCNOlC5PMlCWw0UKsZmprWkihn&#10;+jwNIuLU9AxlIE6XCIn/EI+xGv0v/vdfUy0dHzyWyeduuuWOFLBbs7OpVLz/5PGLd2z/q0998utf&#10;/uo/fu5LFIexIEICmibMpiLr1AtF2tMlv0YgDc4md8DhJF0aDPpWrVx88fbzOtpbi/kcw1DyXYqW&#10;klDV0eZtP/X0S/279u6tgtcWQYdKVyzRHzqBf+l9xW0vog3R3lipomBbKehz6Wxky7zZhHnB4zlH&#10;MzaIiONMz0A2GoYlxiLDLrPOf/D+j9DaACDE1Te8Hu9hemYqn02PDA5feunWT//Fn3z+H/7hH/7p&#10;35xul+RkVIaGtkQGQAlSGPzuXrQYMEi3yw24EE5ie7O/t6dtSV93oMmH/UJXIuyybkZoJ3yIa0jl&#10;bzY5+/0///wOmz1343Xf/eHDqAUiabmrwoqCTIBtwaTQeKc9KACqaoIqSpiZ8mB4s3K0f1BSD2c4&#10;jQ0i4ujYhExdl+mXRrdI+Od22f/2s5//0n98/aZb72gOtYGqwNThxOjIZZdf+Fd/9b9/euc93/3u&#10;neFUkllHJ5h1drvf77e7HMTeIwODuWJ5ybIlGAoClzZmy1uCTUEv7gzUgJEgirbolpqo9P8LiLzI&#10;PG7PC2MPPX/PA9f1Xdd14ebPf/HOSCJF7I69kilpTg66if+AfpQxexrqoaC2v0ayagr0AeY93D8A&#10;bNGZmrFBRBwaHkMu1AyX2r9QrTkctr07d/3lZ7+45oItqUg4l01PTUzt2LHt03/+se98+0c/ve/p&#10;vsXdTPNwBQBV2qxmaQUkY2HQhWdmACnq62vvAJ3Dg5q08pl0MkhZmSAXFCwbniNus+AeEL9pSy6k&#10;4atYnMsQwqUBoW4PBb71nQf2HTolrVVIrxJpXGssigg0WIyoAhSiJGhoGhEDAylRiw6rfTIcHpuZ&#10;+T9AxJGRCdWArXIm9fxxzW6z3HPvo3f97GGwBRKp7LVXXvqJT/7+y7v23HPvQ0jXseMDV11/reRq&#10;TMDk4hqbPU4QQez411abzB2r2EzsMolmWZwp/dhyn1TmWap7kus3aRZAjw+N/ywRsU43PStYf889&#10;f+i+h3fC5VICpGkul5+ZGkeWJc8opk9MisD24D0ZDB63C7aGqgWGggqFE2Njqt5V9xYbxIlEvsqo&#10;KMOsQn+5eBZrmYx3/+ThnXsOXHXFRVdfddHO53buP3r8j/749/Kp/F133ecgkmlvEXEmPWCnrxUd&#10;Jqup4Bl+VhRUHycLWxaKWbR9CelsDvPIyOi+PfsIYDq7WjdsWGXUC2KHWONKhbmBI0eH7/rZs9xI&#10;lYyoMgI7NjCAW0PpAA1ssVr8QU80nCRwIdaiHd/mxLuAT8HZqJ4cHkkzEidlVCFkg4g4MTkNR/Bl&#10;KvdUv3RkBWUjNK1UmYoq5HOH9h9JZtJbtqwHFFbKQXSwStJFigEicCRcZQmIAe8YEZY3qpIIHo9i&#10;Cbk3aoWXkQ77Xbt2ffk/vmOx2zs7Ww8dONbb0/yRD77b4/XRvk7uganURx7b9cAju0AJUxULPaYl&#10;MjMVnZ3hZFauX+rycOvMsWjm6OFBpqzonsRDILFeABqvohsem5iORRdsdGOIKJ6EQJCWUFuim4jw&#10;CRnIHkjgUCbraiDYQqlvOH/djksvhDjpVI5IGQeGRAF6sF6ZkVx0jR533kqIAfaeqC4Mgjwph7pJ&#10;shhgcmLy3//9Oy6/v6Oj1eNw3n7r1czk/8Vf/gNOjDTi0LFnMvWfHEUN4EhrVRcUn9sfsNrtpHY4&#10;OYbI2QgF0iyCrMx3JRVNyZA0iZBUkv5o8Zx+k3rRq+d/fpNnAW4XnuEildhJjCFpbdXUADdBSkjD&#10;H4m8SPH4A67W9mBHZzvSmmcSsFjKSmAmzhxWU7LedCGRMwCiVDUvYkvFWcZ/gqjM8BmNO3e+jOTl&#10;UqmR4ak9ew+hRbvbQ7ls+ZEHH2sOBTmDf/u377y0+xDwEyhU8bNF08g4GngQ5NzHhiZSidTsTHRk&#10;cILQGlYv5pm3LqTiGe4/N46+QJvZXIdT/00I8T95rbbJW9u1Iu29MBgiKq6ZzC3qGXW024jkJMnP&#10;S4oF4NgAQSILgNMhdBGcFklcQEGJdqVxS0oI8nZCYEip8tOiHimu87/+/mEyC+xugqne8uabTw6M&#10;L1++aNPGVc8+s/vkiVN//r/+6Wc/exrbJDpahtpEMwgZS0z+WRlXymXze146cPjgyRPHBhgMgQ1V&#10;TUYYQUuFozecRI1n5JX/J9T5Nd9rkI14qmiLZwBCE5GGps4dTgIOY5oZNcLeUjmZzgFxAKqAOBja&#10;AamUB6f9rl2tCsVARBAXBL+He+B2CxKVz+8hTyOqqlqJzYWhdGdns8MBfoj7xKlTi5f1nhgYfuc7&#10;P/bSSweZGhTLrdoNJXwSF0aVrCpVOz1/Vgv3D8bkZovFpyvcbHJ5nT1L25as6EEIuH02AaD5Dcq/&#10;vyalfsnLDGRbYEauECMbjsSGRycIKgJ4Li47VhpTmy9WERReRosioo2A1qMGxXyK63hSwM44ZOuR&#10;3AyD3+sM+N1eJsdUNzyqghgQKM7lK1fiYncv6o7Nzj3+6FPZZMzrdLc3N2WT2Ww6h5+kxvFphdQW&#10;9UmyS0JozfvSg17iVstr6u1CK1b3rV63ZNGSblKObs7ZKW2Poou04lqjDv3A4Di7TQYGBr793bsm&#10;J+eYOaEHmBThtdddsWHdapLPJPU0zkNG5NKAFdeaOHBqVEZPNU/ocTYxkeI6kogV0DurSlDiJZco&#10;sRNc9p/qn5yaPHH05K4Xdl16xdaV69bt2b2/rcX/u797684XD335X78Nl+GrkwdnbxBWg5uFnUOz&#10;cn9A+SQvKyD51Muy6UIuq5azGRwua0dHM7aOO+QPucOzidmpMGPEE9G4ys43ysWJxuInTw598MOf&#10;AMrnvPPWHz24/8qrr/jed3/gcXtWr1nxnve+kxANZ1iyLjRRS00eRBFtWkSsj9bVAOeIL60UK3Zl&#10;aHCEvBm+2/Hj/cPDQ2PDw8wBg8CPcqMjAjqDGH3D61+3bOXi1tYQ+OZf//qPHXYXNwG3k2ENYKu0&#10;MrcksSkGqEBFDD5Te7IrsEjrl9KBOm/QtXHzqsmxOaoOkbk4GQiV4ymPhSPKbxDXrRF1Zwrrf/LJ&#10;Tx/r77eZDL2Llw0MnFqyZHEyHnvLm2/78If/+Mabbvz933svs5BoTLJQ+B24b9L6bzbgaZP/whZJ&#10;nbBSScbiQHYeOXJkeHDs0KHDszOzaNbJ8THpX2bmnnAPj7LecUZ3ksyvkdERhjJYMvlCT3cPi/u4&#10;DzhPZF5j8RgeEb4ROTpyD2I95JAIUYIYQMfyOT4QDe7yuNLJNABS/FmaCxi8KpbHULuNJCLm8t3v&#10;eK/d51+6tC88N7tn917i4m3btpYL2eee3zkzNfHe98tx4vixmdkZllp0dXX09vTAEKOjo3v37oVX&#10;kP+D+w+eOH4ckHq40uNyoxzwxJn3BVgbokiqq1YNNTXDVGg2RsphXAqqcDA1HPI90zMTCDLrS1AJ&#10;ADrY7I6R4RHIlElnNEMmbY5CQgZdSeQUcShgTIXvR5ICz0lbYCzpS9VDXhqdC2u5xQZx4onjA+/8&#10;3XeSkCLtvmL5ylQm89bfeRveXCYd27hu9fNPPbP/4MF/+sIXoW9TKDQzNbV37x7CVjrcnn7ySbUw&#10;mIaR0uzsXHtbO+41IBZAdI+Pj2HtqQh2dndFgZDNMEztam5uhoL0EuIDkB4PBANkt+DEFcuWHzp8&#10;pAl0aI9vaPBUS2sLNeh0KkEYF56Lz8yEUaxwGclx/ACeRD3Cl9KOUS5SYNPaQ9VD2iiw/wj/COGN&#10;ivsaRMS52di73vkuYAsXL10+NzVFg8uOK67gssld7XruaX+w5Sff/96Nr7+FK4+EI5SXuH64gPRX&#10;eG6muSkEsjv7LEjZL1rUh2WU5Z0qwOMKOjs6cDmHh/p7F/WxoQT7QMCIEpiYHKPk0hJix4CEM6Fg&#10;8NTgyY5FHbHcnN5bXrd08c///ZnhiWk4TtQnaIl5hjCkq0RSFyg8ySpq0TFJRcnsat3dQkb5Yh0G&#10;aHh6qpHibPzsZz9Ln8Kjjz3R19s7cOoEV3/8+JGezk6qnAi4P+B/+qmnI3OzO597Ljw3l81n0dwd&#10;HZ1sYRCQhZZWu8PTt3ip1x9EfLAMICF7PT4yEV4WDrEPwu+44vLzBcu3wnJJLwIY8HtJTNMX3Nwe&#10;cLAuoluvbynO6aaOxPZNVifzLfmDkZ29+s79OwfRAdlcRjq/TRYZBpLUo7QJyVC+OupMKOynFank&#10;f4TnuKsJ4O+UTuRljRiQPH5yBDSj22+7ZdtFF99821v/5lN/2rd0Odbjxhuvffyp5wj37v7JXVwz&#10;+yn6Fi/Rm63tbW1gZXN6sWSio70TJUBam3UCVAJUYS795jtez0jqNCCC0fylF6/vbAsdOjZ4/OiI&#10;P+A9duJQ59L2udQMWw8rbeVoLpwuxenmGTs0LvF2Tuey2dPl+MVd60cey+0/dIrCGZzlCYRgYSEb&#10;vwF/TkEaiCFwtlCUqt1eeqGEXsKU/ApywtD0hGLOBlln42MPP/7wg/fPzkyNDA6hs2657RbmDnt6&#10;OjdvvZANDN/+z6/3AeTe2Q1QkxdPzMNqsnJnRxd+GZLY0dFNZnvZ0s5LLt7Q092Km9nd0375pdtP&#10;nBzdu/+wz+XFX4kmor3dbQPZU3PGyaPJw/mW+LHUkX3DL8dIzYyPjR0d9xrdo8enPCavz+QZPTTl&#10;1wVHh8e3rFlx6uikxELEiuWy2+OWDhKxyjlkWbqDyGyrph3VnawqYooRBdANVOEUvSWqj6gxnLh8&#10;6SoAZqgTUaAaGhpetHTZ4sVLm0LB0dGpcHgGaNiW5nZQCBjNhWGxIsFg0OV0A8zExQCq4XZZr7hs&#10;08t7DoMEgcKymX3LVnftfOkAsV9/+pRvmS+qn/6dJXf8/QP/cmzqEHtHStaCp+KIjSSyibyuYHBZ&#10;3bTfzQzPgqdIrgiAfPIxdodrUZvPVnE/8+x+t9cjUKhWC+kGGUJANcrsijRIqihJMr6UxKCjZHBB&#10;2NIJctx4ZE5rLGmMYTGuXXehxe5E03CGwaYQ8sECx0Q8Q1qqBUDe9h63J0CACpgYSEkAEPEDUuNw&#10;OPy+ACeKT+73+WWC1u+4cOuG/YWDfaHuVUsWL1neBQLZN45/Zc/o8+ua14G6+NSxR9oN7d3FFnvB&#10;XgSxOG20V+2FRCEyFnXUnOVkNTYR15cYwbTSpzg0NLrpvOVA2cq4GQakABiELL0WG6IleestV6r1&#10;T9EPsqp6dBXDAsieYs9GceINN75TmhHJq7KITzJ64KuoxDuRvSy/Zj0SqTz2oJB1lTMnR+F2gEMA&#10;WKnN5mcLH+Dl8RnDpL/iuXzpJX/4/IeXOPuy2dTwzMAXr/vyfz73lTuf+OGt625668Vv/+KPvuAx&#10;ew1lENRKA4NjkxNzYMtSeZYmMCGQZJOkqUECX9JFxYu3ry2nnDigjJibZK6CmFvIomoPqjKpCmwq&#10;6pREjmakUZCM807H6c6RkliDOHH1ms1WGjTp3LI7BaqUNQl2pzRy2eEeUvR0eYDrYie4p5Ozqd0X&#10;6HLb243lUCZhD0/oRk7kjh9PH90/sfeW3psPRPfftetH44OjMyenT+wfvWrNjnJMn5nK/Mkdn1y/&#10;dP1Fqy5+4vFnd764Z2o4nApnDLLpURtPlokBhosM5MwFtFdAtElp2pzGZk9g4NSENCsJBo/409BM&#10;KF3vttestDZqUD9gQGY06OHRxl0apBOvv/EdrCgUhC5UjzbnJ+rZBEXtHmTW6Wqym32mCiIIeEWJ&#10;ZtVoIgtoZjJfyuDu4vtmC4keQ9f/vuqT7/zSu2g4avN0/PP7/ymTTS7uWfy7H3lfPp268fKbnn7h&#10;mf7+oVQqrYyoDKxBGWmLUEUF4XCy1TJ3wM45GeapmMnC2i5besGDPzkAzrJs/az3IEvriKoESQZP&#10;S1VqKR2VsiGDZqRPI06c2kCdqL/y6jejmO1WIDRAYfD4mvyhVn+w1WsNGktOEC2SiXIsXADJPAYM&#10;bx7AUeyj4DpIp0yNJa6ZXGx69tNv/cx15192ZPDY6kWr/vAvPkZAcdn5O5569qnd+/ZQM43EI6wM&#10;ok9RMGUBP1SHzP/KPZNKNNNtACfKrDnzvVJZoWRhqOSrPa7Oyf4IBQtuqux6VhI7X0yrkw53UqtR&#10;asoSJ2ciqprEVLNdY8RZf9kltyxdsay5s9nT6vG1u2qeSsaUjVXCc7nZuXQkmY/T6ktAQnGjkqsx&#10;F18Bkpl12AS1yXw5XeCHbCL7R+/6xLpla156ec/Le3cfPnYsMidFJdI7PsBBPeztw8tMixkFGBJt&#10;Jv4z8smKFcp8OoNNr7fChyRgaSGu1dL03+lrWUbJuU0CZQeHkvcRnECN2TSm0/KL8ouW0FaJJb2e&#10;GtE46SKJCxtY7fvTz/3j8iv7YtVIrDQ3nZ2JANZaBK6Af7LZbL4K3kWOUotOoOqL+koaNIhCOVms&#10;Zcp6vF1yzPQq0xhbYj0NVd8i6QbJYEsrAA0OIA8Q2ZVhcLoqiHYAQLYwBEfa1FIz2cBClBYIgOwq&#10;bEhNApFT4z6RqxCPT2uPrc9+qyEs2Fa53JoB0YaDtDqZpL1Vtw6p9xQFBCAYtTHehnHiH9z1F9Pe&#10;0UgylitkWLZA5akGMAbYmQCFZHR6lqnjNjAzkSqUkkW2AOnBXybSlsweM3Sq/K76ENBbZKL4jZSL&#10;dFyTMjCbmoL+7rb2zo7W9atWHxsfefTlx2pGiCSzuvq8vgzHpSAcK1uUx0JXrcRtSi3PpxWk1ioh&#10;serQQJ6V2IoiFWMODmWV8CXN/caWoJ/FAxevWyuxyBnWGjLHcuG/XR2xRHWUzrNVQ5ZSeaWW1dGq&#10;VsMzw3KkS5VEsZICrKcEvLAgIiIo0tkgFydXg4mQESpUnLZrsuRw2QBU7evqLoO04bWvW7tiZHK0&#10;atA9vWdnKVM1l81JtnBG80aqEsqzkXFfrVomxFN6TRuSrD9Tz9BovKVoK5qOph/g9SAf3WKqU7/+&#10;d1EX6o1UTunVi+dKjUjKLvvTDTj/xizoR6KGaogtaexsoYD5TZZq+aoeV06mnlBicptVuA+gl2rn&#10;krlY4Q/yjEJQ4K9qhS2bz9+6+fx8NXd48OixkVO1QjUbzVWT4MEAdIwoW8CEIbGYTCdl8pHEKgjz&#10;imQqkyVhnLh7ErQJX4tkq4Q5ZQg0QwYNnUNic9qMZF1sNbFXnjgpCjAWXRYDmJmYrOMz2UYQcfnb&#10;19BUbkQwWRaXBYq9BBZOJQcbiQJXDq4AzKgt8kJDmRBXRRWpTssELdUsTAZqTo+JqJl1TANBCqK3&#10;akpnyppZ+CXir5wP1RNBKFwJhvw039ESjzM6NDwltkMxmdJ72lSgzHBI87ektug2pYqVhYIyG6Qk&#10;VlN5qstCyA+SqsNiAqqSdTfSlIESUv1Ao7FcI4i45PqVBRYIkhZJU9Mr1mS9jjb2immA0SRFIu6v&#10;MJvq45LYQagm6y+seuoEkE/mRjEw9K+mwMcvl1Pg5jMDKJ6MVGTEDRHqSQXV6WAgEEc6GAzQxoMa&#10;feb5vVBc6t1KIUqhi7ey44dckBJYGpUknyh9SvNqUT5XbDExs8Osd1iMNmkKpNNJL83c0sqtFINe&#10;N9EYInZsaE1PZuT768JDbGBSKAOSeRIFJMLFk2ohD/vuwabBm7PJIKl4biB0ZkBdqskjT8us8IWc&#10;P38CqVwC2Cq57GCI3GMAG9rb1UGDEmDiAIAynrZq7fLRkZnwdARlSn8clgFnivoUTAcDqukfTbQ1&#10;Q6OEG31n1KED2MXEuUhkDRa8av1RzYGaShRPnG8fj+UbwYnBTm8xU4ShhFRqXFsEipOXIU7aMelF&#10;he+oJukhHCBMCJmhZqyiPdnBkAC8nAyfwEtJPxgFdZX3wx3hKb/bg9vRt7i3rSuEuxKJgKdNack+&#10;1D8EzjS8KY6doUo5mj7bdDbDuF86jy3TNpGIKtSMi1KK0jwFoJCdcNDEIjap1NIqixVRPreWluCl&#10;woSafuVZ8jyzqYYYlmCrr6gvs8pVKXbxgcV4CF4Ad1xXs7I7jgEzNVRbNFSzhkpGr6Ngmac5U266&#10;YP1I5Qgo4RDAnmxZcisEyKDPRw1gdi5M2tHX5EvEU3OTc1T9pbFGkleQW9q98C0ztFaU8tI8YLNR&#10;C6VAqrwZYWIZpObLDTobtEPShXZgHJMSU92hog7VDJMKpjW7JP3jRFKlKvC8BZWqaAQntjaH8hYZ&#10;hiJERWBrgHBZgDjjlEWlVVnVwx9Tuio+Xd2hU2ZTvDRh2Gwhd8mllzJDyoKfF599gf4RaIf6yzGR&#10;QaucyTw2Nk50wTXDwWIoMLLIPc16OHjM9OBOqo9Ck2Gm/X4fZGbTDx1nRPIUZAV6ULoE5kFMhGja&#10;8JfUyBQGiEI3YCs8VCtDPpAxFUlV2x8f2xAiBlvLgXTFWUXT1WwyyS2CnDPowXxM6MoZHX6PGkup&#10;O8DyP+kdk8NYNeCir9+67c1vu4Oc3+GDhx9/9HE2b8qCJHxfWSiC3ZTGmhJovpTq8ObVAIUoLGE0&#10;iiYyXC0pBKVGULPMtNE/VWR7CajJMvIqzX9ajkFNQitfRksnEifSyKw4DtZTFnFeearT42hQ7Bzy&#10;tekDhXI7E44Gfc5YAegrqdOxA7gk8awa/JIReWWdFQNoqkrpeTUqX6uZjXe85S1jI6Njo0Pjw2NE&#10;udKPo5AxyO5DOKIxhss0ZScwaTK/r65WeFB6kqRt1FDDyMuwC+jeZgt9JLAvjZBqUkOIWBdbrQtV&#10;xlDphaxgttmTJSOdygk/c26goURs8bcK8wN8iy7J0aQB+IK0iAj5tJhBOQxK10s4q6CGJGmlxQ/S&#10;ZIzUSwNjHivM1D18QzTGrj9SPiRgpEtTHBdB1JDMIK6QakMRwklyhryXrCqVFKJwu8zeq94o1ALF&#10;LytakjK/MrtSwAdYjaY+NiUUhXLaSdXPcp75zvp/wzgxJCl4YSu5wVqLn9BlPrznpLQ7LESUVJOK&#10;9cR8KuHBlVQlIdkYJL2KRLBkyiCjrGWQuUhJHkjfiIIn0Uyu3AhzlehF40tB4pCyk2rNm88SCgwE&#10;f3J6XJimSCQiLTm40DKjKocy3No9/mVHg4gY8DRprilJAWlnEPgu+UklT+u1XcVxGsCZpFFFCtUv&#10;qsNSGhPgOzpmmX1SXjqpP5FQLBUklPcoPBexuPTXSP5Boht6mihFiO5Xt04UnvSIallC4US4DUbO&#10;Fdkr4KLtk854mQaeP34V9RqrE/3OgCKR+lbBwZRL0G42HkNdUddzIxKKaS+WyRJ6XaXkJt3IgohN&#10;Ux57rVTnsthiGbKgJQIUfCn+4pgQH8piU+qEqptJcMQwJ8pQKOLVe5bkY0uyagqVJ322qhyANvD5&#10;fPApQ+l82q+PtNcgTvQ7WOahCKiA+hRLkHOpB/ca9bS8k/Jr0UpqfpazU8Cjkgol8LOyGdeGJsXU&#10;aMhChGHINqPdCDn6jsEgq8UOWUXw61ZCPo5vVusWZPCRPCANXQV0Qt3+1pWuaGV1UGLEf6LFRZaX&#10;aGmJX3U0iIg+u6dOxDrEj0IymDd2kmaRsTFhCjW8hlKS5+q5FRS+VEvo7TRiBAQJQ/xABBE/uggL&#10;UbRRTXULlknyZVoiVXQHcHbk2Mos5pX5AvKW9ZyWdnNecUARvgJsNf4CS3I6v5IlG0REr92tWRLl&#10;vqqqpCbYhL4yECYzKlontlKLKijUNKLiOFoUaa2TNRfSFcvcYhHfTYGBqX43ZXO0XKHy4lRtswL3&#10;iYOCO8BeMDXXW79t6tsXvIJXYTNN6Okx01iSxkmtqveLuLJBRPSwr0yxijRHK5gpoZs4FFLbVX5h&#10;/e9avkpsrgL/Emsr+Rl4CVgLyr6yy1BgyueVg/jkmkep5ZnVEmuZy5BxP63gLAyn2PRXC+YCRTU6&#10;8u1oyV/Jkg0jonAia0LVIKKasKtLk0JP0oIylU4UkCrp2BDayaAQjfBqQ169JCJJFs2DkTBNUjkq&#10;nUN1jyuR5gSS5dKvKX72GWT7ZXz3izSeFrRASvgRrtRYUpz3VwANNYiIdDQI7epWQp2HEi4hAdPz&#10;jAIoIDUBHEb/M3aFzEpWWfxF1fuurI68pS5TypOUsQnlu/Ba+E6Hgqzj+Snu/FX24Nf9u2apYUko&#10;GGcjyiu0ZIOIqO6eys+LylOQA5IVk950ejblacwwhoL+VJlsUmyqLGNdTLWOVCm+iDaTYTIy2TIJ&#10;SoELBle+k+arz7tRvy6Ffr3XadKN4YYlBeJNrWvXTo8fGkREk8kqWWKVTgTqULGdaosh/sOVEdop&#10;a6N4TaVhNHEXXVlPgApHChGhmnT4s5ZCzKyWe/5t8t0vkW5NS2K4OTEgAdV4deN6cdj9A5KPwjgU&#10;X0QqIIxKyjge0UVde3FPhXTzIbS6FqGQ0JSfZIUhAivBiGpCmFcG9Z9+PYb6n79KY0nSkqBBaSwp&#10;wWtDkDxlbs/O4i2sSjZVSMbLqSRTkbCRaplU+S+N8+YzJCg8qa9IjZgcVDVdriXZRgAEuyg95QPV&#10;dZ6yuw08OFO4D/KBD01cRB/lr/Qif1tn19Dr/G2d9G/0OQ1Iyr46xNZvdJb/34v/PyL+Fnjg/yPi&#10;/zkiSule51IPgbs45/j/f0V79gX/ZtcrrzZ36AKrdO5uncVF2pAhSTNYuTODtfSMLjdLekWno7il&#10;smTzuQTNtfw/dTTAsPyaRNQIYtEFtuh8y3R2u87m05nYFGreuLT3gjXdBquJOj2j0zMzs+VMbGr4&#10;RGp6XJeb0VVYydqgray/6Cb930NEyipu/crfcXet81l1xXwGaDNW3xIRnrdq6e03nH/h5m63k53s&#10;tWSGNk5r/0TimZ0Dx09OTE9PR8YG0pOHdPHjOl1YekoazpD/txBR2LXvNuOSa1rMTCZSEK7E88Vi&#10;JuE063//LVffeMWKNT0ecjvSwaM6sjP50sBUZmQ6NxfOTMym+0cihw+fGDv+cnVqp6440GAyNoCI&#10;v9ZaIHAC9K2X0jeWYsQcLJKcjNYxYu/zuz7w9h2blzFfAHKchCpUT/iBxg+nTZahsSiYFZ7tra4l&#10;i9pDnSuyrhXxYlCXieiltt2gowEDkr8mEd01Z5/OaPU67AGH1WOhV71KJ0h7a+BDb7/Y65Bysmr1&#10;rG+lITMEkJPTagQXw+UwCUCvmZ8NHUGf0dsR1i8q52j5Hn2tqSiVtobM9v0KItbtjmONrWVNT0tT&#10;W9DF8kfaiyi3A0mzcW3vm2/YRIcgNRZVfqq/XEXQiiWBdbCaiM2R9HSeHuGSQy/L08KGjlLRossM&#10;vXZKknytlon4v4ETTc6emzZc+c41y7vYjggoHUNi0v2E2OoNb799G7XjmRitSeRvWVhO6xsjAZLc&#10;0UrIEJUCtN1qAJmA9ZFz4WwsToIjT4NjzNhaoVsqMzhfrv2t8aVWXyX7oO1ZaiQRuV46YVT3q5E2&#10;Nmnf0ulaPUtvue7291ywpc9uB9deco4qRQioVWnTpuWrl7e9/ZY3f/Xfv/ad7/78Rz95/LGnDh8c&#10;juRqZlar+20MCQr+j6rb1Bwi2pZTo7HJiYi0MigE1qQxZMjGdcXpBRb+nxNSY0CtYKB9WgOIqO84&#10;/8M2q5OCOj3aJUbNYpFUZLKcT/taupZuuGDj+et7e/3QIpHM0mOYSmVkriedoS3zxhu3/fyue+77&#10;6kfOvnLuREfnyvVXXncNYGqXbF3iNOhypUo4kXc5zc8dnv7KN59KxtN0/CcypcF4oRQZ0/V/k0b7&#10;/zn5YEBgOUhlc5bz5Un51EZY5+YVbyjrzbgm4HxQkQOKvb23b8MlV1x8zdWbL1jV0mzTuhWYdKBf&#10;DggQkKQAXjrvvGXr+vxULmuudb6urXrXkqIuVCk4VPF/Jhk+tv/FB773jR/f/+SRotG5dvUSp8vS&#10;P5lA0u97eG8WGDzmFWiSBQNPZzekJ3QAGPzPDq2IyvgSPKiVsRaORnDiimv+joZfF92tLiujpQA6&#10;Opx2F8CODjMjuZQDpNIE6L3kihmaYrG9ndXtaxYFzl/qp/eYfq9coRZPFaYjmZGxuZP9k0eO9R87&#10;dGTk5NHC9DGdDhgBw5L113zsTz5eMAXGx2bvvf9F6SThjTVjrqIbSpQrw0/oZx7+b4eGfBryq3WY&#10;nEM+jY4N4ET9Gz72IwBpKBBgSaWTvb7hRjrAoCmeiyALw4Rs9dbVmpo8K/pCTpu+y29e1duqBt+l&#10;YCWtI6rdi4MqaixTGxiP7j44/OxzB1948vGpQw/rjPZL3/zJ6bm0rlJkUE/rcyqUDQPJSnH4af3k&#10;Pf89IsKA2rJIuiB/ESs3gohv/PhdglKlFgRoqX3Vcik9ENIVx2p6yi06UEcdna00X9vavOauJltL&#10;wK3q/UI3rYFioRYgnXfS/lp/Il7W/et3X/zudx6U/cQmg2x1YNaUFpwSy5yrQ6laaeRJ/dQDvykR&#10;BcVIrUoDiOxVGXCBpg0gorQdSYOX1pOpHmA9JJl3SmZjMfYoVFqafZvX9gTcFrbI+6yV5V3ejlCA&#10;srPgMcw37XPGqrNQQ7uXNlaNK1PZ3E/vefGhR14qVS1s9wn4/aguMOmk8YQlwwrgW5f/jRUi8gsF&#10;YcBfJML/MwX7G79bf9W7vkaZVLUjqnqU6qMBZLy1tamzM+B2mKcnZ4eGJrs7PDdfsXZZTwjXhD4Q&#10;VW0W7lF9/jKvrJWlpOlQ/XByeOpHD+y96+G9o2Px9hbWi/gVKK8UraVPpVTNZYujsTx7g/Snvl4r&#10;x3/NE6cZF/JREYUBf823NIAT9Vtu+2ek2QpkupVdFXaPH5wqH1AGnOXwwMjA0HRvZ+iNN2689ELA&#10;cgSonb3NzOLI2J1iQ/p/YScIZBcVoJsOx5/eeeyexw4++1I/kIGAlYdCfpqQ1aiBFDAV5mItmUjH&#10;UsXxJKheT+vnHvs1ZRnyQURODCL+mhRskGG5+G1fBeYZsE3qznTPZdOpqfHR4ZNHwyMHdbmo3uIM&#10;hJprTAOZwMD3ugkFgkysMB4Vam8LtrV421uDnW1BGpVe3nvq2Z0nXj40OhdNu12u9rYmxsWBoxS1&#10;qlqZYV86G5l/Zu45Gk+PhDO5aEQ//uOa5Bx/xaExINYDEf5Vrz33743gxK23/j1Nm0zXx8Izschc&#10;PhHVZeK6ak5xmqz1UfaWB+aPB88ucEGLwbestXdta083OKnxZJYWzFATaFYeoLBRCqpzpL66UG1Z&#10;Edx2/KRUJt8/NofQn3feht2P/bg0fs8voQv2CfKhYbS+ht+Ugg3ixA9+5vtBGfm0uj1OJkhwa5A+&#10;+knEujIlUmKipBiOpgeGJ/ABT5wYTcRifq/VF2pxeZtMFpv4PuQSrOJjSnusLECUZlnpZgJpR7hP&#10;EKj5D20SmVRuNpoYnoouWdT8sfe/fipS+eaPnhl74vO6EpmIVzlQMdiQ/x4DNtI6q+GuMw6WdbBu&#10;IhbLxJOZSCQzPRfHi44mCvEcQyOWqpFFpLKFl/lFBnvonpUMmGQcFqqGalZMbSaR/4jdlw8E5S+T&#10;yswiwpXqjVev+4sPXTeTrH7/nkMvvDyy54mf6qbvPoeECwyIBuQT/hsM2FAiPnF4ei6cmp6NRmKZ&#10;RDKTBEQhU1RzT5hqGTNhNEXWDAh4g2oAxW8U+HZpK9E6ylSgqpp1VL8sFFQzfIJ1yOiZDAIJKG2Z&#10;vWm97YEbr113w+Urs/nyvc+PPffCyZOnZnfv2Vs59Q3dGeGzxoCCSzCfRPi/nYjv/Mz9qhNYOceq&#10;R0n9oDrUBeFaGyyRV2gjs1pbndY9rPWjK2wabd2jbLtgooAsHlGObB4QQ1JhipSxU8AePvPnb127&#10;uAXkn0OD8YeeHRwenJwYix44PlI6+U1deYZv1BgQWwQD1sdN/yf0U+9tgGExTI5NzUyFI7ORRJRV&#10;cuzqZp8Z+1dAqhJEcsFNEd+RYQq1D1acnPp8HeSTVni0JoKdBus5EWNvXzSeSSVlsI9BtGIZeKIr&#10;Llv/V3/6+uuv3tDstwXdtnSueHA4+fhLQPXOQmhwvbhTMpqg0xHA0YUE00aj0d8WBf/Ht+DX+gD9&#10;db/3DbV5eX7iSQbftVlZDYtBGG++M16NYit1J/IpiNsCVi6On7AlCOQlIHZBpsE49XYHL9zUe822&#10;lcu6CG8q+4biLLGw6KsDk8l9R6eHqGOlCI3yo1NJ9k4axr7ncZaZq/otMmBDdeK1v/dfChQYTpNQ&#10;WXIQSt/JkJOSVmJhDdVVkU+2OavJRum9hnwysJwtkWYEF8dmMTKyu2VDz47Ni9ev7GClDdL80vHJ&#10;wdkcu4vtFuPgVLp/cCYcTgKaja+TiGUHWSUwecyTfCArYPy/haziKzmnAeKsv+gt/yYQdTJlJ02I&#10;wn2yJqg+qyLTZYKAJuOfUkWpUuOrMbuHtUgzpZvNouqcdtPSnuD56zov3LBo/fI2B2gOpMDmYjsP&#10;jp+aSpodzuYAIE3VsanY5GQsRTJW5YSSyUI0lpyO5oojj6amnlK7Xl+ToxFEvPD2LyiwduFFKY+J&#10;bTGqRSxiLGQ5GUMCIrWQT0beAXmQTuhChpmfJYs7r7183SWbu1ctDgbsDDXXJqcjJwenDg9E5lJl&#10;t8/dEvIzYzAzF49EgWFBUeKV8y9BS5lBvbHp6ORQf3H4zjMc+N8+HRtBxObz/kjSXpq91dbByiSB&#10;GoIUeymt2YQahWxKVwG9K1rNR2q5cClHCp4RSKfR5rV7mzuXrLlwx9buzgCw4QarPRj0kqxh2wNe&#10;ejyWJmeuVrOQSyyR3GXnRyWfGxwPD47FHHZD5tgP9KXJ14oPG2Kd9dve+m9kmu2yMgTsOvD/xMZw&#10;xcRpGVa9JrNpUC9ikUwqVsykSrlkKUupJVHN0bhUcfqb2xetWrZmw7I1a4mlAYAwW630RgAEmkrh&#10;yUh2QjmJYseZiS7KblJ2u6ZHJ6MzkeQtN12cqnh+9sM7awPfIsH422fCRrk4+kf2jbX4nR6H2SH5&#10;bSZ+BDRdojcZuBcfmmGKdLY4F8+NTcZO9IePDMwNDM2QWl25oqu3ryMQ9KI0gWiJRpIUs1h6y84W&#10;DWBT+ZBq+RL94GwhzeYA7sSiHx+c5Yv+10dv8DS13/vgkZ8/dTC286u6PM06r8nRCHEWT1nwJqiC&#10;coH02TDaXkmk8+RlY4n8bDgZSxfDcVaxog8NhNXsdWUnH3tHMNjJVDadZumEYENjwInPNBdcPlF2&#10;wqkFFvlCKpk26ass+4wmMscHZzat7fzMR1/HLsRv33vspd0Duw5OThx4SDd3/2tCwsaI8893DjF5&#10;EkP62NEF0lqhDKAHG3NZDax6GoiVgfkUD0jGG1GEYBTmy9ks+AEyroEPKfPdKtiRCSABcpZdmZT0&#10;WMfMTAKujcthSSSyE3NxDNfvv237669ai+Z9Zv/sI0+fGDw5fvDkzMzwAd3YDxWO0W//aAQnvuPT&#10;97qdVPVkoaO0Lig4FIYp8Bm1mE+hyFGuEpaVqXE1s4zJ1iZTZfmgMJ2IrrK/DOHLRBA1EBBWMUns&#10;DxifjbS3No0NDt9x4+a//MgtU7HcyYnE47tGjh8ZnpuKHR0OR8dP6cZ/pNOxofO3fzSCiNd/4Ns0&#10;u4JJowbthZIS3NElgrnR0PZweQRxSRAzxW3kryDcidGQMUmFWyCI17iWzIRDOBrD0pn89Ex4ZGyK&#10;W7NlY98737j9go2LH9/Z39Pu9nrdp8aTLx2cOH58NDIbA7m0fzyenDqqm7zr/2FOfP2H75SIRYoj&#10;qrqnjoWwT7pGFLqF6Du1d0VhNIiB4FWK3QCfktQ/8V54LsbymqmpWYxwb1fTDVese+st21b1hsAT&#10;OTYWp2kC3/LUWOzQ8emxkZl0Ip1IYI5yg1Px3PhOXeTR3z4TNsw6E/apJWnaap/5yUcV7Wk5LhVJ&#10;CzNCa4hGZoxaHdoQi8HypWg0EZ6LJmIJDBGFAGi37YIl1+5Yc9H5S0ndsJH95RPTiRIrq1yYphOj&#10;0ZHh2Vg4Dv4hhapcpjgTzgyOTlUnH9VlDv0/TMRtb/43jIYgRIN7KLh0EJNfaf+SjI2wpcmEmUV+&#10;VWonm0imZKl4lm4I8c+F8iY2a7pXr1l06UXLtq5p6wi5AJIbHZ09PDibKlRB4KcKNjmdHJ+IRGMp&#10;sEtVFAQEbCUWzZ4aGk/NjOpmqBDQLv+aHI3Qiee/4fOC8qPQV4jv0IDY4mhE0KAJACFfPJLECIMj&#10;BkgQJLXgS5rKBgA687FKZjqXiGYzrOixml1+d7C9e+nSNeuWNgUdbHj0+jzM4UcjGWCS4VNZqyJI&#10;EpK3BamFSObU4ERsNmrKHw/UDrJDM5mIn51l/+3QtBFENHa9RSIy1aFJWZ36icfjnImUgj5WK7DD&#10;2RuOZHQ1HB/8xul8aqaUmS1mI8V8+IxL1JtsXe19m1Zu2Lp84/qO7naHmcWOVDbtk9NxUoZq9xYp&#10;fsnpQsJcJgdm/sDodHou7Gthn4EnvO+rTksBW6TgYH7LRyOI+Odffw7sREwJ6VHCleOH91rt/rHJ&#10;dHjk5Mk99zf5rawFzhekW/Lsw2F1dxHzLVq+tnfF6pVrV7e1t9C+MzPHmpbsRP8x4KmaOpbC0biE&#10;jFDzXowS2JKxSHRiYi5bKMeTqd6u4LXXXHFsOPHo9//GXzwwF4lrrQMYLgj/y5tDfn1KN4KIJfa4&#10;6QyR6BwVO9AGXnp5n92JGLpGJ2bu+umjLzz+WDE5Aiyg19dEvGJ3B7p6V3ib+4JtvT1dLZVSxumy&#10;htq6pqfGB/sH2EDoIIC0O/qPH4b5aHtweoNGiy0dnaXfw2pxTM7kkpk8icXp6bHeDscdt12RKfkO&#10;noz9/O4fmcbvy+cjPn8AmWBmeWiI5TC/nXGNRhDxpYEw3Q8vPP8sfp7D4T5w8IBBuhmMRHmoMSpF&#10;Xqe9u2/JwNAAe5NsDmcsPte3dJXZ4jyw5/lMLu/2NtlM5hPHjzo9PpLdbHFsae04fOgAYgvGRXNL&#10;K0v7JsbHYcau7sWJvInNwcXM3KaVwfe886aDJ6f2Hxj0Ny361k8ets8+a9NNzcxGIP3c3Nx/r8T8&#10;quzZACIam9fecnw0dvzk0ORcoWprGRgZ94d6HE19Fqd3cnpyzYbzve1LUonoXDjc2rtaZ7JPsgxy&#10;ciqTyQ8NnOroWakzusLTI6TLlq/c4PG36s2OWJLSSQoDbHG2ZjKFeHhy+eo1LT2rTw1P7d1/CKVx&#10;2dbed7/9KlugN5zQpTOVWLx4amTMWphNzPV7fH7wMKjz/frS+itf2YAmT6Ov69JYNBGfmcpm6eU0&#10;zkyMVWummWiBCsjU+Hixap2dy6TiYZakUbaPzk6wptHrlp6YdDJuc4cAvPZ6nLHw7MTI0MzkKFhV&#10;NAvmMhG329HRt4xuk1wqcuzE+P0PPEfL9xUXLvro+163bnkomSknSvbJ2djkdHo2kp2YGZ878qxR&#10;n/J4fMzN/0q6/EYvaAAREWLJvKrNtWKkQcckwS0QLhLFGeh1IpYhLraZLSgsp8vf27fU5gkKOnGu&#10;SHomHI6NTCQtzrZgczfpHYsxfdllm5avXMI6psP7jnzxH/7j4Ud20+vz9S/9wa6f/+V7blm7YVmQ&#10;Ct94ODcbSbsc9tagi3xjLpkMtXhp2KVZGHH+jWj0f8OLjeftuN1htyTjYRYo+4PN+Qw7u5PBgB/y&#10;sT4SwGa3w0EPA3rN4Q4C6RWbnS2UDOlUMp9JLlmxorenbXGns6U50LWoG9icwZP9B/cNPPXwY7vu&#10;e4BizLVXXfCHH3zLJ95/4+JWG0s6+4fGjI6mgbHY0RND4J6EJycO7j+SgP2HT9jzp2DeWDxO2V5t&#10;/Pmt5WgbwIn61Ts+SP8RGZmm1o5K1eV0VKYmBtwOT1PHYny9yNQIKev2riXJ6GQ+l3Q5bc0tzUtX&#10;bkxnEuHpSWege3o6PHry4LFDh6ZGRuPTc87mFrvbf/GlW9evaF6yyH/lFTvyVWM6kTpyYB9pR4PN&#10;XzD6pqYjxw/uw/32ut2pmo91c7nDPzHEX4insqFQCIUIMsvw8PBvy2dsgGHRv+fT9xPhUdEEhopY&#10;wuW1h7xOq8lAwpB0v91qEiBnwaeqJCKReDyRjOeGRibTsXAqnpiYnC0lUxaX2VLOhXp7b7z5ivM2&#10;suOry+N2C5xzhXJAKZ6Slu8orUyRrCwiLZetaAmLlTbZcLz4xK6hI888Yo/dV6bsms0pQFUbHiJz&#10;AP8vEXHjLV8E3oiaqEpzAdWs9q9LVwMQz8zUpDJ4zyka4v5/7X1pjCTneV59dd9XV3dPH3Pvzh48&#10;ViJNMpaiUIrlyEZiGwGcILaD6EdgBAbyI8gBOBaQAHYCJLAB54AT2fIBQ46dALGTyJKlSGJ0RCYh&#10;SqRIcQ/ucpd7z87d991Vlef9qnc03CW512xTjqbRHPbOdFdXvfV+7/eez9MS+qgL0xBkBmsOIhFB&#10;7AsJJiU3NevIr/7Obz71ZBX8ADxAiZENqzcGjU4PJhW8waGt27ra6oGeqbe62Xn55KXvnLyyevm6&#10;sHFKaDwPmriHZ9qmoYmCcJQDZ1NlmUdmeI2G6kxGnOpCNVXTBue6YYXbQGrffkWId9iomYKaIQEa&#10;Dlxi7ed+8b/96Mf+Uh0JhjbaybrgiELOMZd3KxgGNNROs311dfv0udWXT11Hm1nS6gjDtjDeFDoX&#10;WO88cIlutt0+FElOR4geTaNx8RELBbGro7fVEaoftEoLMx7kp6NvsVQM2wP5K1/7RuelX0ND+97L&#10;LR//mZ//pV9pbcKB3Ll0bavRGc7PBMVCrtZsX75w+fK19WZjKAwQFGPYqCWMG0J/Qxiu8wGgh5W5&#10;2Xt60xEifSNcGqRYOGJahotmCgsfF0pHJCmGs4MWibmcB80E3178ym8L8aU9Z6k8+uO/+vj7Hzlz&#10;4dK5a5tIReQwuttvr1691t/ZolsiovIHvWsyyK51LY2xcinLcPOLbv7/oWghHXQaQkTKFbshAtW3&#10;DoRoQuFvCKVHeCEfohVBo4ee97TVEc/816R/KrtkEgArL3zslxcq9tdfv4KkbTju7px/ZVjfFEyd&#10;JV1D65hirbl9GRWEhyalOxx4CkIUwdSMivotAyFg3xL6O8KwKYz7AmhW0Co86KWdAXHmScDPmDwo&#10;f2ZU1+uDk2styXHlsbD26svD5o5gmGw0EJovdzdfggQdL0DX4XslxCl8r4ihYPgTt3wTOj6EUZuN&#10;wME6QPMHyqCEwJ2MSDFF4y1vVq3eTn3rjY2kMR7W+RahuRinTDubfMdAB0+8vY1IDiNtEVpgp3BJ&#10;0/8KGs15+28dtdMB6GrA9wUJopdpRE8ME0gOWUwB2xHiswAJCJZ2WLcRX18f1zaIKqNfFwZ1dD3t&#10;napvoqjQaGAQNIM4nP51PtRvfOfrYctC/n0CAKQlBTSF9BM8GfAQm+tCp0H6SDQfoF3A7wntUwA9&#10;1bAubF8UwCGXEqGfgBHq8RojuKEJiCdeYKQR6ULY33cZadzfC56CTXwnIeaZfCh1c4JhcQlqAhHb&#10;YL4WhX0sUsw1wxNC0wOwoTustz0hNeo1We0aEa4AQxYSr3yY6v2di2n7jDDGkEUGEpFmw7UISO44&#10;27gv0pyCEG8HXDOYeJjpjwhBVTAdgmEistFsMAjhCkgXPCZqAjL+Cn5qmMGl6tIIcUsXTzSVkJcO&#10;zRSVVHcEK5fmHhdKP8Xsj8AnzzQSJWx0ZUOIsJII8vZFUu/tQb4nRD4asCA4H0nDpwTdo44usLTS&#10;lZsCgxE0wXkDhAiwBqHFhE4ahhKrmH9MiEEb3gN0E5cgDZ8SId2wQTs7rCqabP2jgvY49+onD4xX&#10;YE/7/8NKfk+IKdZv7kOCPyuYXupWBbtIkGqSgak+QdJJ6XRTcGzmODB5QjKgdQ02w3GLiKKQioQy&#10;UkmP1ixh2qVKuvU6a15lyZD+BCkLULpF2otuPpDvAkcIfmJoAIbyvdWmB/n2XZtoC96PCpAd8rOw&#10;fWC7JSJCPHkUiAeaaZGdJbxiznaEiWa8hAM0wL4xIHcS0GEdsPZhVwHDCLKBnOfVqKTBAnHVd1aF&#10;zmUmGEQ0JABWaGfvSWfAxJnDv1/1qd3jT80mwl8pEB8V0a1AX7h6Qrng/cBDzJxEap4dsf4QPzGv&#10;R+43/R5a1hGa20KzxnroR0ZSB35lR4wbLG6mip1qntCrEdoa4d/s7tH5W1AXs9kV2Mq/oCoJTYS9&#10;WyJVE/qpsyg4hwXNmRACcMLIDGGbD4nT1Ci/w9g9oG78Q5BjH3FxixIzNNBC7IdoleDzPeiAagiD&#10;HdJNAasVBjGb1cf+fhU8WLevIKhkFtvAqdwvlZyCJkI8sFM+1z5QynXIlzZKgjkjQInIGmZAnRMi&#10;i8kIH/2P2G8mWzZRH2JFDyk5NuqwcVMYtlL8xHKmxJqB7Sgb251InxAVkcJ5x2ga+U08EEfdHkrd&#10;h+WajhChhrj5mb7hOnsikcyhU1FnipXK8BMBPQRGaxWEzVyanIQJIkAUSLzZqP73GIXYYAkDJSKc&#10;RMrcppSgxA24+RFazAiNsL3AhiIKvEMJJUuLQKczKqD7kN00bSJWaZQKmZHimATZyuW8XfSkq52Q&#10;sXApZ5YtewHlzZYnHhmeAU/okviyN9zctYi9AT1k0HTsJ8hF3m1rQ6aSRG3auf/M43Q0EbLAcobn&#10;gS0FosxS//gv836yFCN+Zos3E+LNxyQG2ZVXJtNMdtn8Lu4BxAcFBHIXBHHPk8tQSVhJ/Lzvsb/p&#10;CPFB1spfgM9OQYh7IhaOEPQuj/sQ2J0O+fZ/f5cvussDZkeYmgN/e+x8H7L6/voIKq5wleByTi19&#10;uSfsy2ag9jxukc3tWnD7G3Z/k735bqR729fusbm3fT57Mxnm20519xfItqEXBe4ReqPu5gQe/D37&#10;rIm7gr77M7v93nCmF9Akg7OECD8nQG7ZhsVHiN/p4FBAiA+pNoTk2NPv/hwe8J2TcYG3VZw76sgt&#10;13/fp5Idh5OxgQcQhPDMxFNiNn8aaCPnxEU3cfHoe265WzjVTAEhOySH8M+7Xwr3fdq7H9xnTXzA&#10;E4IEwVGssFSXBJKgTE8T0wmAS6a5N87jtNfH4t+HDmVYwF0FzCAX7tKYPOAJZx9/NyHefh636+au&#10;kbrvs7n5LdwUIlZPEeUQ9iDIzg0xNcUUP/GEB4sFzpfyRIzZV0MBUbCEBcwU8HbWufs+sbv/4Hus&#10;iW+5Tzzy5HNwcPqJ5N7g+mihAQqg1MTTPbGPGTpFxqG0q4C3a9/UlPEtQrzdxt1xXdzxDXe6nzyX&#10;QQzxWBScjpO4O1MMNAAjzxYhQcGRBKD7Erg370jN9hnbcXYVEPmeBz6NO53mu/79PdbE3XPL8h84&#10;Gwq/+b5ssdSTmY+nxEiOLMUClxIIV4q4AqIxGdvIffgDDySwt/vwHYT44Cbvrs84Q4ynZir0O0Ne&#10;lsxcieVkKVKlQJVsGeWeNHCdKAwAwlHb2ckU8K6P/xDfeG+a+JBuO6khrxvQk/jsaEtxJDGSxZIs&#10;zEhpXkwiTZ0tRJ4mt3a2R73ehKaWS+Y9F+W9CfF7q++mOB/s/mZ5XZ754fsyFjIq2ahywTd0RZaX&#10;WUmRqjI77LkLhcgAAXmzprAEiLRoxM208D2X4B1cnOwU9z4eTGSTa96VP0UfE1NIouD+NtYyaSI8&#10;7VBikSjMGMrCTHHe0sPWljfuBZqI/XqyU9/mMD746d3fEe7KJmbh6t7HrsN499966wZ6M5/L9xPO&#10;Xk5rOYUzCJB5RCw+0sWBFxWjUBzmxs15VSqrWqBIlsRgMVFRe2935L0Xvj/L+Y628m0WXbYYb0bD&#10;WM4o9wMZGQhjRso8RcrnI8/U7H7Tk4Z5x6hY8oImlGXRk8G1kSIQxML/vthW3j1i2buc8foW7bv/&#10;ZZ7p4CQFzrmg+X5CGQcyiEno2cVcZI4HZr9l66Jj6IGhFE1lVpcrihgq8MBFuOIwoLz69W5Zn7tf&#10;KA/yznvQxL3q9k7m/G2X2O1v5uXXyWNSmqEOswRgbeVCFIA3p1l34pFpqrqGoQzFNGXPUvOWUlFp&#10;v/YlEcQvaEqD3Ak/5WHMmt+LUN8ixDtaugfeCjMNRKcorQFe1uL0vYRDmwJSOh9FIiYrW81QZo6h&#10;YqhX0UTVlHVTsXQlNOSSLpXgfisidh6NiHXoIFQwy7b52wz3vYji/t/79mHfuxxvr66904p+V5MP&#10;ZI5JcJIZRGCdIA0D7G6MIA1r2+qgG2mKr6q2JmkapqVlBWwFgKQwFTBe5Ux1RpEjKXWlFJYRgQ1H&#10;nYFeT3Bt718SD/DJW5fzLT7Nu/9z7/feLri9y3+yFZMziPn8jBOelBKNKq5t58PcEFFIvWaIQqjJ&#10;oSy5mmTpgPJVNDAMaaKGpyEZhuLocl6TipLoSgJ2cNqmgYqUZXf27DJTDLRIBm9Jyu6u1neS3R3v&#10;1ru7HZRboExMymF/U4Dx5KMcoI1qW9ujfs9SZEuWfEkOVBnC4jqogqFDBpAerWtJ1kEbJrm6nFMk&#10;TxItJGsZf/Keq6yy+57YRyjE20gsE9Zb7y795u7v8C3WM0suUHoGuzCNBqeYjsxPouAaUE8wTYjM&#10;K4CNI0X2VBkWUDNUBajpkB1SDkCbAYg8GNFVBsZFSkxIPFkrURqcJm04c3xWE5++HN9xd+bgqByp&#10;6W3KGm/jVUx0cM+aeovFpN8j9Z8CL8tQ1XKhaGka8D0H3R44lyheZiKSXa4ietBHTQKeo2YoCkgV&#10;kVPUMJFAgD2yKouqBNW0QEclMgdPObV52lEjlaSs+N5Ffcd1s19vADpTpnO7j6wcRGaG4L/oyRlq&#10;aDugR6agN7fCia3L5MUlzt/LRZYdkfSC909k6cLQc0u5ELOWnXoNDooKbK1J5oYZaAmDNZQlWwOU&#10;DBjsFEwVSoYCZRN4Vpawbwn+FpKkkAbic6C8MuUckbBAsEjLKvvS/RLP3R0HlJkQU4ZRznfLyQvy&#10;fqE4KhU3sF44ot338k67Z8tXPQkOf8fV0RPAdtmhsmXFHRhCqAUGVKlQ9Ax93KxL4yHkg68mX4+z&#10;ACJQARElJnwdFXPDqgLKY0uRTOS/oGYY0uSLFkqLb5DopQ6bKGFdS4Ei5iTBkylxywkTMglONZaB&#10;jPhQAKdKImch0zGuihz0CmsI89CA3qQA4ea+cTPu5bacnzLJEaaLrBfpLvkemRqiqxaJv8wCoq87&#10;6bQDXQtNw8aeQTqO7ZWpXLksUUL6y4QlxH5iqkQ8acopQhPswSTvzPLRFCduKT6L5exLSUFhFVUu&#10;aJIHIkvyvfmpT1cdxdli2dUtyJH0hxSIkKA5jSbOlSDEEDJoME6w8KRlnMWK5wu4jCZyxa8V8uUM&#10;gN+oKvJYOBipNsQHieajPH6LPndpPIpMO8LMr2Z4FIaoACSD1KFtJjRRli1FQYgCbFtMq0MZmSbT&#10;EwJW5RRvJaxWcpCoI1pEOkcqSGxWZks6W9LYjEwJHj4Zki3o6SkjQL/6hVwQeYGCSllmCycWDuoH&#10;lFlTg3OmYuKbLhCLj9rcdxXwppWENstA05HAoeTDPwG4Ha3iNDVMIxfmwHvVrNcBEehrZmQ4RdMr&#10;mG6ggeMOwYiMTRZSR2nUgxRwFIADG4qG1W5qqS6nWMt4KjLuEn4mkpxwQ42VDTZkON7LuvSoIb1f&#10;lw4bSIBjxdOgyPTkx42m6AB7oNvHzYWNJ2XkuzFf0DBu8NBcTQ10vaBreYgS+siX6i4XGpSRPoOQ&#10;gsm+pM7IWkVUCooCYwVzCqohasbu93u0pWq6azqhE+TdfOhGvuVaqmZR3h+bg4xNGWkuB2qPzRvQ&#10;8RhSNZVUUxgmtlQNlT1M/YIuNZGUhKkpeY1I58jINlYdbckzjnnGCUutahK2eLp9mcMzrYcYWZh/&#10;CAxiDEGURSPj2VeTgWMwUKFuzjrOIcdZVtWKqsBqEbhs9h5uQIH+h1XmMq2iWEuafUw1VyS5AJWC&#10;EAGGgMNhX4JVhdqBOchxq24wF/iVEMUS3XElOiLEh8qTq3A11ImJF/FKqqsMA5V4Qoj8iTGQVMo4&#10;YWBfcG+VoqWUXW0m0Gcj7TFPPaarwFrmzHkT93c6YhR9t+R5M66ds8DbrMDnJWIf2iXowkEqWbTd&#10;Jcc76oSPm/7jkjIDpeO6Sos68yCZpDE50izg5RzRncO695hoAbkpwG3APkD4irg3CD70QHfmdH/R&#10;8KqeN+t5JdfyPVX3VSXCvVIlAOMAphpQ1ZplwlHkQ1uqoBiCYjHVRAM55pBiZgBOAT4kSA9DS4lc&#10;NQRNUQgwGruStx61tQgeZebaTkd+2XLWnarvLQXOomUUVc0GijsDlDu5KfAmPMWY1+xDurdsBMft&#10;3FOK87go5wCimG2+2f3Gxikb87r/iOYsSNaM5C1q3uNMmcPbOLEkABcRtdmqUTbcI6q9KJtFDXfO&#10;nw/sQqgbEamhGKqyq6tA6NFMS7Zs0kFMxNFMoZ3KriA7TLIgwUS2mI6N0PXAAuhqvqt6geYEhpMz&#10;g4K9EurzhDRKvsT3LM7Dl6YomxXLXfSCI447r6lhlC9FUYFMnaiE+QU7WlGcqmTmZSMkJYqeYvoC&#10;2IKw//IhC9x02PtQdY7r7rysWinCMyPUwuNO9BjWONYx7oqEsAPaZi3L5lwqe7FkyVrokD7OhIaF&#10;YaqCaYYq4Ep0zQAvuSHr0D7MY+IGYLIQnfceDpUyOxGsRHZkyzE93/Ntzzcc34QpUj1Nh0rnrELe&#10;XbJ0C0wKhC6Fj0/JMqLEW1CMsm7PGuZSqXw8CEqAs8KKzucrVhDZ0aLsFzFrOsaoru7owSOK934m&#10;ByQdXpuDMy6qVdVfUawIYVcsJRghrczmK0tHRLUIcdPyl2xRnZH0+ZHoNMdCD561HenejOXMgHs2&#10;yheVXMEtFJGzoawhKLXh0BCNNCC3lJRhVjgviFEiAITCSVRXtgIrCJ2cb4eW5WsKQhZ6qgr0seDN&#10;Q0d1INRMNsCHr4V8OYvFRTksgYTBdPKOV9ra6ogieKYLkmKsbXXdQtVaKMRlZxgZUg41t0h1TqTK&#10;PA07E56iKakO0xdNf17LeULJH5RD81DQTdf6sS1qZez5iaDFopto5YHot8asKcmDMCfOVYzKrAEh&#10;arap6eu1hkw8WNhWVPiOIgZjMLFFD1OQQqaEgpyDBAeCiSkt1ckZYdGMIjvnKaHFbE2w1BThDcoI&#10;uRBZNVezcfKcdpZITabwEIdHl5WVytgcFWaLcI2T2Oj2BCyPems4Yu5I3sktseDJinNcS4M1O6zP&#10;Li1J5iHViObmF/wwCnPzhfKx4oxuBjvWXDrzTCU8qokB+pGcXKHquEU/qOQKs15Q0Fy/ZdiNKIpX&#10;Ztm8nxR1o1yELiF6hn9NvDqGwfxwpGKYTadBacDKqEWmFgQ5TJjfS5xOipvhy26khQU9X1KinOCZ&#10;iaOnliWYtmC6kpdzc0XbiCgEVxFeT2s5S0uFpBxcjzsjxxPNACP1cSrhCsCcAs6FrUZrxNho2Dhz&#10;/mS92bx27cLapa/kgySfC7c210Eda6EMIlx58+QX16+eWz1/EoFxt9Zc3+ys3bjUb65WKwWkuXa2&#10;N+uNNdFR235uVJrpmfHZG+evt25c2VkdmwaIpbE7EUdsmHttvbYeY8hfZ2qO2fOiuywYM6nsQ6/b&#10;Q68vR6lXlsKyGpbUoCS6keA4zPaY6QmGz/RAtAuqXzWsMjZ8aCZnL5rGQ3rk7/xye7t17fzrzZ3G&#10;sLtR33rd9ZUWKuWO3G2vq0rhyuXtCy9+fnj9jNzeUZsX1s9/wdHWO+01QNk5rj3sNTbXTutyQ0sb&#10;QuPi9rnvtK9cbb7xij06K48vM6EFaRbzPob9Wr32Vn1Hkkcb66tz1aVjs8eGQKtdO1mwtUa9sXzk&#10;yMVmGzhQxxarlA/xq6m/lFhVbETDoVKvxZstuWfklJmS7vsactxwZViPKcBV1lLZRNCQCtFQiK41&#10;nZc21c2+CPahJAGhQmsaqHWH/tYfac1TO29+Q2J9cQBK4k3LNq5evV4qFbrdNvJSIAFxLBng2rbr&#10;IJ1Vq9fm5xda7TboVqCr8MjQo7W9vQniZuCzjcH8A2RaxkCfvra2XiwWMQzl+8G1a+thfsZwsSkH&#10;a7X+8RM/pvclvfaq2ThZ8cxxtzdfLOTLM3/lA08baoo4U/EiyZ2N9Qh8f/2dzo3V1lpfVAMbIwGe&#10;mrpx2+qvyZ2zwngVHMkpClaJlaZ+o+O9+LrwOy+3Xrt2udU812mfrddOT2GORWq98Vxa+063fjkZ&#10;7MQg7un3QMXZbNYxE4/ZWTi8/W4DYHJIS4BWAC4s4LPBxASiJIzcYRmC6gIpPhTqkAZqN1sgcYaz&#10;3Ot1MUMCblnATEaBDx4gUNn5ltyuXfcNtnnlVGP1pVdf/dzF66fPbW2sp+Kpjc2zN9a7o9REaqHV&#10;dIJQzs8lzkwiOWAR2m4k17pKTXdl1zYdcoQwb6nEPSlpk5uFYEnOp0phIObqI/9i3T1Zt7a6APQG&#10;RN52r3t9CpooFfI2IDSbrQ5YBMDZTqSjSco7UFUOL2DD48FvgGQHRl38Ek8AiYCrK2NPg/H2fQ9I&#10;d7aNKFxpt1qB7/eASx4n0NBWvdZvNkxZgyh13ajXmoVCsd6ogyobaUTQFhu2I+nq9a0tq1x69erV&#10;Fy9eOn/l6pXTZ1DI07yyoDi9vnijnV4cq23Z0G3DseEQyOq4r42aEobcFFPQC2Oj2FOKHRKic75l&#10;n65JzV48isFceb3bujQNISLXBaw+xM0QJaQGGEjw10INISKgXGCiLiO1hXCxMPGACwktgxriBfQR&#10;DfsIoAEPj6WNn8V8tLNT83x/p1YzDN01rHa9Xq6UOoMeiIMgO9DNwgnmcrRxcGTZIt9v1euopkDH&#10;1uuNrZR989Klrzz//KmXv71+/uL2ertmzDW9MNXBzQlCLA3j2fKwIyd9BkQFLddXo5aYa8hRQw22&#10;Eut0TTm/nnRhVNLRoPNGt3FhGkKEvIgpJE0xOgMVwwOt5MBl2NjYwMaG1+hGBWYzXmQIkZDm2tra&#10;Ll0wNBT5LtTtEJcAe7KD0dpGExwtYZhDZWnQ76XDAUDvUC+BQA1dX7t+HXeLqEqHA9BAA/dy0O2H&#10;vivFMRoPqzMFW5FKuWC7tr26deONs9++dPab7V4SrjzlwAM1EOuIepxooz7x9irGUDS7qd0S3LZi&#10;NyX7Sk/+7vX4xgaBzAMqoN8+1amdm4IQKSO4m8fP0qi7QfEtZbO978z+RBQuNBYhwM9D7gQEI6jn&#10;IZgmJiYK96iSaasi6koWHCGMmYItDTC84JolgAkRlM9gTkO6CxkwKY3lJEE+GykIBXNlCdDykO7G&#10;YWMw7iz/2D898Quf0C0RPnc4Gjqjuib2YKGHgtRJ9bpktWS1NhJfW4+/daa+dWlrsNnuN9Y3L3xy&#10;48KfTmFjIRIRbBScSiRLJ9KDmGtue2RSy6ZEiCqDlI9UEJaUd3Mg2OWlAc6CAxcNbEE8r0tMbMhe&#10;mTKU0XR07Dw62MOw9kGIkwlaGA0wahEixS8mdtwPhLikKbOGNmfqc25Ysh355GelN8/rY9A/JURb&#10;rmmJag1Vp6v5LdPrmFpdYZfi5M1E6BUM8VColAEbIHOImWk8qBuLl5ZQvyBsaCqSwKnbTXNNcteT&#10;hE2WuOElf/5+JJIlJE2Q00ZKgldXIBM+VQbsEszrI3BWwWWnOabuWkbo6Z6PDIyG36AwAMxGos9B&#10;ehWBr4/mEEWZ0dSKrldMo2roFUur2Nac4y/n54umPTr1irTdAwEEFRMMa6T7Ld2r6eaWJm+KwsVB&#10;cqqWXu+kAyTzChbzjdFgOwVi41QeuA66fl5jysp1SLzzajmXLM5hz6Ke9F/drKRCgVGBQQ4QyLyG&#10;qHDACIq0aPgeMQiDklLdE8YQ5YCy4xRdO/IN39UsZLmJ8IUfSJckU1F8TS8aehnis6ySoSOvU7Dc&#10;shdV4T1WV7zKk2k/TrstZK4TTRpKUlsSaxLbFJPNNL3cS0/vCNd7bEjI4KiqqjEYImpvijHAJqbx&#10;gNoZflDM5UqK6igaSuqoEqHDDQ0dOnRpb97wpnpSppW4ipHFV3xZKStqRVIKsuqQHAmUDSC/hPML&#10;gVp2lCseMv1DpndU9w5r3rztVjwrslQLON48YUWSthQj0Oy85ZRsF4u35PozXlDxo1xYMIM5Ofeo&#10;kjtmFcqab6PePJbTtipsq8KmnG4wdmmQnmmnq6kY+4JZSs1QlGErbmwNm6dlGvqfxkOMCsuKVmh3&#10;kbkLRSliMvI3RTh2kuoytHGgrLZnRZMcySjCDkKBAklbUN33KfZjsraICWMkvqB9BElEdWzKBvag&#10;M3qpPP90vvy0GTxuuMcMb9GAoEzksKCLKMgDfAxePHZ4IFXO5HKz+Vw1ypVAY6D6Fcmryl5FdctG&#10;VDEXFqTQTAyhrwotRWhIDFH2+ZZwusFWEd7rCKOBfUlzlJ1Gr7X+5rh3GbdoGiLE0lPtR1td+P0e&#10;U3xRzktaRVBKAAdD+y+vRBOZHKedoyIk7ShY+yhgKZ6oLhjRB83oSUUvAEURYA8E6ZL2OAI/35xE&#10;09QLnnu0kD8aUeIrB7xfrF2UPkfjfnfYAscSIhSEwZ5mhqYb+pBd1UQWzs7LThGyk62IQbWcMvOL&#10;xmJVKqqpTKiCSKmtdoXXW+xcmzXjFAvA0KjJotdm7a3xxndvtF77stD4lsgGzU57Ci6OpLh/WdZy&#10;oh4pehnJZy04LllzqKgRvzOCYMJUG5ETlEGrEUEnsn6WqJSN8EPe/EfNYBZmjWkB1u64V0vHNdBB&#10;8wIHNBFBWrVYfF8YVlLUqRBOew6aa1CQB5B3p7+NkAKaA/5TW0X3kqlbBTc6rOfmZCun2DnJiJjm&#10;pVbAyrNqtaJVPcFJsTeDlHGtL1zsCasp+qBS20gNhY1GrNli7VqydaZWe/HFweXPCYNLqO62u50p&#10;CFFUnWXJXpatQ4p73Cg+4ZSfsWCDzCXRmBfUiiADSBHqw7tSYSJ5A0KK5gPzqFP5cH5pEUFJiuq+&#10;VzWKT0veiYQhm4JMmhwLaiyg1JkDt0MsKu1as1bvjzQH4V0wtxjkj1n2rK67moJyNqVaR5LRGaft&#10;sRbrldSYSfRSahViKz+U3STMKXP52BVBldUfsp2BuDVibVnQrSTnpgiku32h1RQGLaFzrtV4/uXR&#10;uT9JO6+BAPThcUbfYiVE2ZpTraqGAos/b5XmnWpBApCxYslGCXJMlAJDilW2sWlAaVA05+CJM1r4&#10;dHTkiFdywLsyxICdrnsL80bxmVQpx6kZpwYS2qloMx0WLY9ye2Pryvalc0NM4tmhHuWqSyulmUeQ&#10;KIf3gypgqngdze0GlY5bjM1opOMZDC1/qLuxk5eK+dhmiNUBVAZs4F4iDKQUdKDDmHX6rNVn3RFL&#10;eqz9Wn3zi1/qvvKfRvXn4N8Q0P/d4u88qOUUFX9WdmZk01dN141cTRdH3SaQZmU1kM2qoC8ISlmS&#10;ZlCbR/UStEuUNdGWnLn3l1aKWNvNjdVB/QpYBvyKnT/6qOgcTZgBO49WGablRWdW8WE95dQ3xnm5&#10;Iwxkz1UdFJyj2epKtXwY929kzg+cw219pVE8MXr2Q4NHl8crC6OF6rhcjGer8iMr6QzCO0RDDMwY&#10;wNXpJUljIGz10/ZIgOudgB1qg+08d+HGH3+q891/Gze/PhrUIT+y5Q8qnLv9vKgViyg7ws1AptP0&#10;LIIvzhnackUulLRwAZWpxD061orYi0VUL6mNy5btpdzyvF9VQWA4ilsi+vzTkWwopWMlPTyK/CiE&#10;iHpVYla03IKad4W8LS8sGT/yQ8ZPLcpzujHjGqGvar5qVazKsThc2daqm1LwxuXNcyNlMzdTzxVa&#10;Ub4X5PvVmeGcNVKAnYU0EmAYWbufbvbZDtD0ZPiiYlxjjRd6V37/f1//n/+ie+k/jHunxwArI9Za&#10;Ckbfphf+bsVyb+8T1ZKnoOKT87RZz5q3vB/OFX72mLRQkebmxOVlZelRbfYDafjEWK8IzGMoFaEY&#10;HS7lV3KiJ7SwpT+5oP/w4/qHZoW8EsyjvHoI2fxENmK9IHrLLF9IXGMcGH1VW33pBjJ82nGoNQZT&#10;bC8Muixc7RmJHoqu3x7GYMroSFpPZR1Z60r6wHZiXwPQZXeQ9sZpH9QYQtpIhZaInUsc1cXat8YX&#10;f//VNz71bzZe+MRg58/GwxrNnZIPRrHXpPXq3qRxn+/GcoYKufpjReuJvLkkzzyh9DdbzdXm0JKT&#10;yEmKkVRZVMvvT9zDTMlhUadqqBdL9qwyBDXcIUuYDXpDtBV58oqiouYxW03UaKwFqV0WCQ7UGaji&#10;wFAwFVq7+ubrz70iWQLLoz1CTxy3pYX1sbpaG7SbA1SsFn/yI0uP5yj/C+9UR9JfSobg/0v7YwY8&#10;QfjN9ThdH4mrm+zqNwcXPn3q9Cf/49XP/bPWlU8N+meRDAIMHI1YUkcgPamRY1ptEKgJm9asb624&#10;8owi2eisEdbf2BolowS7MGIW305sW/bzYnho6C4OzfLYmpE9D0CpgPST82r3Rr1x/lJttRaUBT8Q&#10;tMhOsLdaFcWpiLqNK+8qUl+WhmArFpJuPEJ3LKB8E0u5HqtXQNUyxnU7yvz7Fj7+Mx/48WfKnQSA&#10;bCK4KgF/B9h5ZImofRGZDNaJxRs70vkXe69/+qULv/Xra5/9J73z/y7pv8iSloQeel4CxxO1Q4rK&#10;EQxRy+SUnG18s6x5kpUXvJBAY03ABcz6SDHRlBiCeXixKjpgVNUqK7nHpOJTSng0QQJHALwslH/c&#10;vrY2BKPhjQ4aVYsOkKMB2zArOUuSnkfZFEjRbUFqjWhJJrm5E8+e8KUUCYSRwa6MpMZIlrWyu/B0&#10;4ZEnhJ5x5Tu97Wsje5wE6LoB6KKVAp/a1Zg6EpvX2JmvNV/43a+++p//9doX/nHv0m8k/W+KaR2z&#10;RLy7lPPV8mdGXIsfkOjURv/QhAoI7TRQ07zJXB34dfGTH6lEzywN4W9jQgShWehA9SS/qM2d0JY/&#10;IFeODlUFKLEBYiwmDHQ3sXNDSQsloYDReMeQFk5o5RPkfqOPyzYbMWsORH2u+tTfe/apJwrIZekj&#10;VltPz57b7iIl6CzHitFc36ld2QaeSNxvS3FPE/qookB2SZO1r8Znvr795d/7ypd/61fOfvEXO9d+&#10;l41PKqwPb4tkRUm7THoTYmX+CjmIbDVPqauJ/cSXUj2mqBPuGqqP6NgdxcIbLfGNs+P6Nqbr0AWS&#10;9q62e+c2U2ROAwsbI5ITf/WjMx94NP1STfjCZ1bjjbpzYvaTf9tpboj//g96Fy9soRWJdbYxy2Mf&#10;LqNVcTYnHV9SF2dYqCQWSMLOpX/8hydfeL1lL1f8ldAMxMBlVVdYccSyhSyMBN74VmO4vtq5dH5z&#10;Z21n/dqljcvf6Nb+XIy3wNnEAV34mDn1MiOHTI31u7Mhk2QoSFMRzyTC6s7aFJKyUmnl72+8tLp9&#10;WRhrlhjAOaGpJwXoASiFBwqMYbUoj89L2996Zbx1ndUHrNEZ3ajbZvjYioa6/xnB6vq5n/+g+eGC&#10;+Cf/Z/znn/rD+M1vsp2hppVLTy/Zi1qhJB45pFTDFL2wWo/1Tsef+e3//tyf/Vq/c9X2Cq4P6nGz&#10;YqormM0dxv0bvYuntr71jTe++vnnv/b5z537zv9av/FSo7WJKDFJORI6NThTSy8ljflUA+VHshbf&#10;rEWNRhj4Ay1/TKh3pxE7M8V5Bl6B4j8dPf7Tix99pvqEki+jO0PA6IOWCJurwoufufbt//Kb3fUv&#10;ioQo6VDLdDw0ys/+xC/9y5/+SXWkJb0kfcSSnntV+PV/9Kn1F/4VRnZEMce8Z5f/2j948m+uzB8S&#10;dHSEozVlW5BOXfnq//iDr7/46c5olU81OqlURqsY+DrRVycjwT3qddo7ne76eLgVg0ZIGOdLR6Ly&#10;E+0mmgQusRjo501EJwobSwIqZTB75A0CZZk32BPxIO9n48jAfP700sbqFDSRqYaN/kHAeDJpTok+&#10;FCx9MDy04hYcgLU3rlxZfe3/bp/7jDQ8zXG6dqeU49FY9I/8w2d/4RPPPus6lvDSa8lnf+OPrn31&#10;n2viBgJhPogsJeKCW/1wsPCM7nlpr57cONO+9tXt2mvjpI03cBJ4rE1AT3Oc0JTmFzLN4l4KpADo&#10;fUPzf8gJlm2Qq/U2WjurSdyVGBIiA+zelFu/CZOThScY9Bijjot+KKpfkHpeWb8+DSFiho73YGeZ&#10;f1yMR91ssolQNRluSmkNhlpAvEzTjJkvSpsegXZhVTnPeAs/ghxi/cq3x+tfksQWTVSgy5isFJYe&#10;PGUIS6c4h/jfEfUi85eNctCXwaLx45H06N8cY4jEh/dmq9Kc9ZZ/Fo3FwxvPG9KmJo877cag10Z/&#10;D4SI0gxjY2UywUBrG7o4Qomc+Kq5gyNK1zenIkR0oZFQsoFhShryvsCsLZtm8LLhP1ohWYc2Jbmo&#10;yIdrxk0fgF2OgGzQXQu1QKlrImf8nSciSXa0zjKMDK5qXGw8rKVKIR1qt9xIQ6f0RrTYKq6kBsH8&#10;x3LLH2Wt662rL9RrZyVh4CJpNB60GnXsf7wUBlFCoAm3gGQQcVuGQFaPcT5UVlvfvjEFTbwJTpjN&#10;ocE7xSUluDDKkyTY3mhxxCnhQKOSCzYGvAapO242nrhkuBMoyFBXF+WUU1wVf5KRyiLXDO4c4sNQ&#10;H7dYWY6Xqz1X/GyPRTcigUbLGCewq1RIcA6Vl//6oUPPFgaX84M30QMPIaHEurVdG8KRDAN0jsGL&#10;QBcOsKhRoAVJGXqAhjg7nD/fv3ESOJX7jOPu8WOZfmUJV9JDDquAB06Qi4//lQ9FcePNcb2IOpZb&#10;sqzyRy+4Cmf7Y6Zskx1yz29unhiOhSPj9hDhEFdGGdzm6FbWw+N6+JjirEh62bHL856f77+utM7v&#10;tOuNTjMZj7OprXa7V6+3MIng+D6yxrjZ2Kuxm0CJsY5R8uZGgTR6MrJ0jxK5j7cjQ6jdFFa2lrlQ&#10;JlpD2rk7msTH1iaIC9yG8ZXOwcuz4sFEiBykmzSaDoSXXN6TMS2OJEl99QbqEkymRlskhwQJjnvW&#10;v0x3TJHUclBwVW2nvbMzHnWxAHrbwnAH7gG+CPeApSMor43OK0PutJvol6IpKyIFptOAUPn/6Y5u&#10;TWU5M730YQ7W3kWFJB130jHydcTPkK00vizeOuR1+xLhc2oTTeT3kcdbXCfJbdMQWYJdG+3/GPtG&#10;yw1eoxU+RbYckS5ETPOrmMWEXcNnkEAATSAiDgurdTjujkDzieOMB6y3JcZd7mKjGw3te4kwHiP8&#10;BLc5tpNGfSfGOXOTlFmK7AymJcTFv8uvGhSFZKGJkAFpJ7QLEekKbvsY7dNJipEr3GhcwYijaXJJ&#10;ATYfuySZUYJ4p5I/d3wF7MUSzbgRXgglw1FHRBhLVUPYL+roB4IBHYB+gYPzaiIsJjYshEvoJenT&#10;N5LR4GqOTA56uPF60CCWHPJVkZml/ZdOCWcrxA6186ExtdHtdcEdSHaJ7/t4sT2ViIWpiz+HS0zh&#10;edEiwH3kSkVLFUIj7Mxd2Pys3senUSEEwtWnN4NGiT6RAchxcXBlQHzGKbfpImnhp5A0//wEzAV7&#10;Jyqa8NuRmaA+R0g/IUcKjiPShrijfEViR8KfYySwIcgBA9FGQixiGfw8/wpoH9b3GCEzxgbwVvQI&#10;8sXMzycVtmvTCPtgiPQYRpl0kHbJJEYxAxZnBMbrZNhORp1k1EuwxscD+hP5LHD94NJia4D6EAl5&#10;xsbA9yJOJYIFmEA0QzIR9Euk8Gm/5yYC1RD8pFk1YuYlQdBOhbfhS9moBR4c7P7xmH+czgEvaDkQ&#10;Pw4ke9M/4tRPtP1mBhfajQ9tb9fA9JDDfIOq4p8TN+o+tol7/wjdYTFGDEAnBIXho7g0AZHtGuQw&#10;g+oCT+JzgFx6QjxguGD6FMIGuD4DeD8QExwgXDPx2oz7MKx4mxhTBYSDFsBdGlDaijYc4oWgbGHc&#10;R/iRkCGG9UBnaX+MABLHpI0KWzH9EusDDXK0m+FQINrItJsj9HIaDrBjcN8W50kRigweZTQIGqbl&#10;BUFGQH/vArmfT0CIMd1OnAsx0WAxQr+4ipDzjPYabAg0VIfdE9NSXAicVjLTBbDYwE2hI9CTy5Ek&#10;DnIvSDYl29pNoZXjHnatGPKCjASoOZS6E4NckYQ+JB2HyOgjI/QI4zXdRe6Q4snvItYs8Zfgg/yu&#10;wCCSk5pRF2U7f+ZvQSVHwxHnvYpzuUjDZNZUHsw9/HHwjmZ3mD94/MLtIpk2/r+bLiF+TRwstLfQ&#10;rCksV0IGiGBgVbJZxACEz/CmMkiZjRHw0esE+xLxXyD7lwXFfMOnD4oQFOSSfVPmBmT/IMrPYeZy&#10;ZrsY/w0y5VmuAa0TsKQ85H6LmKCWdA6QMJoFXcc9d+7kFCKWt57DVO7bNL/Eca2vnf30Q/tGuGay&#10;rUbsYd6oh3by3y8HnghxSqWc75erfjjncSDEfZDrgRAPhLgPEtiHQxxo4oEQ90EC+3CIA008EOI+&#10;SGAfDnGgiQdC3AcJ7MMhDjTxQIj7IIF9OMSBJh4IcR8ksA+HONDEAyHugwT24RAHmnggxH2QwD4c&#10;4kATD4S4DxLYh0McaOKBEPdBAvtwiANNPBDiPkhgHw5xoIkHQtwHCezDIQ408UCI+yCBfTjEgSbu&#10;jxB5P+DB894lkHHXUHPpq2t/ug/34gfyEHxcT7GVkF3YeeEHUgL7ctHoT5R0xWX1/uq+HO8H8yA0&#10;SYJxnTEmHw8eDyABLOr/B6GXA6vVswhMAAAAAElFTkSuQmCCUEsDBAoAAAAAAAAAIQB50/If4J8A&#10;AOCfAAAVAAAAZHJzL21lZGlhL2ltYWdlNi5qcGVn/9j/4AAQSkZJRgABAQEA3ADcAAD/2wBDAAIB&#10;AQIBAQICAgICAgICAwUDAwMDAwYEBAMFBwYHBwcGBwcICQsJCAgKCAcHCg0KCgsMDAwMBwkODw0M&#10;DgsMDAz/2wBDAQICAgMDAwYDAwYMCAcIDAwMDAwMDAwMDAwMDAwMDAwMDAwMDAwMDAwMDAwMDAwM&#10;DAwMDAwMDAwMDAwMDAwMDAz/wAARCAEyAc0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7/ul2q2c4rD8Qn/QJhgZ2n+Vbk+WBJGAKxddwbKYn&#10;oVP8q52atnyN8SATrt+DgAOa838TsMEDqR/SvSviWo/t7UQTjL15n4nwqMMAHFEmSmeX+MnlltsR&#10;ofOiO5Xz09a43wX8NpPGWssLm7QmXLKSBlDmum8UXT2usIWQPGWUHuF/CtCx8I6hLC97ayotuASc&#10;ZGBTgrva4mzS8N+H5PB169pJcu7xruQxNuLD6V3Hw78bR6bqZtw7yIx53MMjPY15z4AubrUNdMc4&#10;DXNu+1ZM5WSPHp3rsfC+hxpr0ks8UUbZJUr2571rF9iGj1OGO2unMkTYVuQMbsVq2UljeK8VwyiQ&#10;cEFe3rXJaFaXJunjSbdG4ypUY21qjQLt2d1YyOpzzxkVqpvoiUjoo9HitFU275QHcCvGK1IfEdvp&#10;9kokdCG7k1geFrqUb4ZiEAOB3pvifw4bi3ciVSCD8y8EVV29UB09ubLVQsolRMHOMcVHrN5ZvCse&#10;dzD8c+1cz4BsFdzBJcPIpPG/g10z+A2gxJvLAAk5PFUlJq9hXRDp9rZWlszvEFBGcVHY6rHe3uyJ&#10;dip1DcZqdo4Y7aRJSFjA5OeVqm2p6fpVlPLvjDoudx60Ngjpb/TbU6cJmi3OTyK9P/Ysu0l8ZTLH&#10;EkeE52j3r5ol+Jt1fTmO3wV65PIwe9e9fsEahNc/EC+WZQrIg4ByDnvWc6ia0Kij7Yt8FBkAHFSL&#10;05IqKE/IOc5qRW6DAqCh4IOBzzTgT6nHamDPAxTg+McdKdwHcDnOKMjGTgimE5zx1o5GOMU7APwA&#10;OxxSZOOO9M3dsmk3ZbAGaAHgk8DrTLm7WyXs0jcgf1PtTbq6FnGAADI33R/U0mnWQQm5uTvLcqp6&#10;t7n2rppUb6sznO2iH2GmGX/Sbo/KeQD1b/AU7UNU3fIgCqOgHAFRajqjSE84FVY1ZZXaVcAfcXvj&#10;HU/j2rujFRV2crd9hYHM293yqq2AOhemrIoURx/KgzwO2Tzn/OaViZfmzkH15NLlsZLZUnr1xUSm&#10;2NKwwlcYJOKYcoCTvCn1P+cVHquq2+jWkk1xIsUaclmOBXzV+1x/wUB8L/s++EbrU9Z1y20LTo1O&#10;2SRv39wR/DGg5Y/SolOxSjc928WfFfQPBpU6lqUFtvHRm5/+tWL/AMNLeDX2lddtGB+oI4r+f39t&#10;L/gt94w+MviKWx+Hsb6BpMMhYXU6ia8u/QkEEKO+Bn614LB/wUy+OensY5PFUsmDwWso2/ktYSxC&#10;WxtGg2f1By/tI+B9Rskhu9VtJUT7rAkOn046VW/4XJ8PXAK6ypye0nT9K/mOP/BUX42Ihx4kYso5&#10;P2BDn/x2oZf+CrHx0hYeX4jBBA4NgnXv2pLE2E6B/TsfjD4AZgF1knPH3un6U6P4o+B5hkapJg++&#10;QP0r+Ydf+Csvx5iKEeIYzg850+P/AOJrVtP+CxPx9t7cbfEcYY4GBYIMD/vmj60w9h3P6XJPiv4C&#10;iba+tBG7ZcD+lV3+MPgAkBtfhUjrmUcfpX80N5/wVq+O+ohpH12MkE5JsIzn/wAdqkn/AAVK+OU2&#10;4PrMDOv/AE4R/n096f1ryEqB/TQPi78PZCf+KhhB/wCui/4Uf8LV8ASkD/hIIASOczLgfpX8ybf8&#10;FU/jeDg6tbgAfxaen+FKP+Cqfxu3A/2nblc9Tp6Z/lTWKF7E/ppk+KHgBSB/wkMHPpKhpg+J3gHg&#10;/wBvQ5/66LX8zi/8FU/jaZCBqFsADxnT0/wq+/8AwVT+NXlAjUIA0ZG8/Yo8EH0GKf1lAqLP6WbX&#10;4s+BbWYMniCLcp/56LWkfjv4LYqf7cgJA4/eLX8y8f8AwVS+N3nOE1W3EYPT7BHk/pWhY/8ABVr4&#10;3KQG1KzZPX7Cnp9KFiE9R+yZ/SjJ8bvAzuzHWISwHeQCoJfjf4B34bX7VSf70wr+c60/4Kn/ABgn&#10;wJ721lBH8Nuinpz2q23/AAUh+KGpKXM0TY6EpGM/pTVYXsmf0PS/Gr4fzqP+KgtQG9JlGary/E7w&#10;C4BXXrRs+twgr+ee2/4KAfFO/u/LRrckdf3an0rvvAn7TfxW1u4VrqWDym5wIUHak8XGO5SoNn7t&#10;H4yeFF2xRatpyRp0xcLgj160kXxd8Nlhs1uwDNxjzwR/9avyO8EfEnxPqUBOoX4jIOMhVUV0lv4h&#10;1Z23JrMgcc7dqMP5VLxtPz+4n2Mj9bdJ1+31S3EtrOlxETnerBgPoa0YL0HcdxyvB96/Of4K/tZa&#10;x4AvYLe5lMAUhMMSbebHoexr7L+EP7RWjfEuGOMTG11EKMws+N3+761vCqpK6IcWj1FLsckFSQc/&#10;Kec+tasfiH7REqXCLIY+FJcqf0rnxdAqX3gqce9SrIsmQ3JHoR/WtUkwicNcNuU5/CsbXciykGMY&#10;U4/Ktq64Xtk1ia0SbSXPHBrwGd58k/FCQjxJqAGdu815h4pccjJAAx+lem/FQZ8UaiMgDd0rzDxM&#10;wKk+gqZMlHj/AI+EzaqghViTtI9DzW34Q8U3yaaLaZCsbblcY9fX/Gsvx00wdykcjCNd+VGWGDTv&#10;C2pvqNl5giuDuGN6jIJq6fkKTOg8NvN4N1cXRtbZ1ViDk811Ph3xE+ta4ksyJCqHkYwCD3rP8NQt&#10;qsDJMpcrgHemGOK2JrSFdnllIio2ujdfrWiRm2d9psKNOht5CQWwQOorUtL+ewBdwXCgjaRya5r4&#10;dFIoE82YAgnHPauxmmjzGFZc9GyM7q1ihXOX13WdTk1GN7SPyon7AZOa7Hw/oF7rGnq0rMcjJ4xz&#10;ViWKCeJQqIjL+tWbLxr/AGfP5Cjdg46dKcVFO8mJt2sihfaJ/wAI0DLGDI5GT7VJpXjl9Qga2mOG&#10;b1POKv3GuQ6lueWL5G4zWTP4etZ9QE0aEKDkHOKck94MI9mSeJtJlTSZpVeMuR8oJyK87svh/q3i&#10;fV5BLdSCE8N2GK9R1DQ5NSCpG+6PI74xV1dJk0TSHZjudRwccmiUFLdDWh574p8FXGh+HZls8tIU&#10;w3y5wMV65/wTO0TU7D4g39xfOzCeMbQ3Uda5ddZiuLWaNhiVztK8EivY/wBi+3EXjiXa4YBOnQjm&#10;s5wW6Ki2fYUB/djAzTwSOcZxUFqu1Sd2c1MDz1BpDTHbiR2FKc44PSmbhnGeaXPPAODTSC44sB6n&#10;FJvz3Ipm7rx0o3U0gbH7iSMYNNubhbGHcwyx4Vf7xoaRbaJpHOFXk1RhVtSujK+Qq8Aent/jXRQo&#10;8zM6k7IsWFv5z+fMd2TkA9//AK1SX16SrMSdo6n+lNuJwsbHokYyx7AVFAGuUieQMVjYtGn1H3j6&#10;16CSijlbu7D2Zi8cjBEMaYVNvA56n3/lTS4bBLEg8gnsfxpcMXyjFyO5HB/+vSk/MCUCkDnnH5Vk&#10;2UhpwoLAlScA4H61jeLvGtr4Ts3eZw8rfcQD5n/+t71V8dePLfwlaON6PMFJO9gBEPUmvx1/4Kqf&#10;8Fnpzf6l4H+Fuotc37loNQ12E7tnYxW5HftvH4etZTmkaQg5M9s/4Kc/8FltB/ZzS60XSZ4PEfjP&#10;BWOyjkzbacfWUjqf9kc+uK/F342/Gzxr+1T4wuvEvjXW7q4R3O1pWIjhXP3IoxwB04H4+taU/gC4&#10;8PXEureKFlv9euGEqWEzFmTdk77gnoTnIX73rjjOZ/ZEmq6iZrkmRhjZGqgRoPQL0A+lck22dkYq&#10;KRy9rZSrDLDpMS2iONrTt/rpPfPYYzwP1qveeHpZMCa4nRRgnDkc4JI57mu8sNBMocny5IwcLHjC&#10;deOfX6VFfaWWvHSGFFlCgAsfmbsce3P6dqqNNsxlUSPO00iQxDy7u6GwEY83bkemf89arfZ7qBgP&#10;t05dsHmVircjv612esWUbT5t4AqxZVhngkDAxnOM+oFZMujjyzKI4mTG3IU4UdQc9ufwpeyYKqjD&#10;S3uAzbtRnXCjJEzEj34Pr9aZLZ3kb7Te3LF1yAsvJ5xg+lbk2lu0qRpFCFU/MUKktkc5wM+2T6D6&#10;1IPD6yPM8dv8qgbsEqMjqeBzznp/9el7JjdRGHa2F5c/KmoXi5yBiY4JznH6VJ9gvolVGvrwE8Z8&#10;wkscdf5V2NjoSRQ75cqXyPYHrjnvxU0OhJKFVArEMSrdsZ9/p/Kq9kyVVRw9zo2pS7RHezsrMSD5&#10;xH86jNrfL8i6jdAAjH73JY9K7GdI4lC7IXGzAyMBmI+p9f61Ue3t5PLUxRAMSTgE7Tj9DjPpSdLz&#10;FGoc1LYai0JJvrkOFBz5jEHOf/1fhTm0+/SYpJqM8ZYAbRI2G+n04/Ouhms7YW0kcZWTHzAYGOnX&#10;3/D1qOTT7a/dJg+xVHzMv8JI7+/b8qTg+5UZowUs9TQ/Le3SEkYzIefXv1pyHUYUjJvpS78LiQkH&#10;6/hmt86YBbBY1jBB65Izjj8AaYmjGeN4RACojBIHRcD26UKDuNSMqTxBqkDsj3bjcPvbvl6fkKs2&#10;ur6h9qVDdyMSMnDkD6/TgipL/wAPol6r4MmOMcsMEf0NWDYLK0aLD5ZjyjFQF3dTn3PTn0pKMupS&#10;kjV0nxDqEVwrRXkikMcgMCD3+uMV7N8IfiPeq6K99MsitjaXB6814rpWkFZVTynG8fLuJww7jmuw&#10;8Mr/AGfIJCpZVyOnJHQ5rlnBs3hJWsfafw51GTV4FEk8jsw67sjJru4NFgyizrJ5Z4Yr99fce9fP&#10;XwH8ffvkjdlIUbcDjPHB/lX1J4Rlg1rTUOwMQO2OOKyUWZyfYyry3ufD9uJHK6tpTcecvLRj0Ydq&#10;6TwV44vfDkcF1p1xLd2Sc7FfM1v/ALp7j2NSHwrLZTGa1dgHHzrgFXHoR3rIvPCdxp909/ozNbzL&#10;kzWnJST1Kj+lawm4u6M2k0fY/wCzp+2FHqltb2esXCywyYRbgcMvGMNX0ppup2uo2aTRyCaJxlWU&#10;8H8q/LHw9q8lxcm4sSbPUkGZrZ+EnH+e9e6/CP8Aao1bw3oMlpBPtEbANDcH5oT6fQ16dDEcyOeU&#10;LM+rbgjJ4xisbWm/0WQAZyDWxc5AJyMisbWBm2k65wfwrzGjtPkj4tfL4o1DnBLGvLfFBKoB9Ote&#10;ofGA48W3+M4BNeWeKHygByTjrmlNdCDzXxfo8+tW7+QzIYs9D15rH+HEtxo13Pa5nZFcNyeFrotW&#10;8RJoaygsu+XgA8DrVLwr4ghvdSRXRDIxxnsfxp02iWdromqx6TfK8zEKx29T19RXV2OhL4hhWVMK&#10;zDGSOa5fWNKs2sY5GnEDsuQoxhj6Y9a0PAPi2a3uUhiUNEoGVGc8HrW60dpEX7GrqfgbUdJsBKsr&#10;OAMYTgj3rZ+EmsXl6TDdFW28Lu5P51f8QeMHNjGQG2sOUC9c1H4R1q0trra3lxyHkY4z7U+WKd4g&#10;m9jrDo11a3zF3YRDkE9K1PskC2xkRkaUeg71j+IPGNrDCITMVkkwCh6VN4XEqMssrDBP4Yqo2voD&#10;Ft3uZ52LRlAMkAjg1NbI15KXEcikcAdB9a6qW+tZLREEaI5HXisbVnSJVEJPzdcdTVtIEibT7d4p&#10;t26QjPpjFW9auptQthEXbYnU1Ho+nyT24JlDd1qTypIZCpcBU5IPrSa7DRyd94cmbJV2MmdxZe49&#10;K9j/AGFlvB8SLk3A2r5QHXOeTXFxTqxERiViRkt0FetfsoCBPiE6xqqyGEfdrOUFuhpn1fBwnUkV&#10;KDjnjIqCE4AzTgRyRkYqkSS5yOODSM3QGoi5B4yaQszHAOAKEgbJC2O3SnQgtkkcVCoLsFBxmm6t&#10;eG0t1hQkSScZ7gdzVQi5OwN21IrqdtTvFij5iTv2J7n8Ktxx+WqxxgkdB7+9QafALWADG1m6+w9K&#10;lviyzR2kbFZ5Rvcjqijt9f8AGvThFRVjklK7IoV/tB5FODbISrDtIwPT6CrDL5jkg5yeOf0pUhSK&#10;MRIuxF6e1BAxhiwYHqe9RKVykrAccMBhu+B1+tYHjjxfB4W05zuRZdpbLHCoP7x9q0PEGtJoli0g&#10;I3sPkXHU/wCFfjl/wW3/AOCq01rdX3wo+H+otLf3DeRruoWzZbJ4+yxkfkxH09axnI0hC7Od/wCC&#10;pP8AwVE1r48+OZvg/wDCBr/UDqNx9hvtRsVLyanKxwYIdvOzPBI+99Oviulf8E1Pif8ABnw2s+g+&#10;CNS8Y/EC6TdPeww77DQNwzshcjE1x6yDKofu5PzDv/8AgkV8M9J+F37TnhDw9qS29/488aSXA1GQ&#10;/M3h+2jt2mNsh7TyDHmNnKD5Opev3K0DwjBYW0UMUKRxxgBVCgBRWatu0byly+6j+bN/+CcX7RRu&#10;Wkufhb4muJZG3O/lvIzHJyc7Tk8mqkv/AAT4/aG035Yfg74vkYE/MtlKe3bCV/TxY6GgUAIv5Vfj&#10;0xY2UCMMD39KpQje7RDqO1j+WqX9gj9opGc/8KX8dZGcAadcEfpHWp4c/wCCXv7Svjizkmt/g94g&#10;gCtgi7IsmB7bVlCnHPUZFf1Gx2KqP9UMj2qxFaAAfu1Ga15ktkYuFz+XuT/gkJ+08xAHwmvwAmCw&#10;v4Mlj1P3qbF/wR//AGn0hVR8J9QYFdnzX0BYfju/D6V/UYlsox+7Wni1XqY14pcy7A4n8tdt/wAE&#10;c/2moShHwn1EMvX/AE+DJ/8AHvf8q4rx5+wJ8d/htrzadqfwe8ZC4jCyH7Hps93Fg8giSGN0JyBk&#10;ZJ7Gv6zBap3jX8qDZxHrGDn2FNSXVA49mfySXf7LXxcmtNknwl8fI3Q50G9+bjGf9TxVKD9m34qW&#10;EriT4V+PCXP/AEArwEHJ5H7n1r+updMiZf8AVrx7U1tLjB5jQ5/2ablDt+P/AABKL7n8hF1+zX8U&#10;EBM3wt8agL3bQ73Kj/v16Vm3X7PPxLgjCy/DjxjAGYn/AJA12B9cmHNf2Ef2TD/zzT/vkUw6RD3i&#10;Q5/2aT9n2f3/APAFaS6n8c83wL+IFlOHfwD4qjAPzZ0i6UEYHbyvUVGvwo8ZxsQ3gjxGEPAzplwB&#10;nH/XKv7GW0WA5zDGf+AimNocHUwxEH/YFLlp9n9//AKUpLqfx0v4C8XWkZB8Ia+h/h/0KcYH4pS2&#10;3hnxVC6mTwxrIIBXm0l/qtf2IvoFuesEP/fAqM+HLQn/AI9YD/2zFDjDs/v/AOANSkfx96d8MvF+&#10;v3FvHaeF9XmkllSBV+yv8zswCp93GSa9st/+CV37RMRiWT4Ra7tTqRLES347uO9f1KnwvZ5yLW3B&#10;/wCuYok0SDH+pjx/uipcY9C1LyP5fbH/AIJc/tBiSPzfhPrgVDnJkhyenXDe3610dh/wTO+O8YQz&#10;fC3WwEPAMkWe/wDtV/SzJokB6wx5P+zUEugwEH9zHn/dFZuhFmsa1uh/OFafsT/GH4S6VeazrXw9&#10;1nT9KsIvPuZmaMrEq9WIDE4+lemfB3x/dwrGJNPuipAzwfT6V+8d94ZtbiNkktoJEYYZWQEGstvA&#10;GkR5xpdiP+2C/wCFZvCR6MHWvuj8qdA1M6nEpSzlweSNpB/lxV3UPD806iWKzuFdBkHaeP0r9RX8&#10;GaXFnGnWY+kKj+lVbjwnppGPsNpg/wDTJal4ZEKZ+Vd54Jm1fNyLG7t5ouRLHGQCf7wOMZ/Q1m6p&#10;ZWw8ptSVmkIwlxCG2zgeuOjDuD0z6Gv1K1zwBpd7bPG1haMjDBHlLzXyD+1B8El+HfjOC40ITWlt&#10;qys8kURARWUjkA9M7qUaD6MtM+g7pjyCeaxtYJ+zyAHAxWtcsGyO4rG1k/uHx6Vys6Ez5J+M37vx&#10;ffnOBzXlHiR8LkDNep/GwkeMr4ZxnNeU+JXBQYOQaUzLqeSfEO3N1qkSkjDggZ6ZzU2iabDDcwXT&#10;7lR8A4PCGneNrRri6RlVWKEnnmuU0l7lNfijbzZIHIOWb7vt9KdN+QSWh6dbaVc6s6MZpBCudisO&#10;vvXZeHb6y0WO3nlCoygLuxgn61gaS9xfaIsVsrh4wRljyR7Vc0XTFW2eHUD5SuuAznODWn+Ez9T1&#10;TR9a0zxBpbkFScdVPWqNn4KXUNQd433RegHzD3qH4d6HZ2ulutu+9iu0Y6fWtDTNUn8P6pIzxl4H&#10;6kL0960b0TkKJPe+D4oiGnmLiPGwE5JrqPC+oRXURto2UMvG1uKw73WbfU3BE8agjjHUVkWFjqVl&#10;qjtB+9jZtwJPJov1SKR0HxAv7rRgotgxdRklTnFP8I3GpaxArSMWZh6c1Sjtbu4vRLcqwA5CZ4P1&#10;ra8P+OIorkW8KlpEO3cF4+lKyvd6AkX31a60iIKEATPXHPSix8T3d5OUWAFGPJYc1pWNoL+4Z5Yy&#10;obkZ6Vrf2KikzRxhVAxVqGt7hfQLWFY7AttViwxg13v7Il4rfFidEYMBF1x715hc69MJTFGVLt8g&#10;GOlek/se6XLa/FOSZ2BDRYGOhOambvsNI+wkYgDJzS7iSOcgVHngZJ4oLArzximmQP3gkgAg0m/b&#10;kk5zUbOSuCDRHulcKBxQBagKxRPKxwqjJJ7Cs+03alePM4IA6A9vQf596k1ychI7ZDy2C/07D8T/&#10;ACqxYWuxEjXlmPPua7cNT05mY1ZdCcTJp9pJdyjCQ9Pdv8Kjs4SsZeXLTS8ucZI/2abJImo6qYFI&#10;e3scBhj7z9ef51aYBiSCxB79hW85GcUCwjbgggHpk0y5uFsoHdyVRM5yal255zgZ9Mg147+2Z+0z&#10;on7LfwW1zxbrk6JZaPCTHFuw13OeI4l9y35DJrKTLSufJf8AwWr/AOClyfsmfDCXw74evFPjvxPC&#10;0dtsOW0u3OQZiOzHkL75PavxM8Ey3PgqWTxlrB+1eJtQ3SaVHMd7W5JO67fP8QOdoPf5uwze+OPx&#10;n1z9rb4869428U3E1zJdXBnlTdhI1z8kCZ6AAAewFYGr3ct3cJPPG0s0wHlIucQIPugcYAAwPwHS&#10;uSctbI6ox5Yn13/wREvJrz/gpN8M1mf7VPdz6vLJIx3Nk2LEknr27+9f0V6fpXA46V/O7/wQi0d5&#10;v+Cm3wwYRhWB1ZnwuMf8S5xj8/Sv6Q7HTsKOMmtYxskYyldlW104AAY4FWF0kSEYBz9M1pwWPTIN&#10;XrSIRKVxgCnzAkYsehtnOx+f9mp10NgBlWB+mK2lC9gfyp49ulHMPlMRdDftnn2px0WUAAYJrZpO&#10;D/CT+FHMJxMcaPJkbiAD71IulheSc4rUwCMYpHQEcDFHMCgZ4twgwB0pjWu/nFXxEOpFBj68DNNS&#10;EZ/2UDjFMa1rQaLHGDTDD7U7gZ7WxyTjimtbn0FaDQ9jTTD7U7isZzQeoPFJ5Iz0NaDQj0xUbQc9&#10;KAsUvIHtzUb245OMVeaLjNRtERgYpDM57cegNQyQdsVpNEGqJ4M5oC5kzQDB4qjc2wGeOK25bbqe&#10;map3EHUYIqkxXMG6irMvAVzjPNb95be2CKy7y1PPAzVOI7mNIS2QRmvA/wBr+1Q6joZIAyk/846+&#10;hJbYh+h6189/tszCy1Pw8CQu6Ofqcd46dOPvDbubty2M8GsfWX/cuRnpWpcyBWI5Oax9YJWFs54z&#10;XjNHYj5M+N+T4zvQMAnPNeS+IvujGAcfSvWPjkSPGt2MYzXkviElYwR3FKeyM0efa/GZNQChthOd&#10;p96w7CyU6or3NqzuHzuVsA89atePL6WzcGNQwY4O7pSeFtms24PzrJG33TyD+NOmEjutB8UweFU3&#10;sjsgYcMSeK6tNKj8ZWb3EREan5vUVw9tBBdWwSUbXGEKtnBFdl4L1I6CkdsrKtu3GD2raMuktjNr&#10;sdT8Pkg0KMRPMGLDBycc16Lb2Flq+jvIAiTBOmODXlt9D5l8hiEUpGMlDg11OiC8s7YKXLwsO+SV&#10;/Gri3HSwlqVP7CddbeXyg0Ld+mOa6ebU4rLSTIyDMS8P3FPsIQEKyOSQPpV2TRoprfYVBLg5U9KE&#10;rbFIwfCd3c+LnbMTKFBw2cir50yPwlcq7AzO/wB1fSpfDFq3haZyissect3GKXUfEsGu3ZV0JDN8&#10;vY0tLa7gkdR4Y1qLULNXCbT0HeteaWdomWMlVPtgVzvh1IYzF5DgIR930OK0PG/xBTw1oxBCGQdA&#10;By1DfcCnNq8OlySSSLGVjPJxXqv7JXim0174jBbd0YiHI2jgc187jUZvHemTZSSJi2WHQEda9f8A&#10;2FPDx0b4myuHbY8WAvpzWbk+mw7H25zwDzmmMdxJLcClYnjBGcUyRm6ACrT0IYrE5IzzVmxUIrSO&#10;QFXnPaqLFi4GSAal1WQwaakQ4Mxwfp3/AMPxqoRbdhN21IrLOoXrzN0Y7hx0HYflWpPdDSdOkuGI&#10;DH5I88ZY8UzwzppmeNCMbvmb2FS6kqajrKxAAwWfJHYt2FepdRXKcu7uGnWotrZVYnzXO6Q9CW//&#10;AFVNgRk547cHt/KnBWOcKP60i5/hwGHGM8rWbZdivqFyLS1Zww3fdAHBr8Fv+C+P7eK/HT42j4d6&#10;LdSS+GPBtwYZmhYlb6/6OeOCEyFHvn1r9Uv+Csv7ZEP7Gn7JPiDxDFOia9qCnStFTPzNcyKRvHrs&#10;XLfUAd6/nR8Qs14be6vWM9/qEsrmZ2JYyPzI5P8AsjAz6v7Vy1qllfudFGnfUfpcNrYeGBcwzQuB&#10;uY7g2Wcfe+oGBj/69Zfhbxo3iXWkRAjgKT5ckJUOoGSA2eDgH/PFet2fwKv5NNs202xxC8KtHJ5o&#10;AywBO4EZPPp/9asTxB8H7T4Ua7p7tGyG7W43Ek4O1M4H0zXnqs07o9B0U42Z9w/8EPPA1tZ/8FFP&#10;h5f2ysbeXTtRuI92AU3WXT8N1fv9Z24wDivwd/4IazLc/t5/DtYsmOPRNQ+Xdkr/AKKvbr3r967O&#10;MhRkV6KleKZwVY2lZE0UO0ZwM1xnx8/aG8H/ALMngC48SeM9ZttH0uDgNJlnmbHCIg5Zj6AV3Krw&#10;ccYr+fT/AIORf22df1L9qnX/AApYX0kGn+B4YbSCLJAjkeON5ZB23EzIu7qAvHPNa04J3lLZCWrU&#10;e59x+L/+Dmz4P+GtXlt7bwj441CGNiqyiO1i8wZ6gNNkD61iz/8AB078ILXiTwL4+P8Au/YmP/o+&#10;v57fDfwF+I3xxtV1TRLWe8im+YSFiN2foKuyfsFfGOeUn+x53IHOHJ46elcqx1FOzX4mlSEVomf0&#10;CD/g6p+CwJD+CfiIuODiKyOP/JipIv8Ag6l+CcjAHwV8SFz/ANO9kSf/ACYr+fU/sB/GQKA2i3RA&#10;6Auw/pSJ+wD8ZGIZdEusjgYc/wCFWsdhrar8TncX/Mf0Kw/8HSvwQk2g+DfiWmeebO0/+SKcf+Dp&#10;H4JAgN4M+JYUnBP2SzOB6/8AHxX8+EX7BvxmICvot6VU8/O3p9KR/wBgb4yOpH9jXe08/eb/AApr&#10;G4bt+Icr/mP6FYf+Doz4DTtt/wCEa+I4Pp9htD/K4qe3/wCDoD4AyoC+hfEWLPZtPts/+j6/nUuP&#10;2AvjAMl9CvWAGM7m/wAKfD+xB8VrIIJvDNxNtzuy7EsCOOmOnX/OKpY7DdY/iZuE+kj+jOH/AIOb&#10;fgDNCZBo3xDCA7Sf7MgIB9M+dioj/wAHO/7PAyW074gKB3/suE59uJq/nLP7HXxaTMZ8NX2wnpng&#10;n1qld/sZ/FhXB/sG9XHoSMc0PH4VdPxFGFT+ZH9Hz/8ABz/+zomc2HxBwO40qI/+1qU/8HPf7N4y&#10;Wt/iAv10ZD/KWv5tZv2Mfio5LNoF8x+p5qE/sYfE+Js/8I5e5HrzU/2jhu34lqnL+Y/pUj/4OcP2&#10;bpwcJ48AB76Mv/xyp0/4OX/2bHKjzPHCsRn/AJAhOPyev5pof2LvinMPk8N6gR9cVYj/AGJPiwy/&#10;8i5fqD6tQ8ww3b8RqlL+Y/pS/wCIlj9mlm2m68agnnnQnP8A7NT/APiJK/ZoZSzah4xT/e0KT/Gv&#10;5sYv2Gvi3KcroF6CPWTFPb9hP4vDP/FP3pB/6ajFCzHDdvxGqNTv+B/Sdb/8HHn7M15grrHipSc8&#10;Nocoq/Z/8HCn7Nt/jZrfiQZ6Z0SYf0r+aKP9hD4vKwKeH7sMfScD+tXdP/Ym+NNk6lNBvAM97hf8&#10;aSzDDdfzG6FTv+B/S+f+C837O0mM67ry5/vaNP8A4VEP+C6/7Ok04R/E2q24YjLS6RcIq+/3elfz&#10;q6V+xn8cruEMvh64PHa7QZ/Wub+KPwG+L/wd0KbVdZ0zU7CzthmSZLlXCAeuCcCtfrWHl8L/ABIV&#10;OXU/rR+C37Qngn9pPwoNb8EeI9M8Q6cThpLWUM0R/uuv3lPsQK6W6tTzxmv5n/8AgjB+3R4j+BXx&#10;20bWxqU5sZr+Kx1eAufLvraQ4YMO7Jwynrn2Ff03FBNArjo4BqqdVS2LlBxMC5tRycHNfK//AAUO&#10;ujZ6v4WG5U3RXPXvzFX1zc23J4r4s/4KoagNM17waCzrvguz8pxn5oa6KSvIS3PQZ2PIJwTWPrBx&#10;E3JxitWd+DWLrT/u2HUmvDaO1I+UPjw2zxtdEnr715L4gbfGDkEGvV/j8ceN5wSOQa8k15gsJPfm&#10;ia0MlueceNkR2O5VIDEc84qLwfm2dVZWYNyCoyRR46meIllxwTye1L4K10fuiwRWXnBI+alAbeh2&#10;UFmZ7yHDB1PboRXb6bpC3kUaxBVkUdSRkjFchFEZY1a3VElRsgg5OD9a09CvrzQNSXzjKEflOeCf&#10;St9t0ZWOja3l0O/ify0C4xnODXo9hr9v/Y0cqmNWdcN7GuD1SaW70gT+T5jJzuVuBWx8Nmj1bTnF&#10;wADnAB6UaqVojijsLS9i1C3ZywLRjBIHJqx4buvtl86rIJFU9zWfo+nRwyyLEwVV9TUkyRaZdlVy&#10;rP8AxrwPpTd2UbV/q0EUjxMFA6EcVkzaZawzeYZRC56DAq9bWtt5vmSqGYDk1i+NdPl1C4VLZXER&#10;/iU8ih3tdivqdb4d0UXEAKuwJHXpmrF/4Si1MpFcDcnq3JrH8OaldaBpyRtL5gA49QPerMviCTUQ&#10;GUyMc8ehobj2EkzfPgu2stLZYSdoHUd/au6/ZPWO3+IiRAKJAhPH1rgtJ8SJa6c4kG7I+6Tkk13X&#10;7LBWT4oiZVZTIhJB+tTNprQpH1s7kdPSoixJycgCnzMNozxUE05SMgDk0kxNak1kvn3AGeBSXedQ&#10;1pIgRsTCfTuT/L8qm0kCOF5X4CAk1H4bt3u7ouQd7HGPcnJ/nXXhY3dzKq9LHTWippmjy3RwpkBC&#10;+yj/APVWTpNhHbRPMIwJrpvMk45q54xtkvbKPTwzBZCEO04OB/8AqpFhMShMcIMAAZIA4710p317&#10;mTXQAOmecdOScUkjbVdyTlRgcY5pxAAGGOfbrXA/tW/G2z/Zv/Z08X+N791WLw5pc14ofjzJQuIk&#10;+rOVH41Em9l1KitT8R/+DhL9q+b48ftiWfw+0md7jRvh+n2do0bKy30hBkPuQdqe2018X3kK+Idd&#10;0iMEJDDHJAjY5bBbLH/eYk/iKjm13UPiH4h8S+M9Snkn1DU7p2E7fekuJ2Yk5/2V3n6la6fStJsr&#10;e2totQbyJbdnIcHAAdcEHI5A6gj1rhxDTk0jvowfKfeHgr4LWdppOmmQyt51lEm18sqgoDkDPHU8&#10;dOTXgn7aPwYi8IeIfDMUM00sMyX0qlyflASMEe/XrXKaP8fteSGGGHx1ryLaqEUreEjAHA5XpjA/&#10;CneI/iddeOLm3k1bWb/WZrOKSKA3UoYQiQANgBQckAflWUIUrtouTqaXPsb/AIIUaGU/bt8ESDIE&#10;egX7HJzu/cRj+tfu/bJgCvwm/wCCCWoHU/2/dEjVAsNtompKmR8xAjgAJ/Ov3ehUgDB5rtT0Ry1v&#10;iHgYGMda/lp/4OFdUKft/wDxsQEEm8hUEnkfu7Kv6mVXIOe9fyof8HBLu/8AwUL+NwY4B1VQvGSc&#10;JZ8fnmuqiv3VT5fmcspWnE6n9lz+1tC/4Jj6pq/h+O5/txdP22r20W+VC0gUsMA/dBJJ7AZrrvhl&#10;8JfBvh/49/CuT4Y6xLqlxqc80niyWw1WS+ghC25KxyDcyxq8jNgHAJXjpXL/ALNdvqMv/BMvRG08&#10;XaxR3tpNfS2+d8FqlwHlfC8kBV6DJOcAGvdvgxr3hf4r/tb+Gdb+Hlg1l4W0fRbxL+S30uTT4pLx&#10;miAEisibm2NlSQerYPBrmwkUsPJ2/m9NtL/oebim/bfd+Z1v7fttd+G/ghaRaU01ouqazZWN/cxr&#10;gQWbyDz2kb+BNgILEjAPWvLP2ePhl4V8I/tg6XY/DXU7vUvBj+Hri51SeLVJNRtJbvzY1SNnZmUO&#10;q/MFzkBie5r1H/goJrx0C38BajfrcL4R07Xhc6/LHE00YtxE4CPGoJdWZgu0Ag9+K5L9lDVNG8d/&#10;tQ+K/Evg2xNj4FbQrS2sDDYPZW0sxlkMxEbKuHBQAkjONvbFRCCWGbt0fpvb7+xnKT9pbz/T8jT/&#10;AG8Wigv/AABoV5dSaV4V17VpI/EF35pt4Y7ZIWIV5hjy8uVwdwJIGKzP2M/BOlaD+0L400zwnf32&#10;peALPTLQ2Uz3r31tc3Dl2ldJWLBmGApweMAGmftreMtN8GftAfD3VPGSyH4fWdnfpfhrV7u3ubiQ&#10;RiKN4kVi5G0sMrgYzxWh+wjdw6j4u+JOu6RbSWfhTVNSt/7ERbd7e3NstsjBo42C7QWc5AA+bOec&#10;1Kio4Xbp8r8352/Aanep/XY988f2Vl4U8F6tqnlxKNPtJbn5gMDapb+lfAfwL/ZAm/bz+Gx+JHiT&#10;xp4n0HVLu5nglj02bbbzpE20SBDwhwMELx8uccmvtz9pjxhpPh74AeLLrXGvl0pNMmS6Npt+0FGU&#10;qQm7jdzxnjNfG/wyuPjL8N/gVbT/AA7i8JwfCyO1kv7abU3Zrz7M26SR5cfNv5bIUY4+XIxXRl1J&#10;+xcoNJtpXf5EYiaU++h2P/BLrxPf/EbwP41+33U1/o2j621ho4uT5jw28caALuPXjafqWPevJPD/&#10;AMJ77/gox8fPiXaap4n1rw1Y+AdV+wabLpMnlrJCWkUxun3SQYt277x3kHIwB9Bf8E4tB8MeG/2Y&#10;7jUfDTamNK1S/urtzehRJuU+WxXH8HycZ5x15r56/Z/b4h2w8UeIP2f7TTr3Qdf1WWXU5fEbgXv2&#10;oHLLgEIEAbK7SevJzxW6pR9rWlC0Wmkm7JLv95nGrZRe50n7DGl6h4A/bF8bfDC31vUdc8K+ENKX&#10;c9+wkknumkRzLk/dOJGTjjCL6U39ozR9R/ah/blb4NR6tfaB4dsdGXVPtWmsYbiC4HO4kcOpDqu1&#10;unUYPXqv+Ccmmadr/wAVPib4pnluJfGFxcQ2mveWv/EvW4Uybhbk/OVyOd3GenGK5TxC+t6v+2n4&#10;78QfBm1h1Tx1pscena2uuOEtbeLagH2cKQCCYwGLnII4GCTWbpL283ZJpLV7J6alRq/CyD4e/B7U&#10;P2Rf22Ph98PdH8Wa74ig8SmTUNXfUmEgeBY5AkQXnABV2z1yV9K9k/b98V3OneMvh38PtKkayt/H&#10;1+1nfy25MVwkRZE3I68qVL7vQ7cHIJB4P9nYan4+/bpsrz4jtDB8TfDekysbbShu0+O2I2r5hY5E&#10;v74kbCRgjODXVftkyWvif9qbwZbeHVmv/ibodm99o9ldME01wS25nYfN5gCEgEqpx1zwYlTXt43V&#10;2o79L66+m2ptCbtr1Z5l+0H+zrqv7C9joWs6H4+8T67revalDplrHeyBooAXDu23JDEhdmDxhzX0&#10;Z+398U7n9n39mi713SY7VNXnngtY2ZAQN7Ddj0O0HpyPwrxLx/qXi/4jfF/4e6F8arfTtKvG1iG4&#10;0KHRCJXmkWRN3nAsVEWMZOdw7A849V/4KWt4a8QfDXw54f1+41COfVtVRdNit8COe4CkIkrYJWMl&#10;hkqCelTKinVpKok3q3br/VjdVbp3fU8X+J37Id58B/g5c/FJ/iH4vnmsLRNSi0qa5Z4lncApGzFs&#10;squw6jkD3r6N+F/jW9tf2GNN8aawILrW4vDf9oSTSRgea4iLKzDuSMZ9TXzZ+0X44+LTfCu50f4v&#10;aToGgeAbwpbPcaTJ5t9uBBjWJd7Bmyo+9gYB5HFfTfxTtvDfgH9iSTSdVu9TtPD8Gi2+nPLbxqbo&#10;IVSNflJ27jkZ5x1rCvSv7NVLNt7q22mmhvGpeLVzyf8AZ/8A2aNc/aL+Flp8S9R8e+JNFm1WOWe4&#10;srWVjB+7dl3IC3yhgudo4GeOMCuZ/aA8UX/xD/4JvfELVNTBn+zSXMFkzqC6QqE2qW74yeTXpnwj&#10;vvil4C+DFpp2m6J4dj+HFvYZhvprljO1o67jK2CG3kMTgR5BPSpf2j/hvo9h/wAEw/EFtost3caf&#10;e2dxNG9zGEkbMhByB9MD1GOnShtfas9dLdDedJt6H5b/ALCskr+MNNhQjEmooMdydyV/YZaQlbCA&#10;EdI1/lX8jn7EvgGTSviL4dLKwR9bgjP0LrX9d0MOLZABwFH8qeG1udNaNrJmbcwAg8dK+Af+CyV4&#10;bDxR4EUMqlre96jP8UNfoVPbnkAV+cv/AAW+mltPGHw/Eagk2t7nP+9BXo4eWpnTV5JHs1ywPc1j&#10;622I2AySa1Z2yMngmsTWpMoQDkV4jR1XPlP9oDK+OZjk4IryXxA48jPqPrXrX7QpJ8cSY6EZryHX&#10;WJjG7PGeKKmxkmed+Mip3B1Dhm6H+dQ6boMKWsflAIzj5XyMH2pnj8naQo3E5wKz/DGrGGFVLEBQ&#10;Pl6gH2qYPuUem+FZpbQxufLAVQHBOc4FdXpssWsXqqJ8mNd6rjjFefaU02q2Jlt1JYKVA61d+F4v&#10;4NXLzs+0NjbggVtGXQzaPYtN1aFYfszwnZjPHTNRaE7QamyQIVjDZOB0/Kl0yGG4hLLuSQHtzmre&#10;lutnIWxl0bDDGMinLXqCZuyasuhWMkz7pGHQH+KsqDUbzVQ1whdIkONpXkGtIJHrFviRWDJ0HYV1&#10;OiaZZxaaVKqAw5OBzQo3e5TZgabeExjL5YD5lPWrsenzzBHEjLgE9ODUx0COa8zGVB6ehxW3Y6W8&#10;cRygZFX8aajqK+hV0/SzLEpkPyqOnrVq1s4slYlKgnacDG2rmm6tCZVjmUYPA9RW0kFkgLIAT1xT&#10;Qkzl28Km4vgdskY4CkHIr2X9nLR/7K8dQFjuPl4JxjvXnUeorDcMUbIHX2r0L9nzxANR+IMESgqy&#10;oc/nUSasUr3Pp24kChetVZWLPk9Kmu5Nijgk1UBMk6gkjmhAacx8jRWBODMQn4Z5/TNbPgu0EMBn&#10;cYAXcCfU/wCTWJrHEVpCMndlvx4A/ma6y+iGlaNFCuAVjAb6nn+tdtHSHqYVNWYk8El94pW5M7iK&#10;GMjyv4CSep96vEHIwuQe+eKzfDdvdL9qe6mWQtL+72ALhQOh9a1ABtJUcD6CtmZoRITJIAA2GP4V&#10;+aX/AAc3ftDnwD+y1oHgG0uDHd+NtR824VTybaAA4I9C7L/3zX6Z2CEysSd20Z6V+CP/AAXr8ezf&#10;tE/8FS9M8EW87PY+FbW10wIpyqySHzJW9iC/P+7UOVm32NIK7SPj2y8Lx6VY6BowVBJBb/2hcg93&#10;m5U9OoiCfTdXcaT4Siv7UmUiVGUHJAIUY6/z7dOue1G4li1Xx/q17uiWG5vHjiGcgQodiD0A2ivQ&#10;vCtpbC0KxSwOY1G04DdDjt7np0/DNedJJ7noU27GJY/DqztHUC2RmY9AuSfwHerdz4Z02xzmNW+U&#10;8ocHI6H34/yMVs37paxHBY44LHIDsBnJx7gf41yfiPWUt2WNWDDG1eML9QCOR7+3rRGmr6ClN9z7&#10;b/4IBPHcf8FErGJIwqxeG9UcEHI+9acenG6v3cjTA9q/BL/g3Rd7j/gosu8gBfC2qkADAJ82xH8j&#10;z71++CL0GK7LWSOOo7yF2nGccV/Kn/wcB+Qf+Cgnxo895QBq527FBJbZbEA5PAzjn9K/qvx7V/KR&#10;/wAHBhB/4KBfGVlIJbW8Z+iWo/pXTR/hVPl+Zz1H78T1L9h/4Xa18X/2FfB+i6JrUvh+VryKW4u4&#10;pmikWECTITaRubLKQCQMjPOMHtvCv7JPxV8LfEizk1bxVPqmgC/uLieOLWXjkUSMoHynrhVBwCMb&#10;sAdSfNP2V/hBF8Yf+Cefhywn8Saf4XtrO4S6e/u5FiiQ+XIiDLcA75F9+OMHBr0uT9j2fW/F3ia4&#10;1nx/4O1S9vpJZijTZm0yWa0mhjGSxIGzyGH3SfJJwcZrDBztSa5ravS1/wATyMY/3rsvxPoL9m7w&#10;B4h8FfCtLDxfqi65rUlxLJNcea0qOu7bGBu6fu1TI9c+tdH420WW68G6na6fi3uri1kjhMcnklXK&#10;kAhgDtOe+Djrg1g/swaXY+EPhXaeG4NU0TUb7QgYroaddxziNi7HLbFXaTzwVBznrya1fjb4R1Tx&#10;38Lte0TSLyLT9R1SzktYrpwSIS67S/HOQCSPfFefUd6ru+v9aDi/cVux8faH+zf8YLODU0uNQPmy&#10;aO+nWDS65JKlo7SzZmkyT8/lupyoxleAoAx6Z+y/8LPiL4O+Jv27xTdLd2TaPDZzkak86PPGka74&#10;4+FUMVdjuBbLZDfMyjyT/hivxRpnjG4jufHXhe+udP022sprOa9dGu4ojCVjnUDeqSJAQSSwwxwp&#10;5J9R/Zk+AGp/Db4u3utza3oTWl3bNELHTbuSYNiO3j2HzCTsiaJguSSPNI47+jiakXTkuZPTt/wT&#10;GnFprT8Tt/22/Ams/E79mTxPouhCNtSvYU2K5wNiyKz9jn5Q3GDnpXy/pf7aeian+zkvwj0fwz4x&#10;XVW0N9Bt72SwCQSzCAoGxu3gOwwMjPPSvvIyqxKsCQevao1sLbdu8iLcTnOwZrDC4tQpqEo3s7rW&#10;2prOldt3tfQ8J/ZY+FusfD79h3SfDslo1lrx0qc+TP8AKY5pS7hW9OXGfTFfMf7Lf7XejfsS/Dyf&#10;4feIvDniq812C+mlvp7KyVoI5HP3QzMpbaMDIGDjgkYJ/Q+YpsKggj0rLuLC2klLtBCxJ6lASa1h&#10;ik1JVI35nfe2pDp2s0/I+Kv2SviAf2PPAmsXvivQ/EE11488Xzw2X2W1DPJHhQszBmGELbsH8ayf&#10;AfxstP2F/wBon4lX3jTSNcv7/wAa6ibu0XS7YTCK2EkhRnZioywfoCSNvOOlfdVxDAQF8pHC/dBU&#10;ECnxWNvfSKZraCVj03KDirliVLmcofFvr22Lp0XpZ7Hxf8H/AIpReHfjx8Rvjpf6L4hfwtfaTaJY&#10;lbQGeQSNGpjVScFlMfzYOBUfxR+Ltv8ADL9rjQvjRrum6w3hjVvD0Uek29vbiW8Z5Fywdc7U2hjn&#10;Lc7hjPOPt4W8MMLQrAmwdAFGB+FeaftZ/F5/gN8CtX8VWumWWoz6VsEdvcZEbbnVe3PQ0Rrc8/g+&#10;Jcu/TS35GqotJa7HztD8Wof2pv2sfAPxB0fSdfj8LeEra9a/+1WvlvbSRxFwTgkfMXQDnJIPpV39&#10;qT4q2vx7074c/EuysdWtvBXhTWJJtRW5twLpnR4iqpGpOdxBUEkD1IFc98D/APgrdL4g+IFjbeJP&#10;Del6V4eucw3ElluaSJiRiTnqo5yOuDntg/YnxI8a23h/w5FJpyafLby2UupvLIu+JLZFUmQKMbyS&#10;y4GRnOc8UqlWVOpFOGystemv46mzoNK79T42/ag/aMsP27/DWh+GvBuj+I2ubDWraa8iubMJuhYs&#10;m4FWbhSQTngDmvQv2pfi9H+0j8F/GnhDwlY6gt54QvLePU5LuLyoRGkh3OhBJYL5ZJ4zgcA9K9f8&#10;B/GK0ufBsur3VpZIp0tdTgkgiEL3EZyGRkydjqwCkbiMnrXO+C/2lpL34kazod5p+nxSaW8S6iqJ&#10;sW3VyilhJuJkwZFzuRMjJHTBz9pazjD4NtfvHHfc5jRP28PCnxL+BrfD3w5Z+ITq66SLKBprMJFN&#10;5UfIGGLchDjjuK9W/aR0pvD3/BOk6bdQtb3MeiRiaJxhkcgFgffJNV9e+L8mhfECDStC0a0nlWUq&#10;XitRNIwTYZWIDLtVTIgJBZiSfl4rH/b0+Jkms/sfeIbkokE6RvBPEj7xFIj7WGcDIyMg46EVwzdr&#10;KKst97np0Zp2Pi/9kHw1FJ8Q/DICrzr9t+P7wV/UqIyIU9gK/lt/YI11de+JXg5CQzyeIrNff/XY&#10;r+pbGYxx0FaYFvU68ctVYrSJ1GOK/Ob/AILb2Md3488BhmK7LK7I685eL0+lfo3LgfQV+Xv/AAXu&#10;8YReHvif8P4nZlMmm3Tcf9dY69WjF3dv62OWg0pq57tcyFsnJBrE1qUkEZAFak8pIOSDmsXWXA4B&#10;yDXkG7eh8vftCEr43lORyteQ664aLA969a/aHb/it2z3WvH9YkIjJHTmpmzNbnnnj/Hltj5QDjPN&#10;Yvh6yLQguxUoccda2vGsirFJuIAJxz2pPCnk3lhuQ7ixCsBniojZ6F30Ov8AhverocLLNIi5bgsQ&#10;M11+kWS/ajLCSFk+bAHFcVZeFpbzTw2wSlTwvt6/lXQ+G5rnSIRBJDJJEp+Vs8r7VtFu1pLQye+h&#10;6PoIaCJiGIyOQ9dHZXds9pukVXkGM4FcbousvcQRh1BV12k+ldFprRPbjcAhAwxxwaqD7CaOm0+S&#10;G4jBwqgcZrc00RSBUMgXB4YdDXMaI8K8BwyuMAHpWo0vloTGAC3XA6UNlJmhq9zHpc5ERVmIzknq&#10;aXTfEt15JLwsCeCvXFUbG2S4fdNukUHIOeldBe3lqmlMkMbGZlxlRVWv1ApWz2r3DOJGEjcHJ6VZ&#10;guZGnKx7pEHGa4i8uLjTbwF5QpY8An+ld94Fmt7qyV5WDMevcVKd2M0Lf5YdkgYg4ztGMV6F+z0I&#10;U+IsDIpX5MZJ561ydja213IVWUZHYCu5+CejLZeP7Z1JI2nPP0pPRArn0bfvwCegqtZP+/XnJJqX&#10;UnPlgAgYFVtHUSXikkkA0JgzZjT7Z4tsoTyqGMEfiWP6YrZ8Y6nIIJPLUPLyyqTgE9AP1rH8Ov53&#10;jZpD0i3H6YQCo/F+tG3jup1hluNhChIxknqa76cdEc02avh6WefRLaS5iWOaQbnQNkKST0NWiACM&#10;MBj35plkDHZwgjafLUdMkcd6lYjYTggDtV3JRasWW3sp5nZVRBkn0AGSa/mm8T+NT8Yv28fjF8RZ&#10;jJKtnJqWoxk/wkhljA+hfj6V/RX+0T4nbwH+zP421hHCy2OiXkyEH+PyWC/riv5sPDUz+Bfg58Vd&#10;deHddandx2YBbBQPMSc/h2rnqy9x+bRtTWpzvgvSJL0JFIWV1iLZz9043ED3rpJHOiaGs0DESohb&#10;OcV5j4R8a6hrJO0ldxPEYCj8Sava9qWoLAyCUBMY27j/AErhnPSx6UIvc9F8M/FGLxfps6yBUvrX&#10;CugJGV6bl+uAMetYGv6msk/mCZ0YDlW+YKuT+XH8u1eOJ45vPAXiUai8bvDgpKqnKyIeo4/A9uld&#10;hofjiy8ZQC4tWi8kHG0seGPYgfTpx1P1p0KibsZV42P0m/4Nv7MXP/BRWVy5It/CWqMi5BwDPYLn&#10;j6kfhX75qMD3r8Ev+DZ+IT/t/wCoSo6Mq+DdR4Bz/wAvOnjP6fpX74BCQD616NRWtY4E7sQKcZxX&#10;8on/AAXoBuP28vjQ7BQreJ5kHcEDyBg/lX9X38PpX8nH/BcCYXP7efxpJZ8HxXeLkdsSxr/Suih/&#10;BqfIyqP34/M9d/Yu8OaLqn7DPg86x4j0vw2LS9huLS6v4FuLUzeXINkkZIDLsLnkjG3Paun8Zfsr&#10;/DvxcssFx8VdMsraa4nSza1s1t3jl3F5curAMqSsu3ACqMJzuFc5+x/4I8I+Lv2CfDMXjCbV7fR4&#10;rmLa2n28k8nnSxvAgIjVmA3TcHGN23PBwe8j8E/CG50i30S38aeKY4oNUmMckOjMkjPOWJbzVgz5&#10;beTIPMztYJICSBxGBly09JSWr2V/0Z4GNV6zul9//BPVfg34u+HnwettTMfi7TLk6usV/wCcYjEp&#10;jights7sYILRZ65y+OeM+vWGr2niLRoL+wuYbuyu4hLDPE4ZJUYZDAjqCCK8N+Fnws+H/wAXfh9b&#10;aP4d8UT6nbW+irFFKLONR9mmuC6sUaMKW327KRjIwc4JBrtLz4neEv2eNM0jwhrPiC6l1G000zRm&#10;eKSe4uYIlbfKxRTnAQ5P09RngxVKMpe5dy7NdPuLozkl71rf15ngPxl+Cfh3xJ4v8TXcfxE8Kacz&#10;XVzqDfaLVHurNl8uK4WSXzA3lr8oC/LtLLnOBhf2Vv2WdM+D37Q+tapa+PLbX7sW86vpK432SzvH&#10;KGxuOMgLzj5sg1g+NPg38EvEvjTxRr8vxA1FH8Qm+e/ghbKlYZIri4VAEJGAI+mSy9M16V+y9pPg&#10;u78danq3hvxrceI7+bTbWzu7a4RY5FihQJG5UqrhgQ+7P8TEHGAB11ZONFpSdrdY27dbepNNe+tF&#10;957hOwkypGcdKhVCqKAASOvSp5N3JBB79Kgaby3xkEKefauGjFnXKXYjuYGcqwHI646GqrwZdCQC&#10;M8gVcacMH7EfdNVRKznAA4710crMnIlFssq8kYHH0qxb24hKkEkjnp+lUzKyhgGIBGaksL6SaZUc&#10;8H0pKDsVCTLksQOSNwJrh/2gfgfY/H/4Waj4U1G7ubO01HaXlgxvXawYYzkdRXbmdtxUEECnSR/6&#10;KHIBOKEpRaaZ08ktLnyr8Gf+CUHhD4ZfEex1m71W+12zsj5i2V3GmxpARtLbRyo/u9zjtwfon49e&#10;ALzxn4Hii0i1jubuCRY/IJUJNAxAkjYNgFSvbI5A9K3Lac7skkAcGtK0u2jxtJ4NY1qk/aKcndo6&#10;HJ7SPOfg38Gp9H8Eaxba1YR2kmoO8CWqbBFDbnLbVVSQoLvIcZ715d8MvgJ4j034wxX2sacI7Lzp&#10;JLq8MkbSXgRgYd+GJ/gjJwFyVGc4r6Yn1YyErgAis29vWyDjK/WoVWdn5jcOp5J8afg9ret+O4dQ&#10;0LTEvopIjLlygENwNoDAFlJBCrkHKnauRxXP/t86C3hz9kHUrByzTG13Ts5BZ5GYM7E9MliTX0Dp&#10;usCM5YjivAP+ClPiCOT9n3WEZlw0Xf6isJSk2k+h1Ydq6R8k/wDBOPwyZPjD4CCnBbxRZdDkY84V&#10;/U35RCA+1fzEf8Exts3xt+H4OCH8Uaeo/GfFf0/qv7scDOK3wLfvHdjrXRnXMfBIFfjD/wAHNXiS&#10;XR/jn8NIo3Rd2i3THdgf8t19fpX7T3EfB64Nfh9/wdG3T2/7Rfw0RFzjw/cE9B/y8e9e7gmuZ37f&#10;qjzJ3TVj7auZQFJB4rI1R85J71o3DcYOCTWTqb9eOgrwmdzZ8xftFOR40bGRlTzXj2tMfKweAM17&#10;D+0dIY/GGMcla8a1pg8TDGcHn1rOZKPPfHytLbuqgEk5qh4CdoXTIIyeR2rV8XbXSQEEj2NYmiPI&#10;pIWNjGuMHPIqIl9D1uyu1g0T7RDuZkJ5HJFZfhHxndalqLW86HKMcMDncKZ4A1cxo6u5kjbseOK6&#10;Wz0W3S/MkMSAN3A5rW7sZs7vwUYrq3COuPUE10Yso9m2J1cj7q9cVw2j3ktjKpRWxkAgdq7zRES6&#10;szIEwrDr3BrSDvoS1Yfpdu0bsSjupPzDGAvvWxptnJdSggkKOBk5zWa0VzKVUOY1Xvj731rZ012s&#10;rcF2w4HFU4oEyzeX8OlxY4BPFa/hCe2vQWkkQqeMdxXLXqJfy5BMhXnFa0Nu1vZHyoiXJycHgVN2&#10;Ml+JGk2zvG0MSyMORg9Kt6FbSpo4SFAr44BFM0TRm1OUCc9T65NdZb6GljCqKCue/tQtXdgc/orT&#10;aTdHczbmGea9P+BXiWa7+JNnDIoC7Ccj8K841O3lW9YoyhBjGRya7r4AxqPiVZMCGbackDFRNa6D&#10;R9R6ixIGcDIqPQMfa+cjBo1J87cZHFN0hytyAOM00xNFrRL42+qXkg+8xkVf++zRr2opYWUfmuUM&#10;8gUHGeTxVTQP3uockgNIf5mretTKurW0TFAryhcNgg/NXpx6HLJnWrhVyhbAHOOgp20AZJyOx9aT&#10;ngAEkdOMAfTNOCEkls4zzzg//XpJgeU/8FGdSfRP2F/G0kTBXns4oB3z5k8akfkTX89fj7RGtf2R&#10;fEDzbwdV8SM7kHkhXUf41/QT/wAFQSsX7Emvx4wJjbLj/toG/pX4WfFvSFb9kMqVBWbVJpMdAf3z&#10;c/pXFiH7qXmdNNanzr4Qs0sdMjMeAoHHH5VW127bcwBLDPPvVqOcWenxqMqFjP4niuT1PUp/K3Rg&#10;lhlmByeOBj685/CuOcWejGVkVNWj86VizOFGRyM81xeoadfeF9ZN1p141jb3TKsxRQwQE43FT2Br&#10;o7q5kubwsRcJgq6rt+Ug43Z//XVTTrU3lvPFOJGWRypJztIOPWlTg76GNWemp+pf/Bp1DrK/8FC/&#10;F66vdNcLb+CrlYSwADbruzOV9sKK/okXgCvwE/4NObZ9R/ai1+9YB2svCF1ZO5+9lb22UfmFr9+x&#10;Xpp3ijia1dg69q/lV/4LM+ALy6/bm+OqtGRPa6/fai8Z+Vmia4iwR68OD9MnpX9VoUAY7mvy9/4L&#10;ef8ABE3xD+1r40HxX+En2FvHAthbavo9y6xx6zGqFAyM/wAm/wAv5GVyFZQOQRz2YSUWpU5O17W9&#10;V0OevF6SSvY/Ov8A4JyfFr4aJ+y1pfh3xT4r0DTmgaCd4bjUY7eRJIpEkUYYg8Og4xyB6V62NI/Z&#10;4EGpRL4+0Yrfvu/5GSIm2XbMoiiy3yIPtExAHQv9K+MfEv8AwRW+PdjqtykvwD+I1uzMQY7OGSaE&#10;Ed1YLJx6fMeO5rMvP+COfxyjs38z4GfFzf8A3F06Zh+GID7UoYGpC6hJo4KlGM3zSWvofdfwif4H&#10;/ArXXvvDPxA0u0gaD7NJaN4ghmtmXzJJACGJbIaWQj5v4ql+I/iD4L/Ev4hab4n1Dxn4fbV9Kga2&#10;gki1qFV8pg4dGG75lYOwIPB47gEfnnq3/BIv472WY/8AhRPxeCgZJXSrl93cdLc1jSf8EnvjajqJ&#10;fgX8ZFQjGTot3gf+S361EsFVcufmdwWHjax9vXnwD/Z3vLaFYfE2mQtb2n2NWi1+IHYY2iYn5sFm&#10;R8Ekc7V9K3Pg74I+DHwY8YSaz4f8U6Ul1JHLEEOrQPGiSMrlQAeACowOw4r8+m/4JcfF3T5BJJ8F&#10;/jGiA8g6Fdk/TH2X/wCtUWpf8E3/AIm6bJHIfhL8WCZFD7U0a5OOvDAW/HuOKuWGxDjyuTaEsNC+&#10;lvuP1cm+P3gsll/4SjQMen2+L/4qmH46+DiCF8SaEyt1/wBNiI/9Cr8h9T/4J+/EdNy/8Kp+LuU6&#10;n+xLn/4xWLN+wh8QkYh/hn8Vo8dm0W4BHP8A1xrNYKUdky1h0/tfh/wT9jH+NfhM5P8AwkOiHHP/&#10;AB+xf401PjJ4WfJXX9GIB5xdx/41+Md7+xn42t2fzPAXxLix/f0iYf8AtKs6X9lbxJZkG48L+PIT&#10;3D6XIPw5UUOhU/lYvqcX9v8AD/gn7YJ8W/DFwrBdc0ll9RdIcfrVix+JfhwvldY0wkc8XKH+tfh8&#10;v7OerRDbJo/jSNj0zpzD+lT6b8Ar2KfMll4tiVfWyIpKjU/lZawS/n/D/gn7mJ8R/DjMf+JvpvPr&#10;cIP61Kfib4d2FW1fTyp6f6Qv+NfiDcfBYeUxJ8Rxqgwf9D5J/PrVRvg9g58/X/m/vW3IHr96k8PP&#10;szVYZreZ+4D/ABC0GLDLqlgQf+nhTn9adb/EzRc/LqljgH/nuv8AjX4eT/BxFQbr3XFPTHkDP/oV&#10;UZfhhbwj95qeuxEnjdACD7/eqJYST3TGqF/tH7qD4h6HOSF1SwJP/Tdc/wA6JfGGjTgldQsif+uy&#10;/wCNfhbD8ObaPev9ra/uBGQLYf8AxeauW3gWxjVVGv61GeSf9GHI+u+sXg59mbKirayP23vPGGmR&#10;LlL6045/1i18n/8ABS/4mWUnwbv7ZL23ZpU2KFkGScjgetfBFr4O0m2UGTxJrSs3Vfsuc5/4HSnw&#10;J4fudnna5rN3g/6v7IELe27ccfkalYVp3ZpToWknzH1L/wAEq2vIPj/8LoZVZje+KtLeLkNuX7Vj&#10;+Yr+pdXJQduK/Dv/AIIA/wDBMrxT40+KugfFfxToF54c8CeEsXOhw3kTRS6xcgfu3VW+YxIfn39C&#10;wGM5bH7hPkdKuhS5LnRiKnM0NmOR7CvxW/4OXbM3n7S/gBQqts8OydU3dbhvf2r9pmJJPtX4r/8A&#10;ByaXl/aq8EoqsxTw1k497mX29q7qUuWMn5fqjKnFSqJf1sfW0shA4JBFZWpuSrDIya0ZnJBI5J9q&#10;ytTYhDk8mvIN2j5n/aUby/F6ZBwVrx3VTlGK4Iya9h/aY48WR8Akj8q8a1VgIm4APNZzYo7nD+K2&#10;CbyTgj9Ki0XyI7NZP4wM5BHOexFReO2P2eUgkYrI8MyAoYyGVVODnkMD3xShuU1od/4VkikULuBK&#10;cg9K77QkieReQhI3fjXF+GdES6gIEiq23AYGtjTbWbTrxSZHkRuM8gVpbyMj1DStCjv4HG8EsvUc&#10;mr3h20n0aVi7SGJvxA/Cua0DVJYIwNpBVsKQeDXS6RrD3QKSbhhsFetXePoKx1tlrUV1CUQJvYYw&#10;wFVoLGWW5wQ2VPJxxVW0tRbMCAC2c5xzWrElxOg2AIV9Ohq9bAy7b2vlRLgjzV645BFdB4be3vLU&#10;xggn+IdDWNosyzboZmQk9DWnaWkVhLkN09DScgSKGvaxcaRrAjs7clV6v61pvrWoTWHmvlSR8orR&#10;tnt7hxI6KxHTNVdT1pVugkcavt68cCiyeoJsz/DNxd6hfATsGUHlW6ivUvgbZGH4jWbgBU5x715p&#10;9sIIO1oXbltvHFeh/s/aoJ/Hlko3FWz14NQ3pYpLU+ntSkyR61HYnE4JJGaTVWK7SD0FR2jEzAZx&#10;QDJPDZzeoSTgOP51Jrqxz63apLGkiiYEbhkKQ/Ue9U9FmMV22Dyjtj8GP+FP8Q7LrULSVjIqiYMC&#10;jbSDuBH4e1enBbM5JHoXTOGZgfzowFJwCAfTg/nQuQmcYA7g80Z+Ykg5I5wKSA8c/wCCp67f2JtZ&#10;ZsqFkt/54r8KPjfrItP2TdLYkgSahKvHtLJn+Yr92f8Agq5bu/8AwT48X3KKxa0t7ebA9plU/wA6&#10;/nu+M2uvqv7Ifh1VZY5JPEN5blpGwBgq4B/77rjqw0T8zppvU8evtaJRWDIYwpOOoPSueu9UeNJZ&#10;wyoBjZEwAZuM4/p+FWYma33IxAIGMHHbiqbTo8gLEEjjIGMVnCnqdEqhRudZlkuPIdBkybA3YHOf&#10;T+7zUeh3c17qaK6hQwJwTwwB4Pbv2962LTaSXYK27GOM1l3vneJPEdp4c0oJLretTpaQoDkRBjgu&#10;T2A/z0rVU7HPKVz9g/8Ag0u0+SH45+MLh4wiXnh+5njOOSpv4gD9CAD+VfvKg5z3r8Nf+DYTdon7&#10;Z3j7w9HbzxWXh7wbHZxPJGVEhW5twW9CeP0r9yk9e4rVppK5L3HUUUUhhgHqBSFAeopaKAsN8pfS&#10;m+UCxG0Y9akooFYgNuhOdozSNaRswJUDH5VMw9B0ptArEX2aLBBRRn2pi2Ua5GwH61YIz7UxsA4F&#10;AiEWMQYnYDn24pH0+JyCUAx7VMOOKKdxFd7GLBBjTn2qM6XblNrQxt7lRVkgY44pKLgURoNrk7ra&#10;2YH/AKZiopPDdi8gBsbMp3zEpJ/StJ+3OKZTUmBkz+CNGmJL6Vpzk+tuh/pVK4+Ffhm4y0nh7RJD&#10;6tYxE/8AoNdG3I57VGe/pTjJgcpP8HPBsz/vPC3hyRh/e02Fsf8AjtVJP2f/AAFeKDL4K8JSE8/N&#10;pFu380rtcBR0AFMIHpV8z7iscHc/szfDe6JabwB4KkJ6l9DtW/mlM0/9mv4c6LfR3Nl4C8FWlzEd&#10;0csOiWsciH1DBAQa71wMdBULKBnAGaOd9wsQlFRQFAAHAA6CoZh+lTv0qGXPPHSkhlZup7V+In/B&#10;ybqPk/th+FI/MZQvheM4HPW5mr9vJD1r8GP+DnHVWg/bj8NRl3RU8KQ4x0Obieuimrwn6fqiqcuW&#10;cX/Wx92yvgdAaytTk+Ukk5NaE5GDjoazNUb5OOBXi3Olo+bP2mnA8UQkA8ivF9aYhT3617H+1Dn/&#10;AISSAgZJBrxXVnIjYkHIPWspslLU4nxXhxIpIAIrH0SOMSAF2dQMA8jFX/Grv5UjKCSOR71x+ite&#10;PctsLru7Y4pRdi7aHrXhi+ltyWjdcr/DnOa7HRJHvvmDqQoyU/wryPRv7QjwwWU57810/h3U9Qjl&#10;CbXyDw2elUpmbien6JMIWAViQTzk4xXYaVd5QbiihT1Bya8qtdO1Th9sp3HPHFbenSavaYG1mHXB&#10;yaanboKx7HBOj2qgujNjrjpVvQ/EsWmbkZ1kI45PFecaU2tXoCiMoW6jnitqLwJqmpYZiQw79M1q&#10;qj6Imx2N073D+ZAUQv0IPQ1peFYGluF+0zMSvXJyGrkLfwrq+lxEbHkHpkgClGna3cERwlo1Hvk0&#10;Sl1tqNHpmq67Z6dhImRyeMZxWdLrsUuSgVnHXB/SuTtPhnrF6yvNJIWPoSK24/hzfQRDLOQew4Jp&#10;JvsNNG3DcqIpGZ03MOOeg9K6D9na+nu/i/ZMWURKCuB36c1xK+A9UmYKofafcnFej/s9eDbjRPiL&#10;YyyhjjP0qW2+gJn1VqkgUAjqRVe2l3SqcEg1JrDfIM5AAqnZ3ADJ6niqCxLphK6pKo7Ssf1z/Wne&#10;JEJsmjSYQOrBlcruxz6VDG/la9IM/eIb/wAdH+FL4uV2gzGFLkYAY4Gfc9q9OjLRHLU0bPSbSQS2&#10;6OAMuo+p4qVVGOpOfeszwjdyXXhmxkmKiUwqHCHcNwHIz3Ga0lfO4DcCPXihIVzA/bF0aDXf2FfH&#10;zXFhFqcVno89y9pJkrMIj5hU/gtfzq/H/wAI6PqP7Lmoy+F4LrU/D6eIDcmExmWbTfMg/eJIVHAV&#10;oxh/QrznNf01r4bj+Ifwe8T+HpQHTVLC4tCp5GJYmX+tfzjfshfFVvgB4t+Lei6lbQz29mEuJ4Zo&#10;hLsWO5+zTEKf4lW5Df8AAKqlBSi4vv8An/wxUm17y7HwZPe39vADbeRqFqiBBE0m2Zcejcg/Q1nJ&#10;44W13+bo+sbiTwkQcf8AfWa/SX46fs/+BPG2l2tzJ4K0O5n1a4UR6jZq1tNIrjcCrxMobI5DOG4I&#10;r5e/as/ZI8I/DbwZrN5p1rrGl3FkqlYpdSecZOODng/pW9TKKsE5RaaMKeY052TTTPme6+Kep6rc&#10;pYaRpTrdTv5UbODJKWPAAUYGfrmvWPht8BLTwZaDVPGjR6jr90N0dr52RZg85ZlPzOfToo/Tj/2Z&#10;vh3cacz+KrwSRIm6PT0MZy5wQ8o7YUZXPqx7ivVVlF/ehnmSR2chgx4HXP17ev6V59Fu93udko9E&#10;fqh/wa+vAn7V/jSO1t44Ij4Tkd8PIzE/a7XaCGJAxluRjO7nPGP3HXgD3r8QP+DXu3jT9qDx06gE&#10;r4XdA2CMgXVtz+Pv7V+36dK1rO7TJgrI5/4ofFrwx8FPCc2veLte0nw3o1uwWS81G5S3hVj0G5iB&#10;k+lX/Dfi3TvGvh+y1fRr+z1TStShW4tbu1lWaG4jYZV0dSQykcgivyy/4O276aD9jLwFBHPJFHP4&#10;jkZ1UkBysB25+mT+dfQ3/BvPLLP/AMEfPg480skzG31IBnYsQo1W8CjJ7AAD8K2qUIxowqJ6y+7d&#10;r9DNVJObj0R9qec3tQZm9qZRXKaXYefIBklcfSj7S/fb+VI2Se2BSN60Cuwa5fpkU03L+2aRxxTK&#10;pILj2u3GOABTDdPnHBB70McDNREHIIPFOwEhu36gjj2pv2t/UflTSMcimUWJbJDdPyTjimm7fgjA&#10;Bpp549aYf1osJMkN05HUflTDeOO6/lUbntTapRKuSNeuB1H5VG99IOflyfamO3OetRkk9Tmmogh3&#10;26Q9Nox7Uhv5R3X8qjZuowKYTwRTsDY99RlHQqfwqN9RkH93n2qNz0Hao3PNFiLsto0jxBmZVB9q&#10;qtPKLwIxVkIyCBXwD/wciftI+Mf2df2FNFm8Ga7f+Hb3X/EMOn3V3ZTNDP5AgmkKK68qCyLnHbjo&#10;TW5/wb7/ALQXir9o3/gn3pWseL9Zv9f1PTdZvdLjvb2Uy3EkMYiZQ7nliDIwBPOAB2q5QUVFt6yv&#10;+q/QqN3fyPuN+hr+fz/g551NU/b+0WNzxH4UtccA9Z5/Wv6AnzjrX89X/Bzhff8AGxKzQDPl+FrN&#10;emf+Wkx9R61pS+Cfp/7chfbj6/ofopM4Iz0FZurvmLnBzV6Y8Ak5FZurviE9q8Js7mj5x/acONeg&#10;Y444rxPW2XaRjH9a9p/afcjWLc4HNeHazIQrE469+9ZSYktTkvEOx2O7GPXvVbwu1nFeAsVAJ71H&#10;4qlLCQAlcDNYujQvGHcycAZ5yOfwpwY5I9x8KLpl7sV1AI4FdDbaTp9tcK42kA8j2ryrwVq8ksQD&#10;BhjtnJFdOdTlMkYWUr2GehroU12MbM9r8G21lc2xDbSM8ewqveeMdL0zWBbSRqF3YyRXIeFr+6t7&#10;VHLlQ3HtU2u+FjrYF0rBnB+YVo62nurUShqex+Fb/TLhUICZfr3GK7TTZ7CNlCmNiRxgCvnnRn1D&#10;Togqo5RDgMOSK35/iePD8KLOzGQc+hpqvZaoTiey+K/Etnp2nMyrGGA4BODXkcn7QFtoeumJo0VC&#10;3GcVLqGv/wDCQaObncWQ87c8LXkfifQotfvisaNvL5VsHAqatV6OI4LofWnhT4lWHiCwWSJoiwHI&#10;BHWuq026S6UNhQp6d6+RvCaap4ICOWkKAjpX0J4H8cG/8MLKxCvjBOec1UKsnurCsuh6IZo4MYQN&#10;XS/Da5jk8T2mFVWz+deGah8U3t5GVCTs+9npXbfs/wDxFj1zx1Y22SWY560TrJ3Q4xPqDW5MoAfS&#10;s6GVYipPODir2uMWRQMjNY7ZKHnJBrA0L99J5OrW8nZ0H6H/AOyq1ryibTWIB+Xms/WCfsVvLnmN&#10;wCfYjH89tXraX7bp5BzyMV3YeV4nNWWp0vwq1N7/AMKiOWKa3NvI0eJMDIzkN9MEV05YEAEsc8jP&#10;evPfhFrix63f6a5kMqoJhwcY6Hnp6cV6AHD5ABHvj/69bPRmcXodh8I7kJq88BwBKmRgen/66/na&#10;/b1+Fp+AP/BW74keFp4Wh0/xXdahZwLj5CmoQu0B+gkkiP1Wv6C/A1+NL8TW0jHCs2wnpweK/Iv/&#10;AIOpvgfd/D/9oj4ffFPS08kavarBNMBjFxauGUk+uxl/75pQ+KUe6v8Ad/wLmsdkfnv8GP2utZ+E&#10;j2OmanAmsaJpd4J4bWeQiSFx1VX6heTx0z6Vb+Pf7ROgfHHU9QaTw/NDbX772tmmDICG3AEryRkd&#10;OD9K83+Oekwaf8Sr+5tl8ux1TZqNuEOf3M6rKoHbjdt4Hasa2TcEdSI43U/OzAKoxk5Hbt19M0oY&#10;6tFcqfQc8LTk1JrzJ5telvrkBYxHFGgWKKNQgjRcKFUdAAOMf/qplrEsV6C7Nu4JB6MfT2/+tVu1&#10;td1o1wZIpLYkuZRICgIIzn0IPrzyOORmXSNN+1ubiKSKSFBuZ/NXbyDz/MducD2rmi23dmtlY/VL&#10;/g10Pm/tIePXZQG/4Rrgjkf8fUAx+lft2h/WvxM/4NcrVY/j98RJFUqV0BVx2wbmI5B/Cv2yHWtp&#10;u9iEj8oP+DtpC/7Hvw9I4I8RTD/yBX0j/wAG/EH2X/gkB8Gl9bXUW/PVLs182f8AB2jcH/hlD4cQ&#10;jIL6/cvwP7sKj/2avqD/AIIMxfZ/+CR/wYXH/MPvD+eoXRrrrv8AcUvR/wDpUjKK1k/P9EfQPxH+&#10;MLeBJWAsxcBZWT7+37savnp74rCvf2lGs7USf2arZYjHm46Ru/p/s4/Gsv8AaB0S71KVjDbXEv8A&#10;pEp+RCcj7Oo7e4xXE654Y1D7KEFndEhm/wCWbf8APGUfzNKNODSujNylc9bm+PHl+KH037ASVuY7&#10;ff5mPvS+XnGO3Wk/4X2nkXEn9nsBBDLNjzeuyNnx074xXA3ekXh+JzyC2mKHUoTu2HGBcZz9MVA2&#10;mXY0nUibeYMbG4A+Q9TA4xTVKAc7O9tP2h4rvTZ7j+znXyZPLI83r+/WHPT3z+lM0/8AaLgv9H+2&#10;DTpVXyYZtvmjP7x0UDp23/pXmmm6dcr4avt1vMGN33Qgn/TkP8qr6Bp1xH4KAMMoZrSyX7p/5+IK&#10;pUodiXOR6rpX7RFrq2mPcjT54xHbLckeYDwWVcdP9r9Kg8PftKWWv3TRJp9xGVhebJkB4VN2OleX&#10;+EbWeHwfcFopATpMf8J5/eQ1n/Du0mTWpyUkAFjN2/6ZOP6U/Yws9Be0kev6Z+0rp+p6nZ2osLpH&#10;vJREpLghSXVMn/vrNT2v7Q+nXd7DAtndBpnZAcjAIjd/5Ia8P8IQyHxZoJZWGLlD0x/y1U/0q/pM&#10;Eh1ywIUjE8pPHB/0S4pujDXQSqSZ67pX7Rml6vqUNqlpeK87TAE7cDy3CHv3JzTdP/aO0nU9dTT1&#10;tb1ZXfYGIXbnKD1/2xXjHgmJx4rsjtOFbUD7f69TUfhSNv8AhakR2sAs7dfrbn+tDoQ1BVJHtWl/&#10;tGaNq95YQR296H1Db5eVXAzjrz70f8NFaKy3pMN6BZQC4f5FyVLFcDnrkGvEPAqMuv8AhgbSCFjP&#10;6p/jRb7vs/iNiCD/AGei5/7bt/jT9jG4KpI9sj/aL0Oe2vpVivtunxtLJ+7XJAQOcc88H86ZD+0X&#10;oNwt8Ql6BYK7SfuxyFiEpxz/AHT+deG6arnR/E5wQTZyf+iUFQ6bE4tPFBAIJguP/SJRTVGI/ayP&#10;eLb9oXQbyW6RftYNoru+Yx0WPzDjnn5aTT/2gtA1S6eGNroPGjOd0WBgKWPf0FeD6QGju/ELY5W3&#10;uSP/AACFM8JEx6/fZBASC46/9e7Gk6MRKoz3rTfj94f1i5EUMtwXKLJzFjg5x/6Cam8K/GbRPGmt&#10;NYWMsz3K7shoyB8rOp/VGr578Aux8RtkYC2i/XhZDW7+zSzN8V7knqEm/wDSi4qJU4pNlRm2z5R/&#10;4OtboL+xB4CQkAv4tU8+1pcf413X/Bs1p4sv+CZOmMAAJvEepP8AX/VL/wCy15j/AMHYk5/4Y4+G&#10;8YIy/ipz7cWso/rXq/8AwbSW5h/4JaeHGO7Muuam/P8A11A/pUYj/l36P85G9P4Zev6I+/5Ogr+d&#10;/wD4OZSbr/go6FUHMXhuyB6esh71/Q/MSAeM1/Ov/wAHJVxJN/wUq1ARqjmPQbBTuycfIx/rRD+H&#10;U9F/6UhR+OP9dGfpFM2OMECsrVzlc5AArRnkJGc1mas2I8HvXhHcz50/amYjU7VuTXhesvmNiM4J&#10;+te6ftSHN9a4BABrwbU32hhwQKzkT1OM8VkCOQk8CsXT7pLGIlU3liDjPPT1rX8WYKvwcHpzWPo+&#10;nC6mRWLKGY4anHcbPQ/BsMF9ZvIoeKUAFgTnA9q6rRrJZEK7kmiUdGA3Ka4nTdJeK2QRea4U4PPO&#10;M/yrr/CkMtq+HAUAitk/IzZ3XhWZSogADgdAcZBrpIIXjcRhDhznPauN0pjYayJCqqAdwIIINd/p&#10;+r26PGSWYPzj0rSm+5LL2l3VsNySQvESccg9aq+NPAkOsWHnBwrryGxjjNa94IJVjlAyrDntitaK&#10;zt9X0hgGDFUxjFbON9CGzz6eNbPw+8KXBdwn3egNZWhaeGljlYhi44UDOBWx4x017CAKFB25xjkn&#10;2rL8Fs1xMFkJBJxxWNSykkVFncPpY1DQyJI+o4rY+HlvGbbyGdjsz8ueKltI0fSBgnAXArltL1i6&#10;0bxA8akFHzVSewokfxI+INr4a1aa1lVcHjn0rrv2SPE8etfGXSjEyCJg2MHJ6V89/tEomqa3bxM7&#10;NJI+5gD2zXsf7B3g4ad8VdIvIzMIwrAq5PBrnndy02NIo/QvXXIVT14rJRiSc960dfYhF68CskNl&#10;wcdasZeZjfaVNGp+YL8v1HI/UCn+Hb0TxAA5VxkVW0iYRyyIT3yKraZP/Z+qSxAkKj8fQ8j+ePwr&#10;fCy1cTKqtLmvpWrr4c8aWbSyrFBdSeSdzYBZ+APrnFep+YQQGBXHfoD+PevJ/E1sJNPS5jVXeI5G&#10;QDg9Qf8APpXo3hTWl1vQLW7jIZZUG7Bzg9x+HT8K7X3OdI1IZDHIGYEAYbjgfWvDf+C7/wCzgP2q&#10;/wDgmTrmoWcIuNY8FbNdgKjLbYxtnA9thLf8Ar2/dswQxA9Rmu28AQWfjbwpq/hvUokuLLUbeSCa&#10;F8MJIpFKOp9QQahy5Wp9vy6mkOx/Jn4hj/4Sv4KaHqgUmfw9M+hXhJO5YyTNAxHfgyr9IxXJaVey&#10;wEx7IZ1t5vMTeSQ/y/dIA9zgggg19KfH79mq5/Ze/bX+JnwW1WN47TV55bbTXkG1TIG82ylB/wBr&#10;ITPYSGvmm2glsNcmt7hAJg5jlVlAcYOMH3znr1xWNelyTdjojO6LttPcoJJkihaFQWMBk3Bz03hu&#10;DnIHIHAHcVNpMa/2nBPLFEgjVlMYYspyeSSR14BB45HpkHrvAv7NXxE+LmhL4j8KeBPFXiLw5pQl&#10;8+9stPeaE/Lg7P4pNvOdgOMflz2iQSaddwWckn2iKdz9nmZj5kUhJIUnqQenPIYjtkCIxktWJtbH&#10;6w/8GuiFPjf8RxtUbdDiBI4OftCf4V+1Nfi3/wAGucnnfGH4nuFwBo9vgn3nP9RX7Rq2eD1Fbzex&#10;mnqz8mv+DshDN+zx8LIucNq98x/CKH/Gvq//AIIbQG1/4JQ/BmMgjGl3DYxjre3B/rW5/wAFO/8A&#10;gm5oX/BS/wCFOi+HdV8Q3vhe98PXz3dpfQWwuRh1CyI0ZZcghVIORgjvXYfs/wDw90j9jb4GaB8O&#10;NCivdQ0PwFpAgN5cSos0zBXlZivcu24nHALAAYBx01Gp04Rjuk7/AHt/qRe179/0R7GVU9VBoKJ3&#10;UVyviX4mp4b1Q2rWNxOWgWWNkdMMzSJGqkZyuWccnjg+lO8GfE228bX0kMFvcQqsKTI8m3EgIBIw&#10;DkFdwHPXPFYOnK1xcyOmKpu4UUphXHKjmuY8RfEmHw/LqCNZXkx07yjIV2gOJM4K5I3cjGBySQBm&#10;jS/iZDrVlq0tvaXbNpTMNjFAZwCw3LzjBKt97HSj2crBzI6N7ePpsXnrTDbR4+4uPpXM6X8U4dSv&#10;LOF7G9g+1rHudyhWF5FLIjYYnJUZ4yBkc+lLxL8d9E8Najd2sjXE8tjcQ203lKCEeUMQMkjOAhzj&#10;nJAGTxVKnLsJzR2BtIeQEXBGOgpg06BSR5SAn/ZFcnb/ABr0q5lnRor6IxSPEm+MATsCoULzyW3f&#10;KDgna3TFbHi7xvp/grT7e4v5WjW7uI7WJQCzPJIwVQAPrk+gBPahwltYOZGidKtlIYQRBl6HaOKY&#10;dJtdwPkQ7h/sDP8AnBrjF/aC8Ps90oe7BsoxNP8Aus+Sm0MznnooPzemDW1/wsLR00nT9QuLyGyg&#10;1V1jtTcMIzOW+6AD1LDkD3p8khKSNUaFZKwZba3DDPIQAjPX86jHhvT0lEi2VqJM53CMA9u/4D8q&#10;ytT+IuiaVoVvqMl9A1le3CWsEkZ3iaR32Kox1+Y/gAT0FYcv7Q3hqAXCrdzvJaqrSRJA7OMqCBgD&#10;ryBj1IFNU5MOZLc6weFNNiZGSwtFaL7hESgr9OOO1Rt4P0oiQHTrPEo2v+5X5hnODxzzzVWy8d2G&#10;o+Fn1lJ3jsIkeSV5EZGiCEhwykZBUqQQfSsS3+PXhu6WIrqEiiaD7Spe3lQBNxUZJXg5B4POATjH&#10;NOMJj5om6/grSI1lRdMsQsw2uBCoDj0PHPaox4G0YLKo0uxCzgiQeSuHBG0545yOPpTdJ8daV4gu&#10;FhtdQtpZ28zbEHAkYI5RiF6kBgRnpWl5+GA5NDutwTiZbeAtEXzQNKsR54IkxCvzgrtIPHOV4+lV&#10;/wDhX2hQSuy6TYq0gKsREAWBXaQfqOK1rsNMuFmeIgg5XH9aQtkZyTii7B2MOH4c6BZzGSLSbKN2&#10;XaSsQBIweP1NM0zwHonh2/a6stNtra4YEF40CsQSWP6sx/E1tu4BOSAar3EoIznFUkJI/Kb/AIOw&#10;roL+yz8L4/XxJcNj6Wx/xr3L/g25y/8AwSr8IuRtzqupnpjP+ksM/pXOf8HCH7DvxE/bX/Z58Hw/&#10;DrShr2oeF9YlubqwRwJ5IpYgm9AfvbWAyBzhs9jXuX/BHD9mHxR+x7/wT68FeCPGltDZeJbdrq7u&#10;7VJFkNsZrh5FRmXILBSucHg5HaqxC/htdn+b/wAy4uykvP8ARH09M2QT0r+dH/g4xuDL/wAFMteV&#10;UDmPSNPU5HH+pB/rX9Fc7DB56V/ON/wcKym4/wCCn3i7bIEMen6epygYf8eyH+tKP8Kp6L80Kmvf&#10;j/XQ/TCeXqcAZrL1hsrk8Gr80w2k5PFZWqOShBrwbncz5/8A2oWImtiASc14LrDhkbBHJr3f9qb7&#10;1sfQ14Fq7H5iCSM1m2KxxXi24FvFI5IAUZPtWV4SmXU4neNjxwO4BrR8XqLi3lU8hlrnPAeoDw/N&#10;IpJ2k8huRVRCR6v4AupLhwjNl14z2NdQljJLe8uyAY6d/wAK5DwjdrauswZAr/MRjj8K7zTb0Fop&#10;CwKOAcgcVtFaWZlJ2LIvBYyDzgQARjHUiuy0NBqNsssRI2cr2J7VyfijSE1ewjniYq46Fe/5V03g&#10;e4Gl6MqTMSoGQ3Qg/StIxtKzJb0OotJzc20sKlt4HKk9K2fDGoPZKYpmVUK8HpXOaDqdtcX6yAHc&#10;33m5wa6nxPZWkWiNOrAOE+QDrnFbJEtaHNePbpSjSQuxRCegyKwPA9x5twMAEbuRWYniaaa4kt5V&#10;cBCd5PINa/giaOG7Zi2Ax47d6wm02miovQ9RhlZNHJI4I4rm4VE+qOxA3YIzW1d6vHDpKqCMAVj2&#10;pEjGVAMEkE9aqbBHk/xV8OzXfjuEr8zEDYR0HPevpT9k2y+w+LtHAbJjXDAep61yNn8OLfxLGJXw&#10;JYycHvXoHwD0s6H8S9PgUfuwxBPrxWbhZX7lJ6n1v4gbhOc8VjSzFeM5PStXxFJ+7QdOKw5JASMZ&#10;zSuUW7WUpeBhwGFRa4wt76G4XID/ALtv1I/9mH4iktZBvHJBFLfxfb7SWNThsZU9gw5B/PFEJcsk&#10;xuN1Y29Puhf6Y8TEEOMfj2/z71qfBjVItPlu9JWNIRExmjAJGcnnj6/zrj/DGq7kUE7cjkdx7fge&#10;Pwqe5u4/Dniu01cKwaJ9rMDj5G4Ye9eqndHE1Zns6kcY2j25Ga1PCWutoGv21yGAVWwwBzlT1rGt&#10;rpby0jkRwY5BuUj0NSLKByHLD8ql6oEz8+/+Dov9iiXXPDvhP4+eGrdheaKyabrMkI+YRk7rec49&#10;GyhPutfkh8dfDFp4ui0Xx7bOsWm+LlddS8pR/oN8mFuFH13CRfZ8dq/qd1v4faJ+078BfEnw98Sx&#10;JdafrVjJZTKwGQjD5XHurYIPqBX80vxe+BWqfsiftBeO/gT4tjEVtcXh/s6WbIjFwpJtp1PZZEYq&#10;SOz57VdNKcOV7x0+XT/L7i3Jp3XU+s/2Iv2ifAvgf9mXw5bD41DwdL4ZsUgudPubaLdG6L8zxh23&#10;SI5+ZSueoHXivzr+MfimTxZ8XfFeq6dqcM+natrFzfW7z2ChpEklLq5XgIzcttHCk4rntTsG0rU2&#10;tJrb7LJb3DQukkcjNGFdlc8dQAp4ByPQ9KZcXUdrfXFqLRQyS7g6XHmKYyMjBAwevXpjHFKpK8eW&#10;xMI2dz9c/wDg1lujL8W/iqWVAz6TaOducD98+cegzX7To2R2r8Tf+DUa7kvfiH8YJJAcx2GnoM9V&#10;zLPx+lftajdBWclsXcjdzvb61kat4c0fVtQeS8trSW5khMLF8bmQggg+2GYfifWtJ3w7cnOa88+I&#10;Hwen8Yz+IJ4r0QT6rDDBAdq/uFQqS24LuB4PAOOnHergtdXYhyOp/wCFd6FK0jmyicyRC3cl2JZA&#10;2QDz2PIPUVYsfCmlaVdtPbW8VtK+wMYztztGFH0x2rkfCPww1PTfhbLpGpXsdzqU9013JNG7qhdp&#10;vNPvjORiuf8AEPwQ17UPt/k3lrIbnVBexmWT7o+fkjZzgMo29cLkODjFJJ7yFe3Q9N1/wfpniFi1&#10;5AHcuj7ldkbKZ2nKkHjcfzp2neGtO0lbtbeBI1v3LT8k7yevfjqeB6muf8VeF77xDqt5GrukEltb&#10;eQ4kKKrpMzuDjnkbPY4xXF+Ivg/4jvZ9Sa2mt9tzqwvYhJPyBhxuJCAkcr8udy4yH6U1G63BvyPU&#10;f+EN0yPU7e9W2AntkVIyGbaAoIU7c4JAJAJGRk1m6r8JfDerahcXc2l2q3N46STyRjy2mKhwNxXG&#10;7h3Bz1DHNS+JtNu/Enh+OGJntbiO6ik4lK5VJlJyR1BUHj3wa851r4YeM7m/mmmv7e+Ztc+3QlZ3&#10;iSKDZGoVl9F2sPlIOcHnLAkI93YTfkehwfDLRLfay2YJS8F+uXZtswBAYZPAAJwOg9Kk8ReAtI8X&#10;6da22q2sWpJZTrcwtON7RyK25WB7EEflxVTQtPvLnwRc2l3JLFPctcrGxYh40Z38vnqCFK/lXmeo&#10;+EfiXoPh28n0q9SbV7mSF41edHSHdueZcOCCu/aoxg7enoaivMH6Ho9p8I/D+m3V5NDZbJb6KeKY&#10;+Yx3LM5eQdeMsTj0HAwKk8T/AA30rxZZ6dBdxy+TpciyQhJCmdoHytjqvAyD6CvLtT8JfEoX0s1p&#10;ql2rR3Ek0XmTQtGQJb1lUrjlWV7ZcHoB2K5rQi1H4nW2pENDDPbS6mU5MIMVvvT5hgjKbA+M5fJG&#10;fUVydVInm8jt9X+E2g614c0vSruzE1po8sc1oC53QtGQVII5zxj3BNZdx8BPD7S3skSXNtcXol3z&#10;Ry4dTJKJSRnIyGUYyDgDHSvhj/gqv/wVmv8A9g7xt8P/AAVf2Wqz65qOmHU9Xv7eVYo41lWWDaiB&#10;cOUfLgZHKLz3r3/4K/GPx38a/h/pnibwzqOn634auo7afS7y3kjdb9PssgcSEncD52wOpAZWB9Ku&#10;VKUbXl5/5ffuDknrY9+s/h/Z2fhq60dpZ59PvIXilSRgWcyFzI5P95i5z29MVzqfs6aAqBHa7miM&#10;JieN2UpKS7OXI24yS7jAwuDjHSovgpqvjfU7dH8XwwWri0Q7I0UFpTLLnJBPIjEXTAyx+g77zAec&#10;1m+ZOyYaPdHL+FfhFp/g7xEuoWU1wiRwywx2xEfkxCSVpW24XK5ZuxxgLxxXVdDnOTUbSHBx1ppk&#10;zxkUmm9WF0cB8S/DPijVPiVo1/plyx0GzjAvrNZTG1yxk4IORjZ94g/eAx9bfwQ03xPonhaW18T3&#10;JurmJ18h2Ks2wxJuUleuH3gE8kAdaz/Hvi/xVZ/FLT9P0e2ifSUt0ub2WWMFAvm4YbtwIbYCQAG5&#10;xnArl9H+MXjC8+KmkWVxYJDoeoLEZZWtyBG0kU0gQtvyHGxBypXORkEgVq4vl1aEpK50/iXTtb1D&#10;4sk266raaYmnOn2pLhGgklbIAEZb5SvXdsOSQMgAg8v8SNM8dXHwT0bT9JkvU8Q28Vv9unWRTJKw&#10;iYMAwdcnzQhY5HBPXpWj8RPjXfeEfHuoWNpFDqyafpTXr2FvCzXjPkCMLgnfu5yFQ7QMk8gHe+DX&#10;jm6+I/wr0HXb62NleapZRzzQeW8flOV+YbX+YDPrzTbcbP8ArYFZ6HQae8q6fB5+BP5a78HPzY55&#10;+tWdPlLXq5JJAPJqvI+MmjTZs3wGecGs+XQbdzSuJMZ96/m5/wCDgO/X/h6D453ozlbawUbW24/0&#10;SKv6PbmXqc5r+a3/AIL53hm/4Kg/EAkI+1bJRuwcf6HD607fup+i/NGtL+Ij9TrhwFJJzWZqbDyy&#10;Sc4q9O3yn0NZeqk+We5FfPI72eCftTHEVueCN1fP+rP8rYIOTXvf7VTf6JbZB+9xXz9qkmEcnqDU&#10;Nkrc47xWDJDIOQWUjrXI+G7FzeOjFixOTnpiur8USYjcjkgZxXN+GdQdtUYYaNFGSCKcByZ6F4cB&#10;WxjjUbHQ5ViM8eld94SP2i1SGRl3KcfWuJ8NusswUFTkArn+Ku20iNbaUtGxUDDA57+lbpGUjqdC&#10;gmtJSrt+6PTjIFbGlTQnUWgcsUfo2OM+lc/Ya59qYB43B9e3FbOj38V3fZVwMddoq1JLQh3NuTQ3&#10;hnVoWOegAz61ZTTdQvCBcSkRjgAHIxUtvBP5iyJh4yMcc1dbUpuEVShUba0SV9SXsYHifQodPsyf&#10;meR/mJAqj4It5Lq7TCkEnitvVpGvbZ1lYAKMcVW8HzwWN8EB+ZDjOMVEo3khrY6TWNLkgtQC7EDr&#10;6Vp+FbGO7iKEfIew61V8R6kk9iArlgB6YJpnguVpNmGZVXrjNNpJjVzqZUl0Q+YhZUC8YOAa6T4H&#10;6jLffEjTZHUrlzkd+lc3PctfwpEC7ID1PFdd8E9N8jx7YykNkP68VM3cqO59SeIGzGnTGBWG0gBr&#10;X8QsGjTnsKwZXLOAOaztqWTQykSEHIBqxBIIZCC2A1UW+XjGMUklztUNnkUpIaGXEv8AZOtEgkRX&#10;Hzr6A/xD+v4mti8RNX0t1YBsjBFYWosNWsmEZHnRHchPA3Dt9DyPxqfwvrQmVQSQGGCDwR7H3HSu&#10;7C1Lq3Y560LO56B8EfEySaS+ju0hm047UMshd2jPQ5PJx0/Ku9EhA5X5iMns31rwie8bwh4ntdZh&#10;M4+znDrG5VZEPBDDocdfrXtekanDrOmw3Nu/mwTKHU9eD710SWpib/hLxI/hzXYrqMkKpw/HDDvm&#10;vi//AIOM/wDgnVH+0r8ELP40+D7FbjxR4Kt86kkKZkvbAc7uOS0RyfXaT6V9c5zjKMSOeBj/AD+F&#10;dh4G8bW0WkXWkasiXOnXcbRlXXejKwIZCD/CQaUZOElNfPzRSd1Zn8oXiLWNL+K1vbz3t7PpPiKK&#10;MR3r+Wzw3hThZQV5WTGN3HJBOck03Svh/pCBS/inSlZQAd0M67sZwD8nvX7/APiD/ghD+ytr/iK8&#10;1I+F761nvJWmdLbWrmKNSxJIC7sAcngVQb/g39/ZZlYumha1E2fvLrk4PT3NbSlBvYmKa6nzx/wb&#10;B+F4PDni74s3FtqdhqYns9OQm3EihMSXJ53AZz7elfsDHdOMZQH/AIEK+c/2Of2BPhV+wtca5L8P&#10;Uv7NvEKwreC61BrncIi5TG7p99vrXu41i3QkC6iJ6/fFRUcW9Bq63LMl64kceW3BP8QrgPFnxJ1v&#10;Q/FV9FGdPi06CFthmifcriMNuL5CkAn7vBx3zkV2DXdqxLC7Qbj/AH1xSNPaHGbmMk/7a81UZRXQ&#10;Ti+hgJ441m+8OaHPbLYm8upYhdKF8xJFPL+Xh8qdoYjdnpWb40+LesaHq99DaWdmIoLdWj+0Nhwx&#10;dBvYBvuYZhjg5Xr1x2azW2BiZP8AvpaGa3Od0iEnjkimpxvsJxZwV98ZtctvtR+yaTGYvJ8tZLkA&#10;5ZSWQ5Yckjg+nODjFTwfFXXb+4kW3tNMmEeqC1xHMHLxfxdH4kUBiR04/Gu1eGCUHmNh9ARSLbwx&#10;5KCMEnPAHX1p88ewlGR5+nxv1oWzu1jpEztMqgR3qgW6sjn58tyVK8kYyM8DFb3iH4nX2meI9PtL&#10;bTo7u3uInaRvPRJNwViAi55GVwT/ALXsa3hp0Chv3cI8w5OEHJ7n60stjE8iuUQugIU7eVHtT54d&#10;gUZHnbfGzW7jVLCJdK06BLzT1uXD3yloZjE7lcD7yAqBkeucYBqFfj3rkVtILjRrCK5WzhlWI32N&#10;8ruAR93hFBB3dSTgDpXoT+H7KS5ExtrczBPLD+WN23+7n09qhuvCthdyO8lrbO8iCNi0aksoOQCc&#10;cgHtTU4dgcZdxdI8ULquj2ty8NxC1xEshTy2fYSM4yBg49RxUh1lFbIWfg/88X/wpTpiogUEqo4A&#10;zgCo30gNn52/OleArM/KH/g6R/Z2uviZ4W+GfjzR7YtdWElxo927qYgI2AliBZgBw3m8H1r5Q/4I&#10;3ft+fED9gn4nx+HNbt5NY+GniC5VdQsPtcZbT5GOPtUG5gAwGNy8BgPUAj9of2/v2JrX9ub9mXWf&#10;h5d6q2jvqEsNza33kif7JNG+Q2w4zldy9Rw1fm8//BqfqsWDF8YbIEdzobj+U1VUqR91p7Kz+/T+&#10;vIun1TP2HtdaivbOC5t2kntrqNZYpFjYq6MMgg47g1IuqrxlJwP+uTf4V5l+yF8FPFPwD/Z18OeB&#10;/FXiO18V3vhm3Wyg1KGBrdprdBiJXVi3zKuFznkAd69JGm47k/8AAv8A61SmhNEv9qL6Scf7DD+l&#10;MbVU5GSPwNN+w7Rzux/vf/WpDaAE/fIP+1/9ai8RCNfxSHJlRSex603z7c8meHP1Ap3kquTmQf8A&#10;Av8A61IWVccTZ/3v/rUXiO7Ina1aUsZ4Qx75Gf500S2yrhbiHA7Aj/GpmnVevnHP+1TTdqMkCcn/&#10;AHhTUkJozbnVIVYjzouDjO4c1HpmqQnUBiWM8H+IVPLACzENcjJz94VBGj28odDMWH95hV3VibMu&#10;XmoRgMA65PvX82H/AAXVjlv/APgpx8RZI7eaRS9oN4G4Ni0hHGBX9G2v6hqFrp08lraSXdwqEpEH&#10;RTI2OBkkAZPrX4o/tX/8EpP2xf2kv2gPE/jWSw0GyTXb15obWHX4QttEMLGnUZwiqM+uapRj7KSb&#10;3t/mXCT500fY9xIxzmszVpAUPY4q9OxGSW7VmapIfK6kgdPSvmEem/M8G/aqYjToCSchq+eNTkLK&#10;w6k19C/tUEtpUJ7hq+ddUbBYA9+MVDYktTkvE8myNycYx+dZXhoiS4keN13AY5HvWl4nAkR1BwWU&#10;1heHgbG8JUMQwx75qqd7ikjp5NSl0uQyqGYAgAr1Fd54O8QSXdkpY7VkI5rk9MukvLREcqGHr1rq&#10;PDUcYtdgIBUkYrVu3UhruekaHa29zpjsWI8wcdhUWlyJpd6rMTGOVDYyD71laPJJBAgL5A6DoDXQ&#10;rpMPiG0jYkLJH1XOate8tDNqx0Gi+J3s2DlXZF/iJ4Nacfi2DUJCYlJJ4biq/hXToF037PclSF45&#10;IrVtfCttDIrhtmCTxWyjLuS2iLV4EuNNd4zjIz1xXM+GInm1Ry7hVzgnv1rp9fjEFg+x9wPPFc34&#10;aPm6iQAQin8zUTV5IcTqdXUtZEIwIQcVofD2ciIplSxzxWfqji3tlDjAxkY6Vc8F24aNpEIGTkHr&#10;SkrMaOojnjhmLEvIegUDjNd18I755fHGmgrsBfOPwrzbT9YDXJiY4IOM4rtfhFf/APFxdPVCSPMx&#10;z3qZO6HHc+qfEMp8pDx0rCaQ7+BWzr7gwoTxgCsKU8moe5pYf5wYkEDFQzuOnamGQq2c5zTZZNwx&#10;0obBIktJBDIQACGrPvWOkaqJUBENyfwV/T8R+o96sZwO4NF3Emp2TxOSQw6g8j0I9waIT5ZKQ5R5&#10;lY2oJ01jTtjYJIxz0NanwU8Wr4W1NvD11JO8M7tJatK+8Ak8oM9B6CuD8O6zJY3TQTnEkRwewPoR&#10;7H/Edq0/FGkJrtgsiPNHLGwkV4pDG6kc5BHIr1oSUkcMo2dj6DWQNwMAdflHJNAdmGQASfpmuN+E&#10;vxITxxoxSYrFqNl8k6M3Ps30Ndf5gbBPOOozmpaES+YWIUkEjoc8ikLuoOGJzzknkUxHVhj5gD0x&#10;nNL8u4Hcfx700A4MyhiQcjnpnIpfMY7SSygdh1xUXmbScgKV/wBrIP5dqHYAkMEAHqSB/OmgJ9xA&#10;yrID9M//AKqXe6gYYOBycdRzULSbQSTkeuSBg/zpj3wiGWHHXt/Q1SQFlZcoSpCHGcBQQfepoZXJ&#10;ChgysOQev4VnwXZmcqhKhR1xwn+IroPDujXOrKWjCxQj70rcZ/Gm1ZXYk+iIIopWYEBxjjqBirK6&#10;VcT4bbtJ685rbL6J4atw00z3cueQp2j/AB/Wo7r4h6ZZQyyJpkcqxLu2l23N6AZNQ6l9kVy92ZFx&#10;pVyM5UlT6dapXPnW+QzOq++R/Ouz0bxBY63bCSWzkssjIKylh9MNV1/DsOrWxa3eK9ixnC8Ov4f4&#10;flUuqluUoX2PNpJ23AF3HvnANYuta7fxXLx27xxxxcEyAsWP0yMV2Xifw62lMZUJaLHfqtc5rENr&#10;qqiQyNbykbXIXep/2vatIu+pD8zMkvdY81UF9AzENx5EhYAEDpu59jULajq8iRMLu3LSkpkQSdRn&#10;/axnjp15q6dOTap+2W8qAt9+EsCGOSOvr0qE6asaFY76yVd+8p5TYY4I559D7U7MRUfX9bRZGW9t&#10;m2nYVaGVSeM9zxxUmkeKr67WRJnkjmiOCFclCOxFS/2ZFFE6/a7dUJ37UjbjjHc9KqTXEGn70jPm&#10;hj874wW9MUJBc0jr90hyLmQgcY3HPT2p0Wv3bEgXMuCP754rmb7XBFkAbivBGO1c1rfj57GdMMSC&#10;c444FaRptkOZ6nFqt/IoYTXAHpuJBpJtcv4dw+0SggcjJFcnqn7RXg34OfDmLXvGmvWWg6XJIsQu&#10;bqZYog56LuPc4P5V0Nn8TPDHxf8AhTaeJ/C2r2mr6ZcMPIu7ZxIkqZxlWHBGf1FRJWs7aFrUJfFl&#10;9sz9qkAHPUZqJvFd9kg3UoJ77v8APFYy3wIIIVih9McVFLdMoDKAwz3PB/8Ar07Bc3m8VXu3Bu5A&#10;T6E5qJ/Ft/sJF1Jlc+9czqevw6bMiyTQRluodgCR64NQx+K7Qvn7bbRg8A+aoBoSEpHSjxxqEnIu&#10;HyOnGR+PpTLjx3qMRYm5IKnocHI+tc43iOwmJJvbZ2HBUSqAT6mmya1bmMtFdQFRwf3gyKEhpm/L&#10;481FskTk4GThRx+lRv4+1Pj5lJHH3RWAdQhl2hZoyzDt1J79KUqmAWG4HoeCadxnzBdSAseoBrN1&#10;R8REHgCr1ywU5GCay9Uk3xsT0rwLnpPc8O/alw2hxt1IavnHVW3+Yc4YV9GftSn/AIkCAZzur5s1&#10;dwpbI5NZsLanKeIyfLcA44P4Vz+mq4uQSzhSQD7Gt7xC42NnOcGsjSLxJN6HIKkc9acCZI6/QYDL&#10;JGeABxmuqi3wKpRVyO/QGuV8LTgYDYJUfTcK7azijniVlwx2gjtitbaENnU+F5zqNoI22gkYOeKn&#10;s7y58PaoiBGS3bg55xWZo139lKnICr0wP0rqLbVbfVrZSwYyL1B7e9VGN+upDZ2XheMX1ujkNIWH&#10;atAxTrchRIQue/pXH6N4nOnBY4yQOny8gVvPr8jIkiqzg/eOOK2jJEtdzV1YeVpjrsBJ7jgVyug3&#10;yreyE5BLYGOla8viSLWLB42Z49vBUDmsPR5oodVfy0bIPGaJbphE6XVrrzoiSznaO/ernhe8ey09&#10;/LIbIJyegrO1EMLYMHwe4I4NX/D9u76WwUn5hj61L1Y4kWg+K0udaaJ5VYseg6f/AKq9F+D2vo3x&#10;Q0qJyATLgAc1wnhfwWkWpGVEEac5L9feu0+FNpHD8UdOZGACz46e1TJOw1ufYmvSAwRkA42isGZ8&#10;5wcGtnXGJtYzjHyisB2+Ykk4rM2sKzANjiomfk89KY8vzEjOKjMhGD3zSuBI8pOeeKRJxGQSeOlQ&#10;mQnJ6VG0mce9S2BH4hsmnVLiAZnhHA6eYvdf6j3/ABq34V8ULOiqzZV/Xr+PvUSTZG0kkGsXWrKT&#10;R52vIgfJc5mA/h/2/wDH862w1fkfJLYirT5ldHQXyzeDvFEHiLTlZriBdjKHIDISMgjoc4717j4D&#10;8bWXxA8PRX1nKsmeJEzlom7qR6/XtXhmgeIE1G3MUrKwIx7Gqui6/cfBXxG+oWUIfTbt915GowXH&#10;97/eAr1NzjasfSjgIoKEhgMYxxSpc78gheO+3p+Pasfwf4x0/wAdeHrbU9LuEmt7pcoyjP1BHUem&#10;DV4uRkruGOvr9KEhFtrhd33gSPXqB61HJdFQDhTgcZI/SqwuzgD5iV9qr3V6TkbmUH6fpVxiJk8u&#10;orFhlZWJHXkkf59az7jVTJP5arliRjB+Yk9Pz9Kp6hqICkOzFTzkfzqroGpSXPiC2jjVpcMNgBJy&#10;2cAfmRWiVlcl7nawae9hZSzSsBDBwzdQ8uM7R6gVNP4S1HxBpEawazdxXKZbEMoAU/3emD9K6TxH&#10;4Nj1XSE0YTxQva/vY5GyRNPg/Kfrk15x/wAJFe+G9YW38uWCWNiGRlIMZJPA9R79643V527nQoWW&#10;hY8KT3y6ldaVqUkRkhiLpOVK+YuccgdCD1ra8PxXC3bNOI7i32Fgg+oxgHk1a8H+DJNTmfU7+N2S&#10;ZWhjRvl3bjlmx6DgVN46jl8NWHm2B/fvIqIz4YAen0xWXO1oiuVNlmXx/HY6XNcmzZIrVc/McKTn&#10;p6+tZHhODXtbuX1GLUbm1Ejl/s8LY2j069fasj+xb3XPDghuLhRO7NLHGw5LBgSOOuRVLw34t1Hw&#10;3eICAqh2bIYALliSCOpPP41MGpNpsco22PUPDeuT69ezWV5ILiZ1LpIVwZBjkEevB/KuU8ZaRJ4a&#10;1UxkgQyjfGemR359RWp4OS5XUhrkiyxGJyyLtOXJzkY+la3xzhjn0SK6QBFdBOnqnOGH+fStKNS0&#10;+XoRUgmrnmy3xycMj55wCBz1qpOELktlSBnrwaptqKjPBA/vYx+oqKW84JwZEP4H8s/pXdY5rlm5&#10;vAmcEKT265rN1K9BBYSFV9AB+f0qO5vyFIX5lIwfU1ialqRjBAY4PTpn/wDXVxiJsTVNUOOufQA4&#10;rktYs7m5uEnkUhQSQM8kYwOK3rNjqF6iAB2Y8Drk/wD1q6Dxz418Ifs6+BLvxL4t1DT7C1sY/Nnu&#10;bxwsUI9OerHsBya3TUfVkNXOU8WfAHwX+0n4c8K+D/iFpseqeG7u/e6ntppGjV/KtZmBJBB4PPHp&#10;T/2Avh3o/gz9lGw8O+E3VtB0e+vbXTyW4MKXcwQZPsMc14B4N/4Kj+Df2uv2mdF8KeDdO1qaysLb&#10;Ubx9VltxBbyBbOVQqITvIO7OSAOK5b/gnB/wV48E/CXwHb+CvFGn6xoUNnqV3aHVLq2EmmTsbmQg&#10;mVSfLzu/jAHvXnzlJzdNdLP8zriv3akfdt1YSaTMYpYnUjoHXkHHHP0pqKrTIQgJLAMccYz/AI13&#10;VpLo/wAXvDKX2kzRyo8Ykj2sHVcjIII6of061wBVoL8xPGQyuFY7d2Dn0J4qoyujNxMHWtNtzrF0&#10;xjRj5hHIB6cVUbTLbB/cxE/7oq3rMw/ta6A6iVv51VaXvmrQyJtMtSM+REQf9kVBLodiSSbaDJ/2&#10;BU7zZ4zkGmSSc8kGmgMzUvDdjJbsRbxIw5VlUBlPqCK6PQz5miWjM6u7RglmU5PHXgVjXr4t5OoG&#10;DWtoUqf2NaB5HUiJfuken1p9AR8z3TkHAxisvUWIiYZIq7PISvQms/UCREwz1r51M9Sx4h+1G5Hh&#10;1TnkNXzVq0p3OTkg19KftRf8iznPIavmbVWGWJJFS2TY5bxFITEzc5APvXL6aS99uVyMnkcYNdHr&#10;o8wEZAznOeK5fSJfJ1ElgDG3HIGBiiD1Ez0Hw03nRKQdrLx0rrNH1CawuNshXZnAPauP8PXCWRSR&#10;WVVIz7Gu00+3t9XtSwZUY4PUcGtUrmcmdOkyT2+Vxl17DgmjRbnbetA8rFZBjjgiqWnA29ssYcZI&#10;6itUaH9oBuYURSo4ZeCaaV9uhLZvaNov2RyUMixqM885rbsvFENujwTMFTuTxWHpPiLyoWWbaoUd&#10;+9CS2niXUFjQwtE2B1wa1i9dBNG6L22lgle2kbAOW5zmqXhXUVl1tiyszFs9Ogrcb4eQ6dorzLMu&#10;FHADZArD0GKKz1QoxJYHLH1pzi7q4onda5qcLWWAFPHTrU/gzWI44ArgqAMA8Y9a5/W2j8gMoIyM&#10;itDw+6PpWY+XK8ACoTfQpI63SNUjnkY7yyg854FbnwytQ3xN0uVGAQz52j6da4LQJi1wUJcyZ5P8&#10;IFd/8II1Tx1phIBImxmiUnYaR9c60QbSPnGVFc/MeevFbusc2keTztH8qwZT8x7is2zQhk4PPWoZ&#10;WJGOSBUjtliTnFQyt1Pce9TcaQxmODzio3f9KGkxxk1DKxfGDxmkOw/zvmHJyKstdpcWZRuoFZ7M&#10;Vznk0yWcpggjmpaKSMe7c+HLvfGSLUt/35Pp/u/y+nTpdM1qDW7Q28wU7hg56Viz2ouy2TnPGD3r&#10;Elkm8M3O4FvsoPXqYvY/7P8AL6dOvDYm3uTOerS+1E6vSfGmrfA3VGvLRJ7/AEh8ebaIRuI9VzwG&#10;/nXvvhrxnYeM9JivLKcvHKBkAgNEf7pHYj0r5/0vxBDrVn5M21gwwc9DWfZ3etfCfWTqGgyo9pM4&#10;+1WsoLRyLnk4HRsZ5r1IyRxWsfTU0pJLGTe3sapXVxsBBZdzcH0PtXO/D/4raZ8SdLM1lMizR8TW&#10;0hxJEfQqe3vWnf3Oc43MTwABkH/CtEJlLV7/AMsknIA5O4Z/mOKk+Dmom9+KFghY7VbzMnttyf5i&#10;sHxFclIGIJB56YJFL8DdaS2+LWnLIxTzCYkJbjO0iir/AA5PyFFe8j3u/wBYa2iu2dJi0s7yAspX&#10;5enGe9Y/jX4zWPw88NXmr6hJDcWej2D3dwZUDsqquScnqeMAe9dHq72+u6Uhu8QkKSvzhefUGvIP&#10;jT8Obf4o/C7xD4ZikmlPiCzntXmIJKAoR94fwggZrhilZNnRbsflL8Vf+Dqfxrpnx8lOkeENFufC&#10;VpcmGOKZ38+aIHGQwOAfoK/Vf9lz9sPw3+2N8CfD3jvQ4pXstYj/AHkEnL2kyna8Tdtynv3GDX4E&#10;fFn/AIIYfGTw38XjpFr4f1XVIpZiYbm0t3kt5ULHDCQAoB6kkY74r9gP+CYvwa0n9gz9mrRPBGvz&#10;3WoazM819fm1QzW9pPLt/dhxwSqqASMjOcE9arESv0S9OxUEltc+cP8AgoX/AMHCv/DOHx8ufCHg&#10;nwrYa/H4enMF5eXkzojyD7yxhSOB0yc/0r68/wCCZH/BTvQf+Ci3gWa/stKXSdb0bCanp77XaFmy&#10;UkRsZZDgjnoa/Jn/AIKe/wDBJLxnF8eda8U+FLe51Pw74kv5Lm3mjRpUYyMTtyAcMCcbTg/WvtH/&#10;AIIJf8E/PFv7J2leI/EXiaKW11jxNFDa2thMpjkjijYs0jg4K5JAAIB4JxjGc62i91K3QuKjbV6n&#10;6ZT+L2srgtsnlQoFVGwuDnA4HQVL8Wr8RfDKI8h4267vmAI5FYemRXOnXMlrdJJd3pAK4fJUAjg4&#10;6Uv7Q2qpo3w1hRyqTTzKqjPt/wDqrKk26iuFRJRdjyo6s5cguCB83XbxUj3ypna7AuM9cgVz9pet&#10;KzLhyoOODjGR/npzVn7YUXbgr14BJ5+teujhLF/qBhACybu3BwSOtcxrWuGIsCwjAGWycj6YGDzV&#10;rU9TRI2KkAgY47fia4XxdrYBcKQxBwcAADtW1NXZE2el/Au5j1m5u9Qcl0tRhAxyS3QV+PP/AAWr&#10;/bqv/jB+0fqnhyC4ZvCngi7fT7O1BzHd3qDE1w4/i2sdi56bSe9fq3+yj4hF5a6lZyMqywzcj2PS&#10;v55v26tB1TQ/2ofiJo+ppKbvT/Ed8JEbO47p3YMPrkGsqtRx52t9F95VOHNZH0d/wQ/8RT+I/wBu&#10;iR5bq4kf/hHdTkbOSMCEj8OteA6d8eL/AOG3xF159OuXe0l1K6Se1cb7e5QytlXQ8EEV63/wQV0u&#10;WP8AbS1CWRxGIfCuqOgfk/6sD+tfKXjzQNQvLvVtRg2SW0eqzrLtcb1ZpHI+XOSCAeQMcV4sKj9r&#10;N+n5HpOH7tH7jf8ABDT9tZJ9Xh8Fx301xo89mdS0iG4k3SWSBwlxZknkqjMrJn+F8dq/QDx8kdj4&#10;8l8nIjkdZFYejc1+CH/BAA614l/bh0sCS4e30jSb25ujk4VW8tBn6sV/Kv3Y8SX6Xfiq0TgyKiqc&#10;gYPHv3ziu2lNvVnNONtDn9bnMetXYLA4lYcdDzUAnyOO/FVdbmdddu1fIYTNnt3pgnyAQTzXSmZl&#10;sy5OM4NMMnfOKg8wnJJ5o8zPBBBNNCbE1CT/AEWQ5H3TWvo+5tGsyXZcwp0bI6D8qwtSfFlJ3wpx&#10;W3oKldHtgVUERL1HsKq+g+p8xzE8kk4FZ+oyExnHIq1Ox2gjoaoX/MTHIOBXziPWszxj9qAFvCrY&#10;IABr5g1WQFjuOAO9fTv7Til/CMg7g18vaqMZxgcduahktanM63MeTzwT/KuatdlxOoRoy+7dxzXQ&#10;+IMmB1HBYH+VcL4ZE1jq5BAdVPzZ44qoLUVj1DRbRBYKkgIZjxz2rY0kT6VOQjMynpjJGKw7K/i1&#10;G3j+8r7duBwK6uwRks1KqCVHWtWuxjZmx4Y1WQakqTElTwfSu303VIbS8CfKUbqB0rgvC9xFe3JS&#10;TKuDk8V1cGlK1yjCQAjjg5+lVFPoJo0vGGnpcW26NgoHTaMk1wmlS6haa6Il3RqWxknp716lYRKI&#10;Eik2EEfxDOTWTrej2dtIbmQLgHJwQKcqd9RLQ29GfUDpxaWR3RRg85zSaGHGsyEuvPGT2GKo6Z4l&#10;lexZbYfu4xwSfvCpfDMxOp5JGAdzE1cuiEkdZqjgQ7W28DrimaRq0+nhQqqVbgACo/EKCW28yNic&#10;epxVnwyWu7dEKIFHVjUqOpZ1GgwCeJSqOrnk+tdR8MZnh+IOlqoKoJhznj/69cdY35toQkZVQWwx&#10;zz9a6X4V3oufHumDZkx3C5NOUdAR9l6oT9hi5PKisGdvmzzitvUzu06I5A+UfyrBuDnPpWEkaJET&#10;sAeuKryP7gVJJ+OBUMmDkDg1KRSQxwMnjionYDJ5yafI4UEAgmq8jZBzgGhIbGSNkgd6ilfknnNO&#10;l9hULHg8nNAr6iCQqSRkGo7hFu48NyT3oZiAcjOaikc4znGKloaZhXVpNoNwXtwxizkxjkp7r7e3&#10;5elbmgeMYr2FUlcHIwD2NRT7bhMOAD61gatpbW0xkiJV26/3X+vv7/zrahinB8s9UZVKClrHc6LU&#10;PDpg1SHVtKnkstStm3o8TlFl9nA4Yex4rsPBn7RcOpXUOk+IVbStXl+RDyILk46q3QfQ/wCArzLS&#10;PF8ti4hnBwOx6/8A1xWteiz8SWZjkAYMCODhl+npXrQqJq6ZxSg1oz1jxDPHJEWyHLDrknP+Arj5&#10;dcl8P6vDexMBLayCRcdSQ2cD61xFj4i8RfD9o0jmGsaImd8UxY3EQx0Ujr+Ppj3GxpvjXTfHtt5l&#10;ncqJVyGgdtk0fsVPPrXRGaasZuOtz671ayg8ZfDOy1jTZA86hZ0bcc7W5Kj06/pV600K41T4fWcN&#10;xfLYPDuVpRgkoT0I47V4N8Afj6Ph9aS6RqzyRaexLxSkFlh9VPsetdxqf7SfguWGa1bX7aB5sb3Z&#10;Dtwe/T0zXEoOPuvobc5o+J7dNP8ADtskcodZ5wszhSDGvYDn7pFbGiRaBLaGzkto/LCYEuATn6Vz&#10;6/tJfDM6WNPufEWnSwCIRtK75ZiO49COvpXPDxT4Bug1/p3xA0qa0PPkSXSwsPY7ufyBpQjbRoG7&#10;6pnU+E7VLDxL9lskUxX0UjlGztUqdu4enH8/pW7Npdx4d8UwLp8UDfaAYwsvUEgfNnrgc1xeiftC&#10;+AtNiEo8R6LNfPEIAEn/AHcKKc8E4ySeScDOBxxzuWf7RfgGXUobqfxFpkwj5XE+SpxjHvzWLp6u&#10;xopdzt7Tw9e6FcPeW5N/cSuBcF+Bj1H+FeOftLfEU674gtNLiBgFgC9x82f3jfw/gP511/jD9q/Q&#10;rfQJk0G8i1K+n+WLb9xCehJ6YrwhZJ9Vv5budmknndnkZ+Wbc3t25NbYeHvXZnVldGjpuMIcOxUd&#10;WyMj+VXbmfzUwVJOM7iOPpVa2ieJtrbkxwM9D/L+fepLhAIySGIH4/nmu6LOdmVrl0yxFVOBg9GH&#10;+TXnfjCUysUbBA+Yjkgc9/8A9dd1rbl4twAOevy/5zXA+JivkSs5bAGSenY46dTXTSRlNnOfC/4l&#10;P8NfiPDc7Jms7vEVyduAOflb8Pz59q+c/wDgtr/wTL1n49avH8a/hhpra3dz2yR+IdKtE33EuxcL&#10;cxKOWO0AMBzxn1x6Z8TdTl0vTL2aFnR4YWKMPlI+U4OAOg+Wvsb9li3nufgd4fuVRjJPapI7KCQW&#10;IyTU4mnbXvoPD1L6dj8UP+CIdkdA/bM163vbSeC6t/COpq0MqmORWwgOQeeK+S9L8G698TPHd1on&#10;hrTNR1vVry/lSKysrdpppGMhGMKOOe5r+i747/Dbw9pfxo0jxDFoOnWeuz6NqkUt/BapFcXKlIsI&#10;7gAsM885q3+xZ8F/DHw4+B+hXHh/wxo2kX17aK93c2tkkc91IeWZ3A3MScnk14saFq0kutj0XVvT&#10;TPAf+CQ3/BPw/wDBP34Nah4h8bPaxeOvFapJfqHDLpsC5MdqG6FsnLEHBY4GQMn6Yi+JWnahrU8z&#10;6hYK5fKZmUhsAcdfT+Qp37UnhWHVPA2jpcw70mmcuG6Pjpkd68c0z4RaEdu7T7Ynr9wZrsp00lZH&#10;LKbbPf8AUviX4bvbhZ9RuNFeY4V3F2kbMSOp2tg/kDUbfEvwHAXEl9pChThv+JhyPfk+teS6f8Jt&#10;DwCNPtwf9wVpQfCXRyQBY24J/wBgVrZCuegXPxg+HVvGXOp6Uy+i6hkj8KrTfG74aKSV1a2ZWGRi&#10;4Pp9K49fhPpEYObOD8EFZ+teEfD+gJ++ghMhGVjVQXb8O340mxpHZz/HP4c3alItRZnP8P7xx+i/&#10;pVq1+NWh3EAMK3F3GCQrrAFGP+BdRXkr6HDeMzi2htbYc7B1P1PenP4igsCIosFV44HFZOpJ6I1U&#10;UtWcnc9Vqhfn9y1FFeMj1uh4x+03/wAidJ/vV8vagBtzgZxRRUSM5HKa2T5bdehrmNHAaWTIB/8A&#10;10UU0HQ6fRvlYAcAAfzNemeEQGdMgH5e/wBKKK3p7mLEnURauwUBQfQYrR0uZ/7YUb2wT60UVcST&#10;tIXYxISSTmsnxqT/AMI5Ke4fr+dFFUynsR+CnZtOmBYkAev1re0dj5h5POP5UUUS6CjsdNe86dET&#10;1J/pWh4fJWwGCR1/lRRTjuhobo7E3mSSSWP86734XceP9LI4JuBRRSfUS6H2hf8AOmxZ5+QVhT9W&#10;9qKK55GiK833gOwNQSnjPc0UUFsgmP3PeoJSd1FFCJIWPJ9qiJJkGeaKKljZE3U/SopydooopCIf&#10;4j7H+lRXYBiIIBGKKKxlsVHc5bWgBaznAynK+xz1FTaVKwePDMMk96KK9DLvhMMTudPExMQJJJwK&#10;8/8AihYwQ+I7G5SGJLhGJWVUAdfoetFFejHc42eiWZM/hS2kky7tCCWbkk4HOa5DXYI5Gk3Ro3zY&#10;5UHtRRRP4QW5yeoWsXmsPKjwSf4R7VlpaQidQIowCpONox2oorzWbxHJZwpDGVhiU47KB3rpPD9p&#10;ENgEUYBZf4R60UVNPcJHr3giFEsXCoihQCMADHNdfAAJFIABO3J7miivRpmEti/aAGdlIG0AYHaq&#10;mpcNGRwSOT3oorqiZSMHXQPtLjAwCQK868RuzK2STnOcnrRRXZROepseJfFljMt+rkupgOQeR/ni&#10;v0Q/YgUL+zf4aAAAFonb2oorqx3+6r/F+hzYX+O/T9Sl+2vbRr4U0uYRoJkttQCuFG4Dyl6Hr2Fa&#10;/wCxhEr/ALMPgxmVWZtNiJJGSTiiivnI/wAV+n+Z7Mv4aMz9tyFE8IeHyqKpM8nQY9K8H00DjgcC&#10;iiuyGxyy+I39P6LxWvbgZTgUUUS3GhmqsU06ZlJVhGxBHBBxXmOhsbmWWSQmSRmOWblj+NFFZ1Nk&#10;aw3HeLZGSyAVmUH0OK4y4JadgSSABiiiuefwmsNz/9lQSwECLQAUAAYACAAAACEAPfyuaBQBAABH&#10;AgAAEwAAAAAAAAAAAAAAAAAAAAAAW0NvbnRlbnRfVHlwZXNdLnhtbFBLAQItABQABgAIAAAAIQA4&#10;/SH/1gAAAJQBAAALAAAAAAAAAAAAAAAAAEUBAABfcmVscy8ucmVsc1BLAQItABQABgAIAAAAIQCi&#10;7OlZXwYAAFAmAAAOAAAAAAAAAAAAAAAAAEQCAABkcnMvZTJvRG9jLnhtbFBLAQItABQABgAIAAAA&#10;IQDGsQUd4QAAAAoBAAAPAAAAAAAAAAAAAAAAAM8IAABkcnMvZG93bnJldi54bWxQSwECLQAKAAAA&#10;AAAAACEASL/8Jal+AACpfgAAFQAAAAAAAAAAAAAAAADdCQAAZHJzL21lZGlhL2ltYWdlNy5qcGVn&#10;UEsBAi0AFAAGAAgAAAAhAKhhILjrAAAAPwQAABkAAAAAAAAAAAAAAAAAuYgAAGRycy9fcmVscy9l&#10;Mm9Eb2MueG1sLnJlbHNQSwECLQAKAAAAAAAAACEAQRRkswXjAAAF4wAAFQAAAAAAAAAAAAAAAADb&#10;iQAAZHJzL21lZGlhL2ltYWdlNS5qcGVnUEsBAi0ACgAAAAAAAAAhAAqxKpafogAAn6IAABUAAAAA&#10;AAAAAAAAAAAAE20BAGRycy9tZWRpYS9pbWFnZTQuanBlZ1BLAQItAAoAAAAAAAAAIQBQZ379DgsB&#10;AA4LAQAVAAAAAAAAAAAAAAAAAOUPAgBkcnMvbWVkaWEvaW1hZ2UzLmpwZWdQSwECLQAKAAAAAAAA&#10;ACEAt2acuN1wAADdcAAAFQAAAAAAAAAAAAAAAAAmGwMAZHJzL21lZGlhL2ltYWdlMi5qcGVnUEsB&#10;Ai0ACgAAAAAAAAAhAMLgm5S64wAAuuMAABQAAAAAAAAAAAAAAAAANowDAGRycy9tZWRpYS9pbWFn&#10;ZTEucG5nUEsBAi0ACgAAAAAAAAAhAHnT8h/gnwAA4J8AABUAAAAAAAAAAAAAAAAAInAEAGRycy9t&#10;ZWRpYS9pbWFnZTYuanBlZ1BLBQYAAAAADAAMAA4DAAA1EAUAAAA=&#10;">
                <v:group id="Group 29" o:spid="_x0000_s1027" style="position:absolute;left:2926;top:2377;width:18859;height:76938" coordorigin="2286,-11199" coordsize="18859,746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0" o:spid="_x0000_s1028" type="#_x0000_t75" style="position:absolute;left:16383;top:-11199;width:4762;height:731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ynJMu/AAAA2wAAAA8AAABkcnMvZG93bnJldi54bWxET8uKwjAU3Q/4D+EK7sa0FYahGosIilRm&#10;MT72l+baFpub0kSt/XqzEFweznuR9aYRd+pcbVlBPI1AEBdW11wqOB03378gnEfW2FgmBU9ykC1H&#10;XwtMtX3wP90PvhQhhF2KCirv21RKV1Rk0E1tSxy4i+0M+gC7UuoOHyHcNDKJoh9psObQUGFL64qK&#10;6+FmFAyD0ad+Fpd/br8d6Bjn5yTPlZqM+9UchKfef8Rv904rmIX14Uv4AXL5Ag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8pyTLvwAAANsAAAAPAAAAAAAAAAAAAAAAAJ8CAABk&#10;cnMvZG93bnJldi54bWxQSwUGAAAAAAQABAD3AAAAiwMAAAAA&#10;">
                    <v:imagedata r:id="rId16" o:title="" cropleft="45586f"/>
                    <v:path arrowok="t"/>
                  </v:shape>
                  <v:shape id="Picture 31" o:spid="_x0000_s1029" type="#_x0000_t75" style="position:absolute;left:2286;top:58102;width:18859;height:53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Kdq3fCAAAA2wAAAA8AAABkcnMvZG93bnJldi54bWxEj0+LwjAUxO+C3yE8YW+a6oIs1Sj+QVzZ&#10;06rQ66N5tsXmJTSxdv30ZkHwOMzMb5j5sjO1aKnxlWUF41ECgji3uuJCwfm0G36B8AFZY22ZFPyR&#10;h+Wi35tjqu2df6k9hkJECPsUFZQhuFRKn5dk0I+sI47exTYGQ5RNIXWD9wg3tZwkyVQarDgulOho&#10;U1J+Pd6MArc+me1KZ1mxf7SuC4dM/zAr9THoVjMQgbrwDr/a31rB5xj+v8QfIBd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Cnat3wgAAANsAAAAPAAAAAAAAAAAAAAAAAJ8C&#10;AABkcnMvZG93bnJldi54bWxQSwUGAAAAAAQABAD3AAAAjgMAAAAA&#10;">
                    <v:imagedata r:id="rId16" o:title="" croptop="60401f"/>
                    <v:path arrowok="t"/>
                  </v:shape>
                </v:group>
                <v:group id="Group 32" o:spid="_x0000_s1030" style="position:absolute;width:19177;height:75944" coordsize="19177,759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llsQAAADbAAAADwAAAGRycy9kb3ducmV2LnhtbESPQYvCMBSE74L/ITzB&#10;m6ZVFOkaRWRXPMiCdWHZ26N5tsXmpTSxrf/eLAgeh5n5hllve1OJlhpXWlYQTyMQxJnVJecKfi5f&#10;kxUI55E1VpZJwYMcbDfDwRoTbTs+U5v6XAQIuwQVFN7XiZQuK8igm9qaOHhX2xj0QTa51A12AW4q&#10;OYuipTRYclgosKZ9QdktvRsFhw673Tz+bE+36/7xd1l8/55iUmo86ncfIDz1/h1+tY9awXwG/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llsQAAADbAAAA&#10;DwAAAAAAAAAAAAAAAACqAgAAZHJzL2Rvd25yZXYueG1sUEsFBgAAAAAEAAQA+gAAAJsDAAAAAA==&#10;">
                  <v:shape id="Picture 33" o:spid="_x0000_s1031" type="#_x0000_t75" alt="Geobulb: A LED Light Bulb Replacement" style="position:absolute;top:62669;width:19177;height:132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9ojqPEAAAA2wAAAA8AAABkcnMvZG93bnJldi54bWxEj0FrwkAUhO8F/8PyhN6aXZVaiVlFpIXS&#10;nGpFr4/sMwnJvg3Zjab99d1CweMwM98w2Xa0rbhS72vHGmaJAkFcOFNzqeH49fa0AuEDssHWMWn4&#10;Jg/bzeQhw9S4G3/S9RBKESHsU9RQhdClUvqiIos+cR1x9C6utxii7EtperxFuG3lXKmltFhzXKiw&#10;o31FRXMYrIY8Z9mq5cfrz/nluXDDoCg/NVo/TsfdGkSgMdzD/+13o2GxgL8v8QfIzS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9ojqPEAAAA2wAAAA8AAAAAAAAAAAAAAAAA&#10;nwIAAGRycy9kb3ducmV2LnhtbFBLBQYAAAAABAAEAPcAAACQAwAAAAA=&#10;" stroked="t" strokecolor="black [3213]">
                    <v:imagedata r:id="rId17" o:title=" A LED Light Bulb Replacement" cropbottom="4198f" cropright="1795f"/>
                    <v:shadow on="t" color="#0070cd" opacity="26214f" origin=".5,.5" offset="-7.48356mm,-7.48356mm"/>
                    <v:path arrowok="t"/>
                  </v:shape>
                  <v:group id="Group 34" o:spid="_x0000_s1032" style="position:absolute;width:19177;height:62661" coordorigin="" coordsize="19185,626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shape id="Picture 35" o:spid="_x0000_s1033" type="#_x0000_t75" style="position:absolute;width:19181;height:127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f5UOXGAAAA2wAAAA8AAABkcnMvZG93bnJldi54bWxEj0FrwkAUhO8F/8PyhF6KbtpQkegqwVJa&#10;i4JGBY+P7DMJZt+m2a1J/323UOhxmJlvmPmyN7W4UesqywoexxEI4tzqigsFx8PraArCeWSNtWVS&#10;8E0OlovB3RwTbTve0y3zhQgQdgkqKL1vEildXpJBN7YNcfAutjXog2wLqVvsAtzU8imKJtJgxWGh&#10;xIZWJeXX7MsoeEF52qzfzg9duks/9x9ZvFpvY6Xuh306A+Gp9//hv/a7VhA/w++X8APk4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B/lQ5cYAAADbAAAADwAAAAAAAAAAAAAA&#10;AACfAgAAZHJzL2Rvd25yZXYueG1sUEsFBgAAAAAEAAQA9wAAAJIDAAAAAA==&#10;" stroked="t" strokecolor="black [3213]">
                      <v:imagedata r:id="rId18" o:title="electric power lines"/>
                      <v:path arrowok="t"/>
                    </v:shape>
                    <v:shape id="Picture 36" o:spid="_x0000_s1034" type="#_x0000_t75" style="position:absolute;top:12623;width:19183;height:127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mhVfbDAAAA2wAAAA8AAABkcnMvZG93bnJldi54bWxEj92KwjAUhO+FfYdwFrwRTV3Bn2qURVix&#10;F17Y3Qc4NMembHNSmljr2xtB8HKYmW+Yza63teio9ZVjBdNJAoK4cLriUsHf7894CcIHZI21Y1Jw&#10;Jw+77cdgg6l2Nz5Tl4dSRAj7FBWYEJpUSl8YsugnriGO3sW1FkOUbSl1i7cIt7X8SpK5tFhxXDDY&#10;0N5Q8Z9frYIkO3l35nxZTWcmWx1GMhstOqWGn/33GkSgPrzDr/ZRK5jN4fkl/gC5f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aFV9sMAAADbAAAADwAAAAAAAAAAAAAAAACf&#10;AgAAZHJzL2Rvd25yZXYueG1sUEsFBgAAAAAEAAQA9wAAAI8DAAAAAA==&#10;" stroked="t" strokecolor="black [3213]">
                      <v:imagedata r:id="rId19" o:title="electric wind"/>
                      <v:path arrowok="t"/>
                    </v:shape>
                    <v:shape id="Picture 37" o:spid="_x0000_s1035" type="#_x0000_t75" style="position:absolute;top:25381;width:19183;height:119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SE6sbDAAAA2wAAAA8AAABkcnMvZG93bnJldi54bWxEj0+LwjAUxO/CfofwFrxpqqIrXaOUhUIP&#10;Xvxz8Phonk2xeSlJVuu33ywIHoeZ+Q2z2Q22E3fyoXWsYDbNQBDXTrfcKDifyskaRIjIGjvHpOBJ&#10;AXbbj9EGc+0efKD7MTYiQTjkqMDE2OdShtqQxTB1PXHyrs5bjEn6RmqPjwS3nZxn2UpabDktGOzp&#10;x1B9O/5aBaeVj+XF74vFc7kurmZflVV9UWr8ORTfICIN8R1+tSutYPEF/1/SD5Db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ITqxsMAAADbAAAADwAAAAAAAAAAAAAAAACf&#10;AgAAZHJzL2Rvd25yZXYueG1sUEsFBgAAAAAEAAQA9wAAAI8DAAAAAA==&#10;" stroked="t" strokecolor="black [3213]">
                      <v:imagedata r:id="rId20" o:title="electric solar roof"/>
                      <v:path arrowok="t"/>
                    </v:shape>
                    <v:shape id="Picture 38" o:spid="_x0000_s1036" type="#_x0000_t75" style="position:absolute;top:37178;width:19185;height:127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RZdMLAAAAA2wAAAA8AAABkcnMvZG93bnJldi54bWxET01rAjEQvRf8D2EEb5pUUWQ1SikVFBSq&#10;tngdNtPdpZvJmkR3/ffmUOjx8b6X687W4k4+VI41vI4UCOLcmYoLDV/nzXAOIkRkg7Vj0vCgAOtV&#10;72WJmXEtH+l+ioVIIRwy1FDG2GRShrwki2HkGuLE/ThvMSboC2k8tinc1nKs1ExarDg1lNjQe0n5&#10;7+lmNXxMFe6+N17trnsOl7ot9gf/qfWg370tQETq4r/4z701GiZpbPqSfoBcPQ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lFl0wsAAAADbAAAADwAAAAAAAAAAAAAAAACfAgAA&#10;ZHJzL2Rvd25yZXYueG1sUEsFBgAAAAAEAAQA9wAAAIwDAAAAAA==&#10;" stroked="t" strokecolor="black [3213]">
                      <v:imagedata r:id="rId21" o:title="electric meter"/>
                      <v:path arrowok="t"/>
                    </v:shape>
                    <v:shape id="Picture 39" o:spid="_x0000_s1037" type="#_x0000_t75" style="position:absolute;top:49879;width:19179;height:127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ZoV0PDAAAA2wAAAA8AAABkcnMvZG93bnJldi54bWxEj8FqwzAQRO+F/oPYQm+11LSUxLESSkkh&#10;NCfb+YDF2tgm1spYqu3m66NAoMdhZt4w2Xa2nRhp8K1jDa+JAkFcOdNyreFYfr8sQfiAbLBzTBr+&#10;yMN28/iQYWrcxDmNRahFhLBPUUMTQp9K6auGLPrE9cTRO7nBYohyqKUZcIpw28mFUh/SYstxocGe&#10;vhqqzsWv1TCbIl9gvtsXu3dVqsvPoWurg9bPT/PnGkSgOfyH7+290fC2gtuX+APk5go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mhXQ8MAAADbAAAADwAAAAAAAAAAAAAAAACf&#10;AgAAZHJzL2Rvd25yZXYueG1sUEsFBgAAAAAEAAQA9wAAAI8DAAAAAA==&#10;" stroked="t" strokecolor="black [3213]">
                      <v:imagedata r:id="rId22" o:title="electric tesla"/>
                      <v:path arrowok="t"/>
                    </v:shape>
                  </v:group>
                </v:group>
              </v:group>
            </w:pict>
          </mc:Fallback>
        </mc:AlternateContent>
      </w:r>
    </w:p>
    <w:p w:rsidR="00A53758" w:rsidRPr="00E55F24" w:rsidRDefault="00A53758" w:rsidP="005E2CBB">
      <w:pPr>
        <w:pStyle w:val="ProposalTitle-Blue"/>
        <w:ind w:left="4320"/>
        <w:rPr>
          <w:highlight w:val="yellow"/>
        </w:rPr>
      </w:pPr>
    </w:p>
    <w:p w:rsidR="00A53758" w:rsidRPr="00E55F24" w:rsidRDefault="00A53758" w:rsidP="005E2CBB">
      <w:pPr>
        <w:pStyle w:val="ProposalTitle-Blue"/>
        <w:ind w:left="4320"/>
        <w:rPr>
          <w:highlight w:val="yellow"/>
        </w:rPr>
      </w:pPr>
    </w:p>
    <w:p w:rsidR="00F3019B" w:rsidRDefault="00B641A9" w:rsidP="005E2CBB">
      <w:pPr>
        <w:pStyle w:val="ProposalTitle-Blue"/>
        <w:ind w:left="4320"/>
        <w:rPr>
          <w:sz w:val="36"/>
          <w:szCs w:val="36"/>
        </w:rPr>
      </w:pPr>
      <w:r w:rsidRPr="00B641A9">
        <w:rPr>
          <w:sz w:val="36"/>
          <w:szCs w:val="36"/>
        </w:rPr>
        <w:t xml:space="preserve">San Diego Gas and Electric Company Summer Saver </w:t>
      </w:r>
      <w:r w:rsidRPr="002C0EFB">
        <w:rPr>
          <w:sz w:val="36"/>
          <w:szCs w:val="36"/>
        </w:rPr>
        <w:t>201</w:t>
      </w:r>
      <w:r w:rsidR="00E63743" w:rsidRPr="002C0EFB">
        <w:rPr>
          <w:sz w:val="36"/>
          <w:szCs w:val="36"/>
        </w:rPr>
        <w:t>5</w:t>
      </w:r>
      <w:r w:rsidR="000B462B" w:rsidRPr="00B641A9">
        <w:rPr>
          <w:sz w:val="36"/>
          <w:szCs w:val="36"/>
        </w:rPr>
        <w:t xml:space="preserve"> Program Evaluation</w:t>
      </w:r>
    </w:p>
    <w:p w:rsidR="00F3019B" w:rsidRPr="00B641A9" w:rsidRDefault="009B2442" w:rsidP="005E2CBB">
      <w:pPr>
        <w:pStyle w:val="RFPNo"/>
        <w:ind w:left="4320"/>
        <w:rPr>
          <w:sz w:val="32"/>
          <w:szCs w:val="32"/>
        </w:rPr>
      </w:pPr>
      <w:r w:rsidRPr="002C0EFB">
        <w:rPr>
          <w:sz w:val="32"/>
          <w:szCs w:val="32"/>
        </w:rPr>
        <w:t>April</w:t>
      </w:r>
      <w:r w:rsidR="00B641A9" w:rsidRPr="002C0EFB">
        <w:rPr>
          <w:sz w:val="32"/>
          <w:szCs w:val="32"/>
        </w:rPr>
        <w:t xml:space="preserve"> </w:t>
      </w:r>
      <w:r w:rsidR="000F74F8">
        <w:rPr>
          <w:sz w:val="32"/>
          <w:szCs w:val="32"/>
        </w:rPr>
        <w:t xml:space="preserve">1, </w:t>
      </w:r>
      <w:r w:rsidR="00B641A9" w:rsidRPr="002C0EFB">
        <w:rPr>
          <w:sz w:val="32"/>
          <w:szCs w:val="32"/>
        </w:rPr>
        <w:t>201</w:t>
      </w:r>
      <w:r w:rsidR="00E63743" w:rsidRPr="002C0EFB">
        <w:rPr>
          <w:sz w:val="32"/>
          <w:szCs w:val="32"/>
        </w:rPr>
        <w:t>6</w:t>
      </w:r>
    </w:p>
    <w:p w:rsidR="00F3019B" w:rsidRPr="00B641A9" w:rsidRDefault="00F3019B" w:rsidP="005E2CBB">
      <w:pPr>
        <w:pStyle w:val="RFPNo"/>
        <w:ind w:left="4320"/>
        <w:rPr>
          <w:sz w:val="32"/>
          <w:szCs w:val="32"/>
        </w:rPr>
      </w:pPr>
    </w:p>
    <w:p w:rsidR="00A2730B" w:rsidRPr="00B641A9" w:rsidRDefault="00A2730B" w:rsidP="005E2CBB">
      <w:pPr>
        <w:pStyle w:val="RFPNo"/>
        <w:ind w:left="4320"/>
        <w:rPr>
          <w:sz w:val="32"/>
          <w:szCs w:val="32"/>
        </w:rPr>
      </w:pPr>
      <w:proofErr w:type="gramStart"/>
      <w:r w:rsidRPr="00B641A9">
        <w:rPr>
          <w:b/>
          <w:sz w:val="32"/>
          <w:szCs w:val="32"/>
        </w:rPr>
        <w:t>Prepared for</w:t>
      </w:r>
      <w:r w:rsidRPr="00B641A9">
        <w:rPr>
          <w:sz w:val="32"/>
          <w:szCs w:val="32"/>
        </w:rPr>
        <w:t xml:space="preserve"> </w:t>
      </w:r>
      <w:r w:rsidR="00A53758" w:rsidRPr="00B641A9">
        <w:rPr>
          <w:sz w:val="32"/>
          <w:szCs w:val="32"/>
        </w:rPr>
        <w:br/>
      </w:r>
      <w:r w:rsidR="000B462B" w:rsidRPr="00B641A9">
        <w:rPr>
          <w:szCs w:val="28"/>
        </w:rPr>
        <w:t>San Diego Gas and Electric Co.</w:t>
      </w:r>
      <w:proofErr w:type="gramEnd"/>
    </w:p>
    <w:p w:rsidR="00A2730B" w:rsidRPr="00B641A9" w:rsidRDefault="00A2730B" w:rsidP="005E2CBB">
      <w:pPr>
        <w:pStyle w:val="RFPNo"/>
        <w:ind w:left="4320" w:right="0"/>
        <w:rPr>
          <w:sz w:val="32"/>
          <w:szCs w:val="32"/>
        </w:rPr>
      </w:pPr>
    </w:p>
    <w:p w:rsidR="000B462B" w:rsidRPr="00B641A9" w:rsidRDefault="00A2730B" w:rsidP="008B3E1E">
      <w:pPr>
        <w:pStyle w:val="RFPNo"/>
        <w:spacing w:after="120"/>
        <w:ind w:left="4320" w:right="-187"/>
        <w:rPr>
          <w:szCs w:val="28"/>
        </w:rPr>
      </w:pPr>
      <w:r w:rsidRPr="00B641A9">
        <w:rPr>
          <w:b/>
          <w:sz w:val="32"/>
          <w:szCs w:val="32"/>
        </w:rPr>
        <w:t>Prepar</w:t>
      </w:r>
      <w:r w:rsidR="00F3019B" w:rsidRPr="00B641A9">
        <w:rPr>
          <w:b/>
          <w:sz w:val="32"/>
          <w:szCs w:val="32"/>
        </w:rPr>
        <w:t>ed by</w:t>
      </w:r>
      <w:r w:rsidR="00F3019B" w:rsidRPr="00B641A9">
        <w:rPr>
          <w:sz w:val="32"/>
          <w:szCs w:val="32"/>
        </w:rPr>
        <w:t xml:space="preserve"> </w:t>
      </w:r>
      <w:r w:rsidR="00A53758" w:rsidRPr="00B641A9">
        <w:rPr>
          <w:sz w:val="32"/>
          <w:szCs w:val="32"/>
        </w:rPr>
        <w:br/>
      </w:r>
      <w:r w:rsidR="000B462B" w:rsidRPr="00B641A9">
        <w:rPr>
          <w:szCs w:val="28"/>
        </w:rPr>
        <w:t>Stephen S. George</w:t>
      </w:r>
      <w:r w:rsidR="000B462B" w:rsidRPr="00B641A9">
        <w:rPr>
          <w:szCs w:val="28"/>
        </w:rPr>
        <w:br/>
      </w:r>
      <w:r w:rsidR="000B462B" w:rsidRPr="00B641A9">
        <w:rPr>
          <w:i/>
          <w:szCs w:val="28"/>
        </w:rPr>
        <w:t>Senior Vice President</w:t>
      </w:r>
    </w:p>
    <w:p w:rsidR="00F3019B" w:rsidRPr="00B641A9" w:rsidRDefault="000B462B" w:rsidP="008B3E1E">
      <w:pPr>
        <w:pStyle w:val="RFPNo"/>
        <w:spacing w:after="120"/>
        <w:ind w:left="4320" w:right="-187"/>
        <w:rPr>
          <w:szCs w:val="28"/>
        </w:rPr>
      </w:pPr>
      <w:r w:rsidRPr="00B641A9">
        <w:rPr>
          <w:szCs w:val="28"/>
        </w:rPr>
        <w:t>Candice A. Churchwell</w:t>
      </w:r>
      <w:r w:rsidRPr="00B641A9">
        <w:rPr>
          <w:szCs w:val="28"/>
        </w:rPr>
        <w:br/>
      </w:r>
      <w:r w:rsidRPr="00B641A9">
        <w:rPr>
          <w:i/>
          <w:szCs w:val="28"/>
        </w:rPr>
        <w:t>Senior Consultant</w:t>
      </w:r>
    </w:p>
    <w:p w:rsidR="002C0EFB" w:rsidRPr="002C0EFB" w:rsidRDefault="002C0EFB" w:rsidP="002C0EFB">
      <w:pPr>
        <w:pStyle w:val="RFPNo"/>
        <w:spacing w:after="120"/>
        <w:ind w:left="4320" w:right="-187"/>
        <w:rPr>
          <w:szCs w:val="28"/>
        </w:rPr>
      </w:pPr>
      <w:r w:rsidRPr="002C0EFB">
        <w:rPr>
          <w:szCs w:val="28"/>
        </w:rPr>
        <w:t>Dan Thompson</w:t>
      </w:r>
    </w:p>
    <w:p w:rsidR="002C0EFB" w:rsidRPr="002C0EFB" w:rsidRDefault="002C0EFB" w:rsidP="002C0EFB">
      <w:pPr>
        <w:pStyle w:val="RFPNo"/>
        <w:spacing w:after="120"/>
        <w:ind w:left="4320" w:right="-187"/>
        <w:rPr>
          <w:i/>
          <w:szCs w:val="28"/>
        </w:rPr>
      </w:pPr>
      <w:r w:rsidRPr="002C0EFB">
        <w:rPr>
          <w:i/>
          <w:szCs w:val="28"/>
        </w:rPr>
        <w:t>Project Analyst</w:t>
      </w:r>
    </w:p>
    <w:p w:rsidR="008B3E1E" w:rsidRDefault="00E63743" w:rsidP="008B3E1E">
      <w:pPr>
        <w:pStyle w:val="RFPNo"/>
        <w:spacing w:after="120"/>
        <w:ind w:left="4320" w:right="-187"/>
        <w:rPr>
          <w:i/>
          <w:szCs w:val="28"/>
        </w:rPr>
      </w:pPr>
      <w:r w:rsidRPr="002C0EFB">
        <w:rPr>
          <w:szCs w:val="28"/>
        </w:rPr>
        <w:t>Jennifer Y. Gai</w:t>
      </w:r>
      <w:r w:rsidR="008B3E1E" w:rsidRPr="00B641A9">
        <w:rPr>
          <w:szCs w:val="28"/>
        </w:rPr>
        <w:br/>
      </w:r>
      <w:r w:rsidR="00B641A9" w:rsidRPr="00B641A9">
        <w:rPr>
          <w:i/>
          <w:szCs w:val="28"/>
        </w:rPr>
        <w:t xml:space="preserve">Project </w:t>
      </w:r>
      <w:r w:rsidR="000B462B" w:rsidRPr="00B641A9">
        <w:rPr>
          <w:i/>
          <w:szCs w:val="28"/>
        </w:rPr>
        <w:t>Analyst</w:t>
      </w:r>
    </w:p>
    <w:p w:rsidR="00E63743" w:rsidRPr="00E63743" w:rsidRDefault="00E63743" w:rsidP="008B3E1E">
      <w:pPr>
        <w:pStyle w:val="RFPNo"/>
        <w:spacing w:after="120"/>
        <w:ind w:left="4320" w:right="-187"/>
        <w:rPr>
          <w:i/>
          <w:szCs w:val="28"/>
        </w:rPr>
      </w:pPr>
    </w:p>
    <w:p w:rsidR="00A2730B" w:rsidRPr="00E63743" w:rsidRDefault="00A53758" w:rsidP="00E63743">
      <w:pPr>
        <w:pStyle w:val="RFPNo"/>
        <w:ind w:left="4320"/>
        <w:rPr>
          <w:i/>
          <w:sz w:val="32"/>
          <w:szCs w:val="32"/>
        </w:rPr>
      </w:pPr>
      <w:r w:rsidRPr="00B641A9">
        <w:rPr>
          <w:i/>
          <w:sz w:val="32"/>
          <w:szCs w:val="32"/>
        </w:rPr>
        <w:t>Nexant, Inc.</w:t>
      </w:r>
    </w:p>
    <w:p w:rsidR="00ED378E" w:rsidRPr="00E55F24" w:rsidRDefault="00ED378E" w:rsidP="00394640">
      <w:pPr>
        <w:pStyle w:val="StyleStyleRightRightBold"/>
        <w:rPr>
          <w:rFonts w:asciiTheme="minorHAnsi" w:hAnsiTheme="minorHAnsi" w:cstheme="minorHAnsi"/>
          <w:color w:val="1F497D" w:themeColor="text2"/>
          <w:highlight w:val="yellow"/>
        </w:rPr>
      </w:pPr>
    </w:p>
    <w:p w:rsidR="000D685F" w:rsidRPr="00064993" w:rsidRDefault="002C0EFB" w:rsidP="00064993">
      <w:pPr>
        <w:pStyle w:val="RFPNo"/>
        <w:ind w:left="4320"/>
        <w:rPr>
          <w:i/>
        </w:rPr>
      </w:pPr>
      <w:r>
        <w:rPr>
          <w:i/>
        </w:rPr>
        <w:t>CALMAC Study ID SDG0296.01</w:t>
      </w:r>
    </w:p>
    <w:p w:rsidR="00ED378E" w:rsidRPr="00E55F24" w:rsidRDefault="00ED378E" w:rsidP="00394640">
      <w:pPr>
        <w:pStyle w:val="StyleStyleRightRightBold"/>
        <w:rPr>
          <w:rFonts w:asciiTheme="minorHAnsi" w:hAnsiTheme="minorHAnsi" w:cstheme="minorHAnsi"/>
          <w:color w:val="1F497D" w:themeColor="text2"/>
          <w:highlight w:val="yellow"/>
        </w:rPr>
      </w:pPr>
    </w:p>
    <w:p w:rsidR="000423F0" w:rsidRPr="00E55F24" w:rsidRDefault="000423F0" w:rsidP="00A66D41">
      <w:pPr>
        <w:pStyle w:val="RFPNo"/>
        <w:ind w:left="0"/>
        <w:rPr>
          <w:highlight w:val="yellow"/>
        </w:rPr>
      </w:pPr>
    </w:p>
    <w:p w:rsidR="000423F0" w:rsidRPr="00E55F24" w:rsidRDefault="0079582F" w:rsidP="00B641A9">
      <w:pPr>
        <w:pStyle w:val="RFPNo"/>
        <w:ind w:left="0"/>
        <w:rPr>
          <w:b/>
          <w:color w:val="433B67"/>
          <w:szCs w:val="28"/>
          <w:highlight w:val="yellow"/>
        </w:rPr>
        <w:sectPr w:rsidR="000423F0" w:rsidRPr="00E55F24" w:rsidSect="00AC6369">
          <w:headerReference w:type="even" r:id="rId23"/>
          <w:headerReference w:type="default" r:id="rId24"/>
          <w:footerReference w:type="even" r:id="rId25"/>
          <w:footerReference w:type="default" r:id="rId26"/>
          <w:headerReference w:type="first" r:id="rId27"/>
          <w:footerReference w:type="first" r:id="rId28"/>
          <w:pgSz w:w="12240" w:h="15840"/>
          <w:pgMar w:top="1440" w:right="1800" w:bottom="1440" w:left="1800" w:header="720" w:footer="720" w:gutter="0"/>
          <w:pgNumType w:fmt="lowerRoman" w:start="1"/>
          <w:cols w:space="720"/>
          <w:docGrid w:linePitch="360"/>
        </w:sectPr>
      </w:pPr>
      <w:r w:rsidRPr="00E55F24">
        <w:rPr>
          <w:noProof/>
          <w:highlight w:val="yellow"/>
        </w:rPr>
        <mc:AlternateContent>
          <mc:Choice Requires="wps">
            <w:drawing>
              <wp:anchor distT="0" distB="0" distL="114300" distR="114300" simplePos="0" relativeHeight="251683840" behindDoc="0" locked="0" layoutInCell="1" allowOverlap="1" wp14:anchorId="20072430" wp14:editId="4D03F863">
                <wp:simplePos x="0" y="0"/>
                <wp:positionH relativeFrom="column">
                  <wp:posOffset>-4663440</wp:posOffset>
                </wp:positionH>
                <wp:positionV relativeFrom="paragraph">
                  <wp:posOffset>189230</wp:posOffset>
                </wp:positionV>
                <wp:extent cx="699770" cy="33864550"/>
                <wp:effectExtent l="13335" t="6985" r="10795" b="8890"/>
                <wp:wrapNone/>
                <wp:docPr id="18" name="Auto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99770" cy="33864550"/>
                        </a:xfrm>
                        <a:prstGeom prst="straightConnector1">
                          <a:avLst/>
                        </a:prstGeom>
                        <a:noFill/>
                        <a:ln w="12700">
                          <a:solidFill>
                            <a:schemeClr val="tx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4">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35" o:spid="_x0000_s1026" type="#_x0000_t32" style="position:absolute;margin-left:-367.2pt;margin-top:14.9pt;width:55.1pt;height:2666.5pt;flip:x;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0vK0gIAAA4GAAAOAAAAZHJzL2Uyb0RvYy54bWysVN9vmzAQfp+0/8HinQKBAEFNqpSQ7WE/&#10;KrXTnl3bBGtgI9sJqab97zubhDadNE1TeUD22ff5u7vv7vrm2LXowJTmUiy96Cr0EBNEUi52S+/b&#10;w9bPPaQNFhS3UrCl98S0d7N6/+566As2k41sKVMIQIQuhn7pNcb0RRBo0rAO6yvZMwGHtVQdNrBV&#10;u4AqPAB61wazMEyDQSraK0mY1mDdjIfeyuHXNSPma11rZlC79ICbcX/l/o/2H6yucbFTuG84OdHA&#10;/8Giw1zAoxPUBhuM9or/AdVxoqSWtbkisgtkXXPCXAwQTRS+iua+wT1zsUBydD+lSb8dLPlyuFOI&#10;U6gdVErgDmq03hvpnkbx3CZo6HUB90pxp2yI5Cju+0+S/NBIyLLBYsfc7YenHpwj6xFcuNiN7uGZ&#10;x+GzpHAHwwMuW8dadahuef/ROlpwyAg6uvI8TeVhR4MIGNPFIsugiASO4jhPk/ncFTDAhQWy7r3S&#10;5gOTHbKLpaeNwnzXmFIKAVKQanwEHz5pY2k+O1hnIbe8bZ0iWoEGoDTLwtDR0rLl1J7ae06crGwV&#10;OmCQlTmOqO2+g/BGWxTab1QX2EGDo/3Md4JwJC7QldwL6kg0DNPqtDaYt+MaSLfC0mBO3mMksDsa&#10;WDo7pMtJ7+ciXFR5lSd+MksrPwk3G3+9LRM/3UbZfBNvynIT/bLxRUnRcEqZsCGe2yBK/k1mp4Yc&#10;BTw1wpTM4BLdBQxkL5mut/MwS+Lcz7J57CdxFfq3+bb012WUpll1W95Wr5hWLnr9NmSnVFpWcm+Y&#10;um/ogCi3Iprl8QJ6g3IYG3EepuEi8xBudzDviFEeUtJ856ZxPWA1azGm+o5lx4QwYRJ39FIm87+o&#10;BBe47Rs8AkwXofoTtkvlxHZM7FkTdjdV9ZSr59QDylkvrlVtd459/ijp0506tzAMHed0GpB2qr3c&#10;w/rlGF/9BgAA//8DAFBLAwQUAAYACAAAACEAlrPWaOYAAAANAQAADwAAAGRycy9kb3ducmV2Lnht&#10;bEyPy07DMBBF90j8gzVIbFDqxA2hDXGqFolFVYHUtB/gxm4S1Y8odtrA1zOsYDmao3vPLVaT0eSq&#10;Bt85yyGZxUCUrZ3sbMPheHiPFkB8EFYK7azi8KU8rMr7u0Lk0t3sXl2r0BAMsT4XHNoQ+pxSX7fK&#10;CD9zvbL4O7vBiIDn0FA5iBuGG01ZHGfUiM5iQyt69daq+lKNhkN6Gc+7env4/tTbarP5eEr26yTh&#10;/PFhWr8CCWoKfzD86qM6lOh0cqOVnmgO0cs8TZHlwJa4AYkoYykDcuLwPM/YAmhZ0P8ryh8AAAD/&#10;/wMAUEsBAi0AFAAGAAgAAAAhALaDOJL+AAAA4QEAABMAAAAAAAAAAAAAAAAAAAAAAFtDb250ZW50&#10;X1R5cGVzXS54bWxQSwECLQAUAAYACAAAACEAOP0h/9YAAACUAQAACwAAAAAAAAAAAAAAAAAvAQAA&#10;X3JlbHMvLnJlbHNQSwECLQAUAAYACAAAACEAE2NLytICAAAOBgAADgAAAAAAAAAAAAAAAAAuAgAA&#10;ZHJzL2Uyb0RvYy54bWxQSwECLQAUAAYACAAAACEAlrPWaOYAAAANAQAADwAAAAAAAAAAAAAAAAAs&#10;BQAAZHJzL2Rvd25yZXYueG1sUEsFBgAAAAAEAAQA8wAAAD8GAAAAAA==&#10;" strokecolor="black [3213]" strokeweight="1pt">
                <v:shadow color="#3f3151 [1607]" opacity=".5" offset="1pt"/>
              </v:shape>
            </w:pict>
          </mc:Fallback>
        </mc:AlternateContent>
      </w:r>
    </w:p>
    <w:bookmarkStart w:id="1" w:name="_Toc268073344" w:displacedByCustomXml="next"/>
    <w:sdt>
      <w:sdtPr>
        <w:rPr>
          <w:rFonts w:eastAsiaTheme="minorHAnsi" w:cstheme="minorBidi"/>
          <w:b w:val="0"/>
          <w:color w:val="auto"/>
          <w:sz w:val="22"/>
          <w:szCs w:val="22"/>
        </w:rPr>
        <w:id w:val="1780305"/>
        <w:docPartObj>
          <w:docPartGallery w:val="Table of Contents"/>
          <w:docPartUnique/>
        </w:docPartObj>
      </w:sdtPr>
      <w:sdtEndPr>
        <w:rPr>
          <w:rFonts w:eastAsiaTheme="minorEastAsia"/>
        </w:rPr>
      </w:sdtEndPr>
      <w:sdtContent>
        <w:p w:rsidR="002F58AD" w:rsidRPr="00B641A9" w:rsidRDefault="002F58AD" w:rsidP="002F58AD">
          <w:pPr>
            <w:pStyle w:val="TableofContents"/>
            <w:ind w:left="0"/>
            <w:rPr>
              <w:rFonts w:ascii="Arial" w:hAnsi="Arial" w:cs="Arial"/>
              <w:color w:val="0070CD"/>
            </w:rPr>
          </w:pPr>
          <w:r w:rsidRPr="00B641A9">
            <w:rPr>
              <w:rFonts w:ascii="Arial" w:hAnsi="Arial" w:cs="Arial"/>
              <w:color w:val="0070CD"/>
            </w:rPr>
            <w:t>Table of Contents</w:t>
          </w:r>
        </w:p>
        <w:p w:rsidR="00060E64" w:rsidRDefault="009E3548">
          <w:pPr>
            <w:pStyle w:val="TOC1"/>
            <w:rPr>
              <w:rFonts w:asciiTheme="minorHAnsi" w:hAnsiTheme="minorHAnsi"/>
            </w:rPr>
          </w:pPr>
          <w:r w:rsidRPr="00174E4D">
            <w:rPr>
              <w:rFonts w:asciiTheme="minorHAnsi" w:hAnsiTheme="minorHAnsi"/>
              <w:sz w:val="18"/>
            </w:rPr>
            <w:fldChar w:fldCharType="begin"/>
          </w:r>
          <w:r w:rsidR="002F58AD" w:rsidRPr="00174E4D">
            <w:rPr>
              <w:rFonts w:asciiTheme="minorHAnsi" w:hAnsiTheme="minorHAnsi"/>
            </w:rPr>
            <w:instrText xml:space="preserve"> TOC \o "1-3" \h \z \t "Appendix Heading 1,2,Appendix Heading 2,3,Appendix Heading 3,4" </w:instrText>
          </w:r>
          <w:r w:rsidRPr="00174E4D">
            <w:rPr>
              <w:rFonts w:asciiTheme="minorHAnsi" w:hAnsiTheme="minorHAnsi"/>
              <w:sz w:val="18"/>
            </w:rPr>
            <w:fldChar w:fldCharType="separate"/>
          </w:r>
          <w:hyperlink w:anchor="_Toc446323528" w:history="1">
            <w:r w:rsidR="00060E64" w:rsidRPr="00301F70">
              <w:rPr>
                <w:rStyle w:val="Hyperlink"/>
              </w:rPr>
              <w:t>1</w:t>
            </w:r>
            <w:r w:rsidR="00060E64">
              <w:rPr>
                <w:rFonts w:asciiTheme="minorHAnsi" w:hAnsiTheme="minorHAnsi"/>
              </w:rPr>
              <w:tab/>
            </w:r>
            <w:r w:rsidR="00060E64" w:rsidRPr="00301F70">
              <w:rPr>
                <w:rStyle w:val="Hyperlink"/>
              </w:rPr>
              <w:t>Executive Summary</w:t>
            </w:r>
            <w:r w:rsidR="00060E64">
              <w:rPr>
                <w:webHidden/>
              </w:rPr>
              <w:tab/>
            </w:r>
            <w:r w:rsidR="00060E64">
              <w:rPr>
                <w:webHidden/>
              </w:rPr>
              <w:fldChar w:fldCharType="begin"/>
            </w:r>
            <w:r w:rsidR="00060E64">
              <w:rPr>
                <w:webHidden/>
              </w:rPr>
              <w:instrText xml:space="preserve"> PAGEREF _Toc446323528 \h </w:instrText>
            </w:r>
            <w:r w:rsidR="00060E64">
              <w:rPr>
                <w:webHidden/>
              </w:rPr>
            </w:r>
            <w:r w:rsidR="00060E64">
              <w:rPr>
                <w:webHidden/>
              </w:rPr>
              <w:fldChar w:fldCharType="separate"/>
            </w:r>
            <w:r w:rsidR="00CB43A5">
              <w:rPr>
                <w:webHidden/>
              </w:rPr>
              <w:t>2</w:t>
            </w:r>
            <w:r w:rsidR="00060E64">
              <w:rPr>
                <w:webHidden/>
              </w:rPr>
              <w:fldChar w:fldCharType="end"/>
            </w:r>
          </w:hyperlink>
        </w:p>
        <w:p w:rsidR="00060E64" w:rsidRDefault="00891423">
          <w:pPr>
            <w:pStyle w:val="TOC1"/>
            <w:rPr>
              <w:rFonts w:asciiTheme="minorHAnsi" w:hAnsiTheme="minorHAnsi"/>
            </w:rPr>
          </w:pPr>
          <w:hyperlink w:anchor="_Toc446323529" w:history="1">
            <w:r w:rsidR="00060E64" w:rsidRPr="00301F70">
              <w:rPr>
                <w:rStyle w:val="Hyperlink"/>
              </w:rPr>
              <w:t>2</w:t>
            </w:r>
            <w:r w:rsidR="00060E64">
              <w:rPr>
                <w:rFonts w:asciiTheme="minorHAnsi" w:hAnsiTheme="minorHAnsi"/>
              </w:rPr>
              <w:tab/>
            </w:r>
            <w:r w:rsidR="00060E64" w:rsidRPr="00301F70">
              <w:rPr>
                <w:rStyle w:val="Hyperlink"/>
              </w:rPr>
              <w:t>Introduction and Program Summary</w:t>
            </w:r>
            <w:r w:rsidR="00060E64">
              <w:rPr>
                <w:webHidden/>
              </w:rPr>
              <w:tab/>
            </w:r>
            <w:r w:rsidR="00060E64">
              <w:rPr>
                <w:webHidden/>
              </w:rPr>
              <w:fldChar w:fldCharType="begin"/>
            </w:r>
            <w:r w:rsidR="00060E64">
              <w:rPr>
                <w:webHidden/>
              </w:rPr>
              <w:instrText xml:space="preserve"> PAGEREF _Toc446323529 \h </w:instrText>
            </w:r>
            <w:r w:rsidR="00060E64">
              <w:rPr>
                <w:webHidden/>
              </w:rPr>
            </w:r>
            <w:r w:rsidR="00060E64">
              <w:rPr>
                <w:webHidden/>
              </w:rPr>
              <w:fldChar w:fldCharType="separate"/>
            </w:r>
            <w:r w:rsidR="00CB43A5">
              <w:rPr>
                <w:webHidden/>
              </w:rPr>
              <w:t>4</w:t>
            </w:r>
            <w:r w:rsidR="00060E64">
              <w:rPr>
                <w:webHidden/>
              </w:rPr>
              <w:fldChar w:fldCharType="end"/>
            </w:r>
          </w:hyperlink>
        </w:p>
        <w:p w:rsidR="00060E64" w:rsidRDefault="008B06B4">
          <w:pPr>
            <w:pStyle w:val="TOC2"/>
            <w:rPr>
              <w:rFonts w:asciiTheme="minorHAnsi" w:hAnsiTheme="minorHAnsi"/>
            </w:rPr>
          </w:pPr>
          <w:hyperlink w:anchor="_Toc446323530" w:history="1">
            <w:r w:rsidR="00060E64" w:rsidRPr="00301F70">
              <w:rPr>
                <w:rStyle w:val="Hyperlink"/>
              </w:rPr>
              <w:t>2.1</w:t>
            </w:r>
            <w:r w:rsidR="00060E64">
              <w:rPr>
                <w:rFonts w:asciiTheme="minorHAnsi" w:hAnsiTheme="minorHAnsi"/>
              </w:rPr>
              <w:tab/>
            </w:r>
            <w:r w:rsidR="00060E64" w:rsidRPr="00301F70">
              <w:rPr>
                <w:rStyle w:val="Hyperlink"/>
              </w:rPr>
              <w:t>Report Structure</w:t>
            </w:r>
            <w:r w:rsidR="00060E64">
              <w:rPr>
                <w:webHidden/>
              </w:rPr>
              <w:tab/>
            </w:r>
            <w:r w:rsidR="00060E64">
              <w:rPr>
                <w:webHidden/>
              </w:rPr>
              <w:fldChar w:fldCharType="begin"/>
            </w:r>
            <w:r w:rsidR="00060E64">
              <w:rPr>
                <w:webHidden/>
              </w:rPr>
              <w:instrText xml:space="preserve"> PAGEREF _Toc446323530 \h </w:instrText>
            </w:r>
            <w:r w:rsidR="00060E64">
              <w:rPr>
                <w:webHidden/>
              </w:rPr>
            </w:r>
            <w:r w:rsidR="00060E64">
              <w:rPr>
                <w:webHidden/>
              </w:rPr>
              <w:fldChar w:fldCharType="separate"/>
            </w:r>
            <w:r w:rsidR="00CB43A5">
              <w:rPr>
                <w:webHidden/>
              </w:rPr>
              <w:t>5</w:t>
            </w:r>
            <w:r w:rsidR="00060E64">
              <w:rPr>
                <w:webHidden/>
              </w:rPr>
              <w:fldChar w:fldCharType="end"/>
            </w:r>
          </w:hyperlink>
        </w:p>
        <w:p w:rsidR="00060E64" w:rsidRDefault="00891423">
          <w:pPr>
            <w:pStyle w:val="TOC1"/>
            <w:rPr>
              <w:rFonts w:asciiTheme="minorHAnsi" w:hAnsiTheme="minorHAnsi"/>
            </w:rPr>
          </w:pPr>
          <w:hyperlink w:anchor="_Toc446323531" w:history="1">
            <w:r w:rsidR="00060E64" w:rsidRPr="00301F70">
              <w:rPr>
                <w:rStyle w:val="Hyperlink"/>
              </w:rPr>
              <w:t>3</w:t>
            </w:r>
            <w:r w:rsidR="00060E64">
              <w:rPr>
                <w:rFonts w:asciiTheme="minorHAnsi" w:hAnsiTheme="minorHAnsi"/>
              </w:rPr>
              <w:tab/>
            </w:r>
            <w:r w:rsidR="00060E64" w:rsidRPr="00301F70">
              <w:rPr>
                <w:rStyle w:val="Hyperlink"/>
              </w:rPr>
              <w:t>Data and Methodology</w:t>
            </w:r>
            <w:r w:rsidR="00060E64">
              <w:rPr>
                <w:webHidden/>
              </w:rPr>
              <w:tab/>
            </w:r>
            <w:r w:rsidR="00060E64">
              <w:rPr>
                <w:webHidden/>
              </w:rPr>
              <w:fldChar w:fldCharType="begin"/>
            </w:r>
            <w:r w:rsidR="00060E64">
              <w:rPr>
                <w:webHidden/>
              </w:rPr>
              <w:instrText xml:space="preserve"> PAGEREF _Toc446323531 \h </w:instrText>
            </w:r>
            <w:r w:rsidR="00060E64">
              <w:rPr>
                <w:webHidden/>
              </w:rPr>
            </w:r>
            <w:r w:rsidR="00060E64">
              <w:rPr>
                <w:webHidden/>
              </w:rPr>
              <w:fldChar w:fldCharType="separate"/>
            </w:r>
            <w:r w:rsidR="00CB43A5">
              <w:rPr>
                <w:webHidden/>
              </w:rPr>
              <w:t>7</w:t>
            </w:r>
            <w:r w:rsidR="00060E64">
              <w:rPr>
                <w:webHidden/>
              </w:rPr>
              <w:fldChar w:fldCharType="end"/>
            </w:r>
          </w:hyperlink>
        </w:p>
        <w:p w:rsidR="00060E64" w:rsidRDefault="00891423">
          <w:pPr>
            <w:pStyle w:val="TOC2"/>
            <w:rPr>
              <w:rFonts w:asciiTheme="minorHAnsi" w:hAnsiTheme="minorHAnsi"/>
            </w:rPr>
          </w:pPr>
          <w:hyperlink w:anchor="_Toc446323532" w:history="1">
            <w:r w:rsidR="00060E64" w:rsidRPr="00301F70">
              <w:rPr>
                <w:rStyle w:val="Hyperlink"/>
              </w:rPr>
              <w:t>3.1</w:t>
            </w:r>
            <w:r w:rsidR="00060E64">
              <w:rPr>
                <w:rFonts w:asciiTheme="minorHAnsi" w:hAnsiTheme="minorHAnsi"/>
              </w:rPr>
              <w:tab/>
            </w:r>
            <w:r w:rsidR="00060E64" w:rsidRPr="00301F70">
              <w:rPr>
                <w:rStyle w:val="Hyperlink"/>
              </w:rPr>
              <w:t>Data</w:t>
            </w:r>
            <w:r w:rsidR="00060E64">
              <w:rPr>
                <w:webHidden/>
              </w:rPr>
              <w:tab/>
            </w:r>
            <w:r w:rsidR="00060E64">
              <w:rPr>
                <w:webHidden/>
              </w:rPr>
              <w:fldChar w:fldCharType="begin"/>
            </w:r>
            <w:r w:rsidR="00060E64">
              <w:rPr>
                <w:webHidden/>
              </w:rPr>
              <w:instrText xml:space="preserve"> PAGEREF _Toc446323532 \h </w:instrText>
            </w:r>
            <w:r w:rsidR="00060E64">
              <w:rPr>
                <w:webHidden/>
              </w:rPr>
            </w:r>
            <w:r w:rsidR="00060E64">
              <w:rPr>
                <w:webHidden/>
              </w:rPr>
              <w:fldChar w:fldCharType="separate"/>
            </w:r>
            <w:r w:rsidR="00CB43A5">
              <w:rPr>
                <w:webHidden/>
              </w:rPr>
              <w:t>7</w:t>
            </w:r>
            <w:r w:rsidR="00060E64">
              <w:rPr>
                <w:webHidden/>
              </w:rPr>
              <w:fldChar w:fldCharType="end"/>
            </w:r>
          </w:hyperlink>
        </w:p>
        <w:p w:rsidR="00060E64" w:rsidRDefault="00891423">
          <w:pPr>
            <w:pStyle w:val="TOC2"/>
            <w:rPr>
              <w:rFonts w:asciiTheme="minorHAnsi" w:hAnsiTheme="minorHAnsi"/>
            </w:rPr>
          </w:pPr>
          <w:hyperlink w:anchor="_Toc446323533" w:history="1">
            <w:r w:rsidR="00060E64" w:rsidRPr="00301F70">
              <w:rPr>
                <w:rStyle w:val="Hyperlink"/>
              </w:rPr>
              <w:t>3.2</w:t>
            </w:r>
            <w:r w:rsidR="00060E64">
              <w:rPr>
                <w:rFonts w:asciiTheme="minorHAnsi" w:hAnsiTheme="minorHAnsi"/>
              </w:rPr>
              <w:tab/>
            </w:r>
            <w:r w:rsidR="00060E64" w:rsidRPr="00301F70">
              <w:rPr>
                <w:rStyle w:val="Hyperlink"/>
              </w:rPr>
              <w:t>Methodology</w:t>
            </w:r>
            <w:r w:rsidR="00060E64">
              <w:rPr>
                <w:webHidden/>
              </w:rPr>
              <w:tab/>
            </w:r>
            <w:r w:rsidR="00060E64">
              <w:rPr>
                <w:webHidden/>
              </w:rPr>
              <w:fldChar w:fldCharType="begin"/>
            </w:r>
            <w:r w:rsidR="00060E64">
              <w:rPr>
                <w:webHidden/>
              </w:rPr>
              <w:instrText xml:space="preserve"> PAGEREF _Toc446323533 \h </w:instrText>
            </w:r>
            <w:r w:rsidR="00060E64">
              <w:rPr>
                <w:webHidden/>
              </w:rPr>
            </w:r>
            <w:r w:rsidR="00060E64">
              <w:rPr>
                <w:webHidden/>
              </w:rPr>
              <w:fldChar w:fldCharType="separate"/>
            </w:r>
            <w:r w:rsidR="00CB43A5">
              <w:rPr>
                <w:webHidden/>
              </w:rPr>
              <w:t>8</w:t>
            </w:r>
            <w:r w:rsidR="00060E64">
              <w:rPr>
                <w:webHidden/>
              </w:rPr>
              <w:fldChar w:fldCharType="end"/>
            </w:r>
          </w:hyperlink>
        </w:p>
        <w:p w:rsidR="00060E64" w:rsidRDefault="00891423">
          <w:pPr>
            <w:pStyle w:val="TOC3"/>
            <w:rPr>
              <w:rFonts w:asciiTheme="minorHAnsi" w:hAnsiTheme="minorHAnsi" w:cstheme="minorBidi"/>
              <w:szCs w:val="22"/>
            </w:rPr>
          </w:pPr>
          <w:hyperlink w:anchor="_Toc446323534" w:history="1">
            <w:r w:rsidR="00060E64" w:rsidRPr="00301F70">
              <w:rPr>
                <w:rStyle w:val="Hyperlink"/>
              </w:rPr>
              <w:t>3.2.1</w:t>
            </w:r>
            <w:r w:rsidR="00060E64">
              <w:rPr>
                <w:rFonts w:asciiTheme="minorHAnsi" w:hAnsiTheme="minorHAnsi" w:cstheme="minorBidi"/>
                <w:szCs w:val="22"/>
              </w:rPr>
              <w:tab/>
            </w:r>
            <w:r w:rsidR="00060E64" w:rsidRPr="00301F70">
              <w:rPr>
                <w:rStyle w:val="Hyperlink"/>
              </w:rPr>
              <w:t>Ex Post Methodology</w:t>
            </w:r>
            <w:r w:rsidR="00060E64">
              <w:rPr>
                <w:webHidden/>
              </w:rPr>
              <w:tab/>
            </w:r>
            <w:r w:rsidR="00060E64">
              <w:rPr>
                <w:webHidden/>
              </w:rPr>
              <w:fldChar w:fldCharType="begin"/>
            </w:r>
            <w:r w:rsidR="00060E64">
              <w:rPr>
                <w:webHidden/>
              </w:rPr>
              <w:instrText xml:space="preserve"> PAGEREF _Toc446323534 \h </w:instrText>
            </w:r>
            <w:r w:rsidR="00060E64">
              <w:rPr>
                <w:webHidden/>
              </w:rPr>
            </w:r>
            <w:r w:rsidR="00060E64">
              <w:rPr>
                <w:webHidden/>
              </w:rPr>
              <w:fldChar w:fldCharType="separate"/>
            </w:r>
            <w:r w:rsidR="00CB43A5">
              <w:rPr>
                <w:webHidden/>
              </w:rPr>
              <w:t>8</w:t>
            </w:r>
            <w:r w:rsidR="00060E64">
              <w:rPr>
                <w:webHidden/>
              </w:rPr>
              <w:fldChar w:fldCharType="end"/>
            </w:r>
          </w:hyperlink>
        </w:p>
        <w:p w:rsidR="00060E64" w:rsidRDefault="00891423">
          <w:pPr>
            <w:pStyle w:val="TOC3"/>
            <w:rPr>
              <w:rFonts w:asciiTheme="minorHAnsi" w:hAnsiTheme="minorHAnsi" w:cstheme="minorBidi"/>
              <w:szCs w:val="22"/>
            </w:rPr>
          </w:pPr>
          <w:hyperlink w:anchor="_Toc446323535" w:history="1">
            <w:r w:rsidR="00060E64" w:rsidRPr="00301F70">
              <w:rPr>
                <w:rStyle w:val="Hyperlink"/>
              </w:rPr>
              <w:t>3.2.2</w:t>
            </w:r>
            <w:r w:rsidR="00060E64">
              <w:rPr>
                <w:rFonts w:asciiTheme="minorHAnsi" w:hAnsiTheme="minorHAnsi" w:cstheme="minorBidi"/>
                <w:szCs w:val="22"/>
              </w:rPr>
              <w:tab/>
            </w:r>
            <w:r w:rsidR="00060E64" w:rsidRPr="00301F70">
              <w:rPr>
                <w:rStyle w:val="Hyperlink"/>
              </w:rPr>
              <w:t>Ex Post Validation Analysis</w:t>
            </w:r>
            <w:r w:rsidR="00060E64">
              <w:rPr>
                <w:webHidden/>
              </w:rPr>
              <w:tab/>
            </w:r>
            <w:r w:rsidR="00060E64">
              <w:rPr>
                <w:webHidden/>
              </w:rPr>
              <w:fldChar w:fldCharType="begin"/>
            </w:r>
            <w:r w:rsidR="00060E64">
              <w:rPr>
                <w:webHidden/>
              </w:rPr>
              <w:instrText xml:space="preserve"> PAGEREF _Toc446323535 \h </w:instrText>
            </w:r>
            <w:r w:rsidR="00060E64">
              <w:rPr>
                <w:webHidden/>
              </w:rPr>
            </w:r>
            <w:r w:rsidR="00060E64">
              <w:rPr>
                <w:webHidden/>
              </w:rPr>
              <w:fldChar w:fldCharType="separate"/>
            </w:r>
            <w:r w:rsidR="00CB43A5">
              <w:rPr>
                <w:webHidden/>
              </w:rPr>
              <w:t>9</w:t>
            </w:r>
            <w:r w:rsidR="00060E64">
              <w:rPr>
                <w:webHidden/>
              </w:rPr>
              <w:fldChar w:fldCharType="end"/>
            </w:r>
          </w:hyperlink>
        </w:p>
        <w:p w:rsidR="00060E64" w:rsidRDefault="00891423">
          <w:pPr>
            <w:pStyle w:val="TOC2"/>
            <w:rPr>
              <w:rFonts w:asciiTheme="minorHAnsi" w:hAnsiTheme="minorHAnsi"/>
            </w:rPr>
          </w:pPr>
          <w:hyperlink w:anchor="_Toc446323536" w:history="1">
            <w:r w:rsidR="00060E64" w:rsidRPr="00301F70">
              <w:rPr>
                <w:rStyle w:val="Hyperlink"/>
              </w:rPr>
              <w:t>3.3</w:t>
            </w:r>
            <w:r w:rsidR="00060E64">
              <w:rPr>
                <w:rFonts w:asciiTheme="minorHAnsi" w:hAnsiTheme="minorHAnsi"/>
              </w:rPr>
              <w:tab/>
            </w:r>
            <w:r w:rsidR="00060E64" w:rsidRPr="00301F70">
              <w:rPr>
                <w:rStyle w:val="Hyperlink"/>
              </w:rPr>
              <w:t>Ex Ante Impact Estimation Methodology</w:t>
            </w:r>
            <w:r w:rsidR="00060E64">
              <w:rPr>
                <w:webHidden/>
              </w:rPr>
              <w:tab/>
            </w:r>
            <w:r w:rsidR="00060E64">
              <w:rPr>
                <w:webHidden/>
              </w:rPr>
              <w:fldChar w:fldCharType="begin"/>
            </w:r>
            <w:r w:rsidR="00060E64">
              <w:rPr>
                <w:webHidden/>
              </w:rPr>
              <w:instrText xml:space="preserve"> PAGEREF _Toc446323536 \h </w:instrText>
            </w:r>
            <w:r w:rsidR="00060E64">
              <w:rPr>
                <w:webHidden/>
              </w:rPr>
            </w:r>
            <w:r w:rsidR="00060E64">
              <w:rPr>
                <w:webHidden/>
              </w:rPr>
              <w:fldChar w:fldCharType="separate"/>
            </w:r>
            <w:r w:rsidR="00CB43A5">
              <w:rPr>
                <w:webHidden/>
              </w:rPr>
              <w:t>13</w:t>
            </w:r>
            <w:r w:rsidR="00060E64">
              <w:rPr>
                <w:webHidden/>
              </w:rPr>
              <w:fldChar w:fldCharType="end"/>
            </w:r>
          </w:hyperlink>
        </w:p>
        <w:p w:rsidR="00060E64" w:rsidRDefault="00891423">
          <w:pPr>
            <w:pStyle w:val="TOC1"/>
            <w:rPr>
              <w:rFonts w:asciiTheme="minorHAnsi" w:hAnsiTheme="minorHAnsi"/>
            </w:rPr>
          </w:pPr>
          <w:hyperlink w:anchor="_Toc446323537" w:history="1">
            <w:r w:rsidR="00060E64" w:rsidRPr="00301F70">
              <w:rPr>
                <w:rStyle w:val="Hyperlink"/>
              </w:rPr>
              <w:t>4</w:t>
            </w:r>
            <w:r w:rsidR="00060E64">
              <w:rPr>
                <w:rFonts w:asciiTheme="minorHAnsi" w:hAnsiTheme="minorHAnsi"/>
              </w:rPr>
              <w:tab/>
            </w:r>
            <w:r w:rsidR="00060E64" w:rsidRPr="00301F70">
              <w:rPr>
                <w:rStyle w:val="Hyperlink"/>
              </w:rPr>
              <w:t>Ex Post Load Impact Estimates</w:t>
            </w:r>
            <w:r w:rsidR="00060E64">
              <w:rPr>
                <w:webHidden/>
              </w:rPr>
              <w:tab/>
            </w:r>
            <w:r w:rsidR="00060E64">
              <w:rPr>
                <w:webHidden/>
              </w:rPr>
              <w:fldChar w:fldCharType="begin"/>
            </w:r>
            <w:r w:rsidR="00060E64">
              <w:rPr>
                <w:webHidden/>
              </w:rPr>
              <w:instrText xml:space="preserve"> PAGEREF _Toc446323537 \h </w:instrText>
            </w:r>
            <w:r w:rsidR="00060E64">
              <w:rPr>
                <w:webHidden/>
              </w:rPr>
            </w:r>
            <w:r w:rsidR="00060E64">
              <w:rPr>
                <w:webHidden/>
              </w:rPr>
              <w:fldChar w:fldCharType="separate"/>
            </w:r>
            <w:r w:rsidR="00CB43A5">
              <w:rPr>
                <w:webHidden/>
              </w:rPr>
              <w:t>19</w:t>
            </w:r>
            <w:r w:rsidR="00060E64">
              <w:rPr>
                <w:webHidden/>
              </w:rPr>
              <w:fldChar w:fldCharType="end"/>
            </w:r>
          </w:hyperlink>
        </w:p>
        <w:p w:rsidR="00060E64" w:rsidRDefault="00891423">
          <w:pPr>
            <w:pStyle w:val="TOC2"/>
            <w:rPr>
              <w:rFonts w:asciiTheme="minorHAnsi" w:hAnsiTheme="minorHAnsi"/>
            </w:rPr>
          </w:pPr>
          <w:hyperlink w:anchor="_Toc446323538" w:history="1">
            <w:r w:rsidR="00060E64" w:rsidRPr="00301F70">
              <w:rPr>
                <w:rStyle w:val="Hyperlink"/>
              </w:rPr>
              <w:t>4.1</w:t>
            </w:r>
            <w:r w:rsidR="00060E64">
              <w:rPr>
                <w:rFonts w:asciiTheme="minorHAnsi" w:hAnsiTheme="minorHAnsi"/>
              </w:rPr>
              <w:tab/>
            </w:r>
            <w:r w:rsidR="00060E64" w:rsidRPr="00301F70">
              <w:rPr>
                <w:rStyle w:val="Hyperlink"/>
              </w:rPr>
              <w:t>Residential Ex Post Load Impact Estimates</w:t>
            </w:r>
            <w:r w:rsidR="00060E64">
              <w:rPr>
                <w:webHidden/>
              </w:rPr>
              <w:tab/>
            </w:r>
            <w:r w:rsidR="00060E64">
              <w:rPr>
                <w:webHidden/>
              </w:rPr>
              <w:fldChar w:fldCharType="begin"/>
            </w:r>
            <w:r w:rsidR="00060E64">
              <w:rPr>
                <w:webHidden/>
              </w:rPr>
              <w:instrText xml:space="preserve"> PAGEREF _Toc446323538 \h </w:instrText>
            </w:r>
            <w:r w:rsidR="00060E64">
              <w:rPr>
                <w:webHidden/>
              </w:rPr>
            </w:r>
            <w:r w:rsidR="00060E64">
              <w:rPr>
                <w:webHidden/>
              </w:rPr>
              <w:fldChar w:fldCharType="separate"/>
            </w:r>
            <w:r w:rsidR="00CB43A5">
              <w:rPr>
                <w:webHidden/>
              </w:rPr>
              <w:t>19</w:t>
            </w:r>
            <w:r w:rsidR="00060E64">
              <w:rPr>
                <w:webHidden/>
              </w:rPr>
              <w:fldChar w:fldCharType="end"/>
            </w:r>
          </w:hyperlink>
        </w:p>
        <w:p w:rsidR="00060E64" w:rsidRDefault="00891423">
          <w:pPr>
            <w:pStyle w:val="TOC2"/>
            <w:rPr>
              <w:rFonts w:asciiTheme="minorHAnsi" w:hAnsiTheme="minorHAnsi"/>
            </w:rPr>
          </w:pPr>
          <w:hyperlink w:anchor="_Toc446323539" w:history="1">
            <w:r w:rsidR="00060E64" w:rsidRPr="00301F70">
              <w:rPr>
                <w:rStyle w:val="Hyperlink"/>
              </w:rPr>
              <w:t>4.2</w:t>
            </w:r>
            <w:r w:rsidR="00060E64">
              <w:rPr>
                <w:rFonts w:asciiTheme="minorHAnsi" w:hAnsiTheme="minorHAnsi"/>
              </w:rPr>
              <w:tab/>
            </w:r>
            <w:r w:rsidR="00060E64" w:rsidRPr="00301F70">
              <w:rPr>
                <w:rStyle w:val="Hyperlink"/>
              </w:rPr>
              <w:t>Nonresidential Ex Post Load Impact Estimates</w:t>
            </w:r>
            <w:r w:rsidR="00060E64">
              <w:rPr>
                <w:webHidden/>
              </w:rPr>
              <w:tab/>
            </w:r>
            <w:r w:rsidR="00060E64">
              <w:rPr>
                <w:webHidden/>
              </w:rPr>
              <w:fldChar w:fldCharType="begin"/>
            </w:r>
            <w:r w:rsidR="00060E64">
              <w:rPr>
                <w:webHidden/>
              </w:rPr>
              <w:instrText xml:space="preserve"> PAGEREF _Toc446323539 \h </w:instrText>
            </w:r>
            <w:r w:rsidR="00060E64">
              <w:rPr>
                <w:webHidden/>
              </w:rPr>
            </w:r>
            <w:r w:rsidR="00060E64">
              <w:rPr>
                <w:webHidden/>
              </w:rPr>
              <w:fldChar w:fldCharType="separate"/>
            </w:r>
            <w:r w:rsidR="00CB43A5">
              <w:rPr>
                <w:webHidden/>
              </w:rPr>
              <w:t>22</w:t>
            </w:r>
            <w:r w:rsidR="00060E64">
              <w:rPr>
                <w:webHidden/>
              </w:rPr>
              <w:fldChar w:fldCharType="end"/>
            </w:r>
          </w:hyperlink>
        </w:p>
        <w:p w:rsidR="00060E64" w:rsidRDefault="008B06B4">
          <w:pPr>
            <w:pStyle w:val="TOC2"/>
            <w:rPr>
              <w:rFonts w:asciiTheme="minorHAnsi" w:hAnsiTheme="minorHAnsi"/>
            </w:rPr>
          </w:pPr>
          <w:hyperlink w:anchor="_Toc446323540" w:history="1">
            <w:r w:rsidR="00060E64" w:rsidRPr="00301F70">
              <w:rPr>
                <w:rStyle w:val="Hyperlink"/>
              </w:rPr>
              <w:t>4.3</w:t>
            </w:r>
            <w:r w:rsidR="00060E64">
              <w:rPr>
                <w:rFonts w:asciiTheme="minorHAnsi" w:hAnsiTheme="minorHAnsi"/>
              </w:rPr>
              <w:tab/>
            </w:r>
            <w:r w:rsidR="00060E64" w:rsidRPr="00301F70">
              <w:rPr>
                <w:rStyle w:val="Hyperlink"/>
              </w:rPr>
              <w:t>Free Riders</w:t>
            </w:r>
            <w:r w:rsidR="00060E64">
              <w:rPr>
                <w:webHidden/>
              </w:rPr>
              <w:tab/>
            </w:r>
            <w:r w:rsidR="00060E64">
              <w:rPr>
                <w:webHidden/>
              </w:rPr>
              <w:fldChar w:fldCharType="begin"/>
            </w:r>
            <w:r w:rsidR="00060E64">
              <w:rPr>
                <w:webHidden/>
              </w:rPr>
              <w:instrText xml:space="preserve"> PAGEREF _Toc446323540 \h </w:instrText>
            </w:r>
            <w:r w:rsidR="00060E64">
              <w:rPr>
                <w:webHidden/>
              </w:rPr>
            </w:r>
            <w:r w:rsidR="00060E64">
              <w:rPr>
                <w:webHidden/>
              </w:rPr>
              <w:fldChar w:fldCharType="separate"/>
            </w:r>
            <w:r w:rsidR="00CB43A5">
              <w:rPr>
                <w:webHidden/>
              </w:rPr>
              <w:t>27</w:t>
            </w:r>
            <w:r w:rsidR="00060E64">
              <w:rPr>
                <w:webHidden/>
              </w:rPr>
              <w:fldChar w:fldCharType="end"/>
            </w:r>
          </w:hyperlink>
        </w:p>
        <w:p w:rsidR="00060E64" w:rsidRDefault="008B06B4">
          <w:pPr>
            <w:pStyle w:val="TOC2"/>
            <w:rPr>
              <w:rFonts w:asciiTheme="minorHAnsi" w:hAnsiTheme="minorHAnsi"/>
            </w:rPr>
          </w:pPr>
          <w:hyperlink w:anchor="_Toc446323541" w:history="1">
            <w:r w:rsidR="00060E64" w:rsidRPr="00301F70">
              <w:rPr>
                <w:rStyle w:val="Hyperlink"/>
              </w:rPr>
              <w:t>4.4</w:t>
            </w:r>
            <w:r w:rsidR="00060E64">
              <w:rPr>
                <w:rFonts w:asciiTheme="minorHAnsi" w:hAnsiTheme="minorHAnsi"/>
              </w:rPr>
              <w:tab/>
            </w:r>
            <w:r w:rsidR="00060E64" w:rsidRPr="00301F70">
              <w:rPr>
                <w:rStyle w:val="Hyperlink"/>
              </w:rPr>
              <w:t>Control Device Communications Failure</w:t>
            </w:r>
            <w:r w:rsidR="00060E64">
              <w:rPr>
                <w:webHidden/>
              </w:rPr>
              <w:tab/>
            </w:r>
            <w:r w:rsidR="00060E64">
              <w:rPr>
                <w:webHidden/>
              </w:rPr>
              <w:fldChar w:fldCharType="begin"/>
            </w:r>
            <w:r w:rsidR="00060E64">
              <w:rPr>
                <w:webHidden/>
              </w:rPr>
              <w:instrText xml:space="preserve"> PAGEREF _Toc446323541 \h </w:instrText>
            </w:r>
            <w:r w:rsidR="00060E64">
              <w:rPr>
                <w:webHidden/>
              </w:rPr>
            </w:r>
            <w:r w:rsidR="00060E64">
              <w:rPr>
                <w:webHidden/>
              </w:rPr>
              <w:fldChar w:fldCharType="separate"/>
            </w:r>
            <w:r w:rsidR="00CB43A5">
              <w:rPr>
                <w:webHidden/>
              </w:rPr>
              <w:t>29</w:t>
            </w:r>
            <w:r w:rsidR="00060E64">
              <w:rPr>
                <w:webHidden/>
              </w:rPr>
              <w:fldChar w:fldCharType="end"/>
            </w:r>
          </w:hyperlink>
        </w:p>
        <w:p w:rsidR="00060E64" w:rsidRDefault="008B06B4">
          <w:pPr>
            <w:pStyle w:val="TOC1"/>
            <w:rPr>
              <w:rFonts w:asciiTheme="minorHAnsi" w:hAnsiTheme="minorHAnsi"/>
            </w:rPr>
          </w:pPr>
          <w:hyperlink w:anchor="_Toc446323542" w:history="1">
            <w:r w:rsidR="00060E64" w:rsidRPr="00301F70">
              <w:rPr>
                <w:rStyle w:val="Hyperlink"/>
              </w:rPr>
              <w:t>5</w:t>
            </w:r>
            <w:r w:rsidR="00060E64">
              <w:rPr>
                <w:rFonts w:asciiTheme="minorHAnsi" w:hAnsiTheme="minorHAnsi"/>
              </w:rPr>
              <w:tab/>
            </w:r>
            <w:r w:rsidR="00060E64" w:rsidRPr="00301F70">
              <w:rPr>
                <w:rStyle w:val="Hyperlink"/>
              </w:rPr>
              <w:t>Ex Ante Load Impact Estimates</w:t>
            </w:r>
            <w:r w:rsidR="00060E64">
              <w:rPr>
                <w:webHidden/>
              </w:rPr>
              <w:tab/>
            </w:r>
            <w:r w:rsidR="00060E64">
              <w:rPr>
                <w:webHidden/>
              </w:rPr>
              <w:fldChar w:fldCharType="begin"/>
            </w:r>
            <w:r w:rsidR="00060E64">
              <w:rPr>
                <w:webHidden/>
              </w:rPr>
              <w:instrText xml:space="preserve"> PAGEREF _Toc446323542 \h </w:instrText>
            </w:r>
            <w:r w:rsidR="00060E64">
              <w:rPr>
                <w:webHidden/>
              </w:rPr>
            </w:r>
            <w:r w:rsidR="00060E64">
              <w:rPr>
                <w:webHidden/>
              </w:rPr>
              <w:fldChar w:fldCharType="separate"/>
            </w:r>
            <w:r w:rsidR="00CB43A5">
              <w:rPr>
                <w:webHidden/>
              </w:rPr>
              <w:t>31</w:t>
            </w:r>
            <w:r w:rsidR="00060E64">
              <w:rPr>
                <w:webHidden/>
              </w:rPr>
              <w:fldChar w:fldCharType="end"/>
            </w:r>
          </w:hyperlink>
        </w:p>
        <w:p w:rsidR="00060E64" w:rsidRDefault="008B06B4">
          <w:pPr>
            <w:pStyle w:val="TOC2"/>
            <w:rPr>
              <w:rFonts w:asciiTheme="minorHAnsi" w:hAnsiTheme="minorHAnsi"/>
            </w:rPr>
          </w:pPr>
          <w:hyperlink w:anchor="_Toc446323543" w:history="1">
            <w:r w:rsidR="00060E64" w:rsidRPr="00301F70">
              <w:rPr>
                <w:rStyle w:val="Hyperlink"/>
              </w:rPr>
              <w:t>5.1</w:t>
            </w:r>
            <w:r w:rsidR="00060E64">
              <w:rPr>
                <w:rFonts w:asciiTheme="minorHAnsi" w:hAnsiTheme="minorHAnsi"/>
              </w:rPr>
              <w:tab/>
            </w:r>
            <w:r w:rsidR="00060E64" w:rsidRPr="00301F70">
              <w:rPr>
                <w:rStyle w:val="Hyperlink"/>
              </w:rPr>
              <w:t>Ex Ante Estimates</w:t>
            </w:r>
            <w:r w:rsidR="00060E64">
              <w:rPr>
                <w:webHidden/>
              </w:rPr>
              <w:tab/>
            </w:r>
            <w:r w:rsidR="00060E64">
              <w:rPr>
                <w:webHidden/>
              </w:rPr>
              <w:fldChar w:fldCharType="begin"/>
            </w:r>
            <w:r w:rsidR="00060E64">
              <w:rPr>
                <w:webHidden/>
              </w:rPr>
              <w:instrText xml:space="preserve"> PAGEREF _Toc446323543 \h </w:instrText>
            </w:r>
            <w:r w:rsidR="00060E64">
              <w:rPr>
                <w:webHidden/>
              </w:rPr>
            </w:r>
            <w:r w:rsidR="00060E64">
              <w:rPr>
                <w:webHidden/>
              </w:rPr>
              <w:fldChar w:fldCharType="separate"/>
            </w:r>
            <w:r w:rsidR="00CB43A5">
              <w:rPr>
                <w:webHidden/>
              </w:rPr>
              <w:t>31</w:t>
            </w:r>
            <w:r w:rsidR="00060E64">
              <w:rPr>
                <w:webHidden/>
              </w:rPr>
              <w:fldChar w:fldCharType="end"/>
            </w:r>
          </w:hyperlink>
        </w:p>
        <w:p w:rsidR="00060E64" w:rsidRDefault="00CB55BE">
          <w:pPr>
            <w:pStyle w:val="TOC2"/>
            <w:rPr>
              <w:rFonts w:asciiTheme="minorHAnsi" w:hAnsiTheme="minorHAnsi"/>
            </w:rPr>
          </w:pPr>
          <w:hyperlink w:anchor="_Toc446323544" w:history="1">
            <w:r w:rsidR="00060E64" w:rsidRPr="00301F70">
              <w:rPr>
                <w:rStyle w:val="Hyperlink"/>
              </w:rPr>
              <w:t>5.2</w:t>
            </w:r>
            <w:r w:rsidR="00060E64">
              <w:rPr>
                <w:rFonts w:asciiTheme="minorHAnsi" w:hAnsiTheme="minorHAnsi"/>
              </w:rPr>
              <w:tab/>
            </w:r>
            <w:r w:rsidR="00060E64" w:rsidRPr="00301F70">
              <w:rPr>
                <w:rStyle w:val="Hyperlink"/>
              </w:rPr>
              <w:t>Comparison of 2014 Ex Ante Load Impacts to 2015 Ex Ante Load Impacts</w:t>
            </w:r>
            <w:r w:rsidR="00060E64">
              <w:rPr>
                <w:webHidden/>
              </w:rPr>
              <w:tab/>
            </w:r>
            <w:r w:rsidR="00060E64">
              <w:rPr>
                <w:webHidden/>
              </w:rPr>
              <w:fldChar w:fldCharType="begin"/>
            </w:r>
            <w:r w:rsidR="00060E64">
              <w:rPr>
                <w:webHidden/>
              </w:rPr>
              <w:instrText xml:space="preserve"> PAGEREF _Toc446323544 \h </w:instrText>
            </w:r>
            <w:r w:rsidR="00060E64">
              <w:rPr>
                <w:webHidden/>
              </w:rPr>
            </w:r>
            <w:r w:rsidR="00060E64">
              <w:rPr>
                <w:webHidden/>
              </w:rPr>
              <w:fldChar w:fldCharType="separate"/>
            </w:r>
            <w:r w:rsidR="00CB43A5">
              <w:rPr>
                <w:webHidden/>
              </w:rPr>
              <w:t>37</w:t>
            </w:r>
            <w:r w:rsidR="00060E64">
              <w:rPr>
                <w:webHidden/>
              </w:rPr>
              <w:fldChar w:fldCharType="end"/>
            </w:r>
          </w:hyperlink>
        </w:p>
        <w:p w:rsidR="00060E64" w:rsidRDefault="00CB55BE">
          <w:pPr>
            <w:pStyle w:val="TOC2"/>
            <w:rPr>
              <w:rFonts w:asciiTheme="minorHAnsi" w:hAnsiTheme="minorHAnsi"/>
            </w:rPr>
          </w:pPr>
          <w:hyperlink w:anchor="_Toc446323545" w:history="1">
            <w:r w:rsidR="00060E64" w:rsidRPr="00301F70">
              <w:rPr>
                <w:rStyle w:val="Hyperlink"/>
              </w:rPr>
              <w:t>5.3</w:t>
            </w:r>
            <w:r w:rsidR="00060E64">
              <w:rPr>
                <w:rFonts w:asciiTheme="minorHAnsi" w:hAnsiTheme="minorHAnsi"/>
              </w:rPr>
              <w:tab/>
            </w:r>
            <w:r w:rsidR="00060E64" w:rsidRPr="00301F70">
              <w:rPr>
                <w:rStyle w:val="Hyperlink"/>
              </w:rPr>
              <w:t>Relationship between Ex Post and Ex Ante Estimates</w:t>
            </w:r>
            <w:r w:rsidR="00060E64">
              <w:rPr>
                <w:webHidden/>
              </w:rPr>
              <w:tab/>
            </w:r>
            <w:r w:rsidR="00060E64">
              <w:rPr>
                <w:webHidden/>
              </w:rPr>
              <w:fldChar w:fldCharType="begin"/>
            </w:r>
            <w:r w:rsidR="00060E64">
              <w:rPr>
                <w:webHidden/>
              </w:rPr>
              <w:instrText xml:space="preserve"> PAGEREF _Toc446323545 \h </w:instrText>
            </w:r>
            <w:r w:rsidR="00060E64">
              <w:rPr>
                <w:webHidden/>
              </w:rPr>
            </w:r>
            <w:r w:rsidR="00060E64">
              <w:rPr>
                <w:webHidden/>
              </w:rPr>
              <w:fldChar w:fldCharType="separate"/>
            </w:r>
            <w:r w:rsidR="00CB43A5">
              <w:rPr>
                <w:webHidden/>
              </w:rPr>
              <w:t>40</w:t>
            </w:r>
            <w:r w:rsidR="00060E64">
              <w:rPr>
                <w:webHidden/>
              </w:rPr>
              <w:fldChar w:fldCharType="end"/>
            </w:r>
          </w:hyperlink>
        </w:p>
        <w:p w:rsidR="000E73DD" w:rsidRPr="00D21E49" w:rsidRDefault="009E3548" w:rsidP="000E73DD">
          <w:pPr>
            <w:tabs>
              <w:tab w:val="right" w:leader="dot" w:pos="8460"/>
            </w:tabs>
          </w:pPr>
          <w:r w:rsidRPr="00174E4D">
            <w:rPr>
              <w:rFonts w:cs="Arial"/>
              <w:noProof/>
              <w:sz w:val="24"/>
              <w:szCs w:val="24"/>
            </w:rPr>
            <w:fldChar w:fldCharType="end"/>
          </w:r>
        </w:p>
      </w:sdtContent>
    </w:sdt>
    <w:p w:rsidR="000E73DD" w:rsidRPr="00B641A9" w:rsidRDefault="000E73DD" w:rsidP="000E73DD">
      <w:pPr>
        <w:tabs>
          <w:tab w:val="right" w:leader="dot" w:pos="8460"/>
        </w:tabs>
        <w:sectPr w:rsidR="000E73DD" w:rsidRPr="00B641A9" w:rsidSect="00B50663">
          <w:headerReference w:type="default" r:id="rId29"/>
          <w:footerReference w:type="default" r:id="rId30"/>
          <w:headerReference w:type="first" r:id="rId31"/>
          <w:footerReference w:type="first" r:id="rId32"/>
          <w:pgSz w:w="12240" w:h="15840"/>
          <w:pgMar w:top="1440" w:right="1800" w:bottom="1440" w:left="1800" w:header="720" w:footer="720" w:gutter="0"/>
          <w:pgNumType w:fmt="lowerRoman" w:start="1"/>
          <w:cols w:space="720"/>
          <w:docGrid w:linePitch="360"/>
        </w:sectPr>
      </w:pPr>
    </w:p>
    <w:bookmarkEnd w:id="1"/>
    <w:p w:rsidR="000E73DD" w:rsidRPr="00B641A9" w:rsidRDefault="000E73DD" w:rsidP="00143E9F">
      <w:pPr>
        <w:pStyle w:val="Heading1"/>
        <w:sectPr w:rsidR="000E73DD" w:rsidRPr="00B641A9" w:rsidSect="0032034D">
          <w:headerReference w:type="default" r:id="rId33"/>
          <w:type w:val="continuous"/>
          <w:pgSz w:w="12240" w:h="15840"/>
          <w:pgMar w:top="1440" w:right="1440" w:bottom="1440" w:left="1440" w:header="720" w:footer="720" w:gutter="0"/>
          <w:pgNumType w:start="1"/>
          <w:cols w:space="720"/>
          <w:docGrid w:linePitch="360"/>
        </w:sectPr>
      </w:pPr>
    </w:p>
    <w:p w:rsidR="000B462B" w:rsidRPr="0046440D" w:rsidRDefault="000B462B" w:rsidP="000B462B">
      <w:pPr>
        <w:pStyle w:val="Heading1"/>
      </w:pPr>
      <w:bookmarkStart w:id="2" w:name="_Toc349548891"/>
      <w:bookmarkStart w:id="3" w:name="_Toc350953021"/>
      <w:bookmarkStart w:id="4" w:name="_Toc383698781"/>
      <w:bookmarkStart w:id="5" w:name="_Toc446323528"/>
      <w:r w:rsidRPr="0046440D">
        <w:lastRenderedPageBreak/>
        <w:t>Executive Summary</w:t>
      </w:r>
      <w:bookmarkEnd w:id="2"/>
      <w:bookmarkEnd w:id="3"/>
      <w:bookmarkEnd w:id="4"/>
      <w:bookmarkEnd w:id="5"/>
    </w:p>
    <w:p w:rsidR="000B462B" w:rsidRPr="00C63C38" w:rsidRDefault="000B462B" w:rsidP="000B462B">
      <w:pPr>
        <w:pStyle w:val="BodyParagraph"/>
        <w:rPr>
          <w:rFonts w:asciiTheme="minorHAnsi" w:hAnsiTheme="minorHAnsi"/>
        </w:rPr>
      </w:pPr>
      <w:r w:rsidRPr="00C63C38">
        <w:rPr>
          <w:rFonts w:asciiTheme="minorHAnsi" w:hAnsiTheme="minorHAnsi"/>
        </w:rPr>
        <w:t>San Diego Gas and Electric Company’s (SDG&amp;E) Summer Saver program is a demand response resource based on central air conditioner (CAC) load control</w:t>
      </w:r>
      <w:r w:rsidR="00F4688A" w:rsidRPr="00C63C38">
        <w:rPr>
          <w:rFonts w:asciiTheme="minorHAnsi" w:hAnsiTheme="minorHAnsi"/>
        </w:rPr>
        <w:t xml:space="preserve">. </w:t>
      </w:r>
      <w:r w:rsidRPr="00C63C38">
        <w:rPr>
          <w:rFonts w:asciiTheme="minorHAnsi" w:hAnsiTheme="minorHAnsi"/>
        </w:rPr>
        <w:t>It is implemented through an agreement between SDG&amp;E and Comverge</w:t>
      </w:r>
      <w:r w:rsidR="00CA3F73">
        <w:rPr>
          <w:rFonts w:asciiTheme="minorHAnsi" w:hAnsiTheme="minorHAnsi"/>
        </w:rPr>
        <w:t>,</w:t>
      </w:r>
      <w:r w:rsidRPr="00C63C38">
        <w:rPr>
          <w:rFonts w:asciiTheme="minorHAnsi" w:hAnsiTheme="minorHAnsi"/>
        </w:rPr>
        <w:t xml:space="preserve"> Inc. and is currently scheduled to continue through 2016</w:t>
      </w:r>
      <w:r w:rsidR="00F4688A" w:rsidRPr="00C63C38">
        <w:rPr>
          <w:rFonts w:asciiTheme="minorHAnsi" w:hAnsiTheme="minorHAnsi"/>
        </w:rPr>
        <w:t xml:space="preserve">. </w:t>
      </w:r>
      <w:r w:rsidRPr="00C63C38">
        <w:rPr>
          <w:rFonts w:asciiTheme="minorHAnsi" w:hAnsiTheme="minorHAnsi"/>
        </w:rPr>
        <w:t>This report provides ex post lo</w:t>
      </w:r>
      <w:r w:rsidR="0046440D" w:rsidRPr="00C63C38">
        <w:rPr>
          <w:rFonts w:asciiTheme="minorHAnsi" w:hAnsiTheme="minorHAnsi"/>
        </w:rPr>
        <w:t xml:space="preserve">ad impact estimates for the </w:t>
      </w:r>
      <w:r w:rsidR="00E63743" w:rsidRPr="00C63C38">
        <w:rPr>
          <w:rFonts w:asciiTheme="minorHAnsi" w:hAnsiTheme="minorHAnsi"/>
        </w:rPr>
        <w:t xml:space="preserve">2015 </w:t>
      </w:r>
      <w:r w:rsidRPr="00C63C38">
        <w:rPr>
          <w:rFonts w:asciiTheme="minorHAnsi" w:hAnsiTheme="minorHAnsi"/>
        </w:rPr>
        <w:t>Summer Saver program and ex ant</w:t>
      </w:r>
      <w:r w:rsidR="0046440D" w:rsidRPr="00C63C38">
        <w:rPr>
          <w:rFonts w:asciiTheme="minorHAnsi" w:hAnsiTheme="minorHAnsi"/>
        </w:rPr>
        <w:t xml:space="preserve">e load impact forecasts for </w:t>
      </w:r>
      <w:r w:rsidR="00E63743" w:rsidRPr="00C63C38">
        <w:rPr>
          <w:rFonts w:asciiTheme="minorHAnsi" w:hAnsiTheme="minorHAnsi"/>
        </w:rPr>
        <w:t>2016</w:t>
      </w:r>
      <w:r w:rsidR="00C63C38" w:rsidRPr="00C63C38">
        <w:rPr>
          <w:rFonts w:asciiTheme="minorHAnsi" w:hAnsiTheme="minorHAnsi"/>
        </w:rPr>
        <w:t>–2026</w:t>
      </w:r>
      <w:r w:rsidR="00F4688A" w:rsidRPr="00C63C38">
        <w:rPr>
          <w:rFonts w:asciiTheme="minorHAnsi" w:hAnsiTheme="minorHAnsi"/>
        </w:rPr>
        <w:t xml:space="preserve">. </w:t>
      </w:r>
    </w:p>
    <w:p w:rsidR="000B462B" w:rsidRPr="00C63C38" w:rsidRDefault="000B462B" w:rsidP="000B462B">
      <w:pPr>
        <w:pStyle w:val="BodyParagraph"/>
        <w:rPr>
          <w:rFonts w:asciiTheme="minorHAnsi" w:hAnsiTheme="minorHAnsi"/>
        </w:rPr>
      </w:pPr>
      <w:r w:rsidRPr="00C63C38">
        <w:rPr>
          <w:rFonts w:asciiTheme="minorHAnsi" w:hAnsiTheme="minorHAnsi"/>
        </w:rPr>
        <w:t>The Summer Saver program is available to residential and nonresidential</w:t>
      </w:r>
      <w:r w:rsidR="0046440D" w:rsidRPr="00C63C38">
        <w:rPr>
          <w:rFonts w:asciiTheme="minorHAnsi" w:hAnsiTheme="minorHAnsi"/>
        </w:rPr>
        <w:t xml:space="preserve"> customer</w:t>
      </w:r>
      <w:r w:rsidR="00905F9C" w:rsidRPr="00C63C38">
        <w:rPr>
          <w:rFonts w:asciiTheme="minorHAnsi" w:hAnsiTheme="minorHAnsi"/>
        </w:rPr>
        <w:t>s</w:t>
      </w:r>
      <w:r w:rsidRPr="00C63C38">
        <w:rPr>
          <w:rFonts w:asciiTheme="minorHAnsi" w:hAnsiTheme="minorHAnsi"/>
        </w:rPr>
        <w:t xml:space="preserve"> with average monthly peak demand up to a maximum of 100 kW over a 12</w:t>
      </w:r>
      <w:r w:rsidR="00CA3F73">
        <w:rPr>
          <w:rFonts w:asciiTheme="minorHAnsi" w:hAnsiTheme="minorHAnsi"/>
        </w:rPr>
        <w:t xml:space="preserve"> </w:t>
      </w:r>
      <w:r w:rsidRPr="00C63C38">
        <w:rPr>
          <w:rFonts w:asciiTheme="minorHAnsi" w:hAnsiTheme="minorHAnsi"/>
        </w:rPr>
        <w:t>month period</w:t>
      </w:r>
      <w:r w:rsidR="00F4688A" w:rsidRPr="00C63C38">
        <w:rPr>
          <w:rFonts w:asciiTheme="minorHAnsi" w:hAnsiTheme="minorHAnsi"/>
        </w:rPr>
        <w:t xml:space="preserve">. </w:t>
      </w:r>
      <w:r w:rsidRPr="00C63C38">
        <w:rPr>
          <w:rFonts w:asciiTheme="minorHAnsi" w:hAnsiTheme="minorHAnsi"/>
        </w:rPr>
        <w:t>The Summer Saver season runs from May 1 through October 31</w:t>
      </w:r>
      <w:r w:rsidR="00F4688A" w:rsidRPr="00C63C38">
        <w:rPr>
          <w:rFonts w:asciiTheme="minorHAnsi" w:hAnsiTheme="minorHAnsi"/>
        </w:rPr>
        <w:t xml:space="preserve">. </w:t>
      </w:r>
      <w:r w:rsidRPr="00C63C38">
        <w:rPr>
          <w:rFonts w:asciiTheme="minorHAnsi" w:hAnsiTheme="minorHAnsi"/>
        </w:rPr>
        <w:t>A Summer Saver event may be</w:t>
      </w:r>
      <w:r w:rsidR="00F4688A" w:rsidRPr="00C63C38">
        <w:rPr>
          <w:rFonts w:asciiTheme="minorHAnsi" w:hAnsiTheme="minorHAnsi"/>
        </w:rPr>
        <w:t> </w:t>
      </w:r>
      <w:r w:rsidRPr="00C63C38">
        <w:rPr>
          <w:rFonts w:asciiTheme="minorHAnsi" w:hAnsiTheme="minorHAnsi"/>
        </w:rPr>
        <w:t xml:space="preserve">triggered by temperature </w:t>
      </w:r>
      <w:r w:rsidR="00905F9C" w:rsidRPr="00C63C38">
        <w:rPr>
          <w:rFonts w:asciiTheme="minorHAnsi" w:hAnsiTheme="minorHAnsi"/>
        </w:rPr>
        <w:t>or</w:t>
      </w:r>
      <w:r w:rsidRPr="00C63C38">
        <w:rPr>
          <w:rFonts w:asciiTheme="minorHAnsi" w:hAnsiTheme="minorHAnsi"/>
        </w:rPr>
        <w:t xml:space="preserve"> system load conditions</w:t>
      </w:r>
      <w:r w:rsidR="00CA3F73">
        <w:rPr>
          <w:rFonts w:asciiTheme="minorHAnsi" w:hAnsiTheme="minorHAnsi"/>
        </w:rPr>
        <w:t xml:space="preserve"> and</w:t>
      </w:r>
      <w:r w:rsidR="00CA3F73" w:rsidRPr="00C63C38">
        <w:rPr>
          <w:rFonts w:asciiTheme="minorHAnsi" w:hAnsiTheme="minorHAnsi"/>
        </w:rPr>
        <w:t xml:space="preserve"> </w:t>
      </w:r>
      <w:r w:rsidRPr="00C63C38">
        <w:rPr>
          <w:rFonts w:asciiTheme="minorHAnsi" w:hAnsiTheme="minorHAnsi"/>
        </w:rPr>
        <w:t xml:space="preserve">customers are not </w:t>
      </w:r>
      <w:r w:rsidR="00067AAA" w:rsidRPr="00C63C38">
        <w:rPr>
          <w:rFonts w:asciiTheme="minorHAnsi" w:hAnsiTheme="minorHAnsi"/>
        </w:rPr>
        <w:t xml:space="preserve">automatically </w:t>
      </w:r>
      <w:r w:rsidRPr="00C63C38">
        <w:rPr>
          <w:rFonts w:asciiTheme="minorHAnsi" w:hAnsiTheme="minorHAnsi"/>
        </w:rPr>
        <w:t>notified when an</w:t>
      </w:r>
      <w:r w:rsidR="00F4688A" w:rsidRPr="00C63C38">
        <w:rPr>
          <w:rFonts w:asciiTheme="minorHAnsi" w:hAnsiTheme="minorHAnsi"/>
        </w:rPr>
        <w:t> </w:t>
      </w:r>
      <w:r w:rsidRPr="00C63C38">
        <w:rPr>
          <w:rFonts w:asciiTheme="minorHAnsi" w:hAnsiTheme="minorHAnsi"/>
        </w:rPr>
        <w:t>event occurs</w:t>
      </w:r>
      <w:r w:rsidR="00CA3F73">
        <w:rPr>
          <w:rFonts w:asciiTheme="minorHAnsi" w:hAnsiTheme="minorHAnsi"/>
        </w:rPr>
        <w:t>;</w:t>
      </w:r>
      <w:r w:rsidR="00067AAA" w:rsidRPr="00C63C38">
        <w:rPr>
          <w:rFonts w:asciiTheme="minorHAnsi" w:hAnsiTheme="minorHAnsi"/>
        </w:rPr>
        <w:t xml:space="preserve"> however, customers can sign up to receive event notification</w:t>
      </w:r>
      <w:r w:rsidR="00F4688A" w:rsidRPr="00C63C38">
        <w:rPr>
          <w:rFonts w:asciiTheme="minorHAnsi" w:hAnsiTheme="minorHAnsi"/>
        </w:rPr>
        <w:t xml:space="preserve">. </w:t>
      </w:r>
    </w:p>
    <w:p w:rsidR="000B462B" w:rsidRPr="00C63C38" w:rsidRDefault="000B462B" w:rsidP="000B462B">
      <w:pPr>
        <w:pStyle w:val="BodyParagraph"/>
        <w:rPr>
          <w:rFonts w:asciiTheme="minorHAnsi" w:hAnsiTheme="minorHAnsi"/>
        </w:rPr>
      </w:pPr>
      <w:r w:rsidRPr="00C63C38">
        <w:rPr>
          <w:rFonts w:asciiTheme="minorHAnsi" w:hAnsiTheme="minorHAnsi"/>
        </w:rPr>
        <w:t>There are two enrollment options each for both residential and nonresidential customers</w:t>
      </w:r>
      <w:r w:rsidR="00F4688A" w:rsidRPr="00C63C38">
        <w:rPr>
          <w:rFonts w:asciiTheme="minorHAnsi" w:hAnsiTheme="minorHAnsi"/>
        </w:rPr>
        <w:t xml:space="preserve">. </w:t>
      </w:r>
      <w:r w:rsidRPr="00C63C38">
        <w:rPr>
          <w:rFonts w:asciiTheme="minorHAnsi" w:hAnsiTheme="minorHAnsi"/>
        </w:rPr>
        <w:t xml:space="preserve">Residential customers can choose </w:t>
      </w:r>
      <w:r w:rsidR="00905F9C" w:rsidRPr="00C63C38">
        <w:rPr>
          <w:rFonts w:asciiTheme="minorHAnsi" w:hAnsiTheme="minorHAnsi"/>
        </w:rPr>
        <w:t xml:space="preserve">between </w:t>
      </w:r>
      <w:r w:rsidRPr="00C63C38">
        <w:rPr>
          <w:rFonts w:asciiTheme="minorHAnsi" w:hAnsiTheme="minorHAnsi"/>
        </w:rPr>
        <w:t xml:space="preserve">50% or 100% </w:t>
      </w:r>
      <w:r w:rsidR="0046440D" w:rsidRPr="00C63C38">
        <w:rPr>
          <w:rFonts w:asciiTheme="minorHAnsi" w:hAnsiTheme="minorHAnsi"/>
        </w:rPr>
        <w:t>cycling</w:t>
      </w:r>
      <w:r w:rsidRPr="00C63C38">
        <w:rPr>
          <w:rFonts w:asciiTheme="minorHAnsi" w:hAnsiTheme="minorHAnsi"/>
        </w:rPr>
        <w:t xml:space="preserve"> and nonresidential customers can choose between 30% and 50% cycling</w:t>
      </w:r>
      <w:r w:rsidR="00F4688A" w:rsidRPr="00C63C38">
        <w:rPr>
          <w:rFonts w:asciiTheme="minorHAnsi" w:hAnsiTheme="minorHAnsi"/>
        </w:rPr>
        <w:t xml:space="preserve">. </w:t>
      </w:r>
      <w:r w:rsidRPr="00C63C38">
        <w:rPr>
          <w:rFonts w:asciiTheme="minorHAnsi" w:hAnsiTheme="minorHAnsi"/>
        </w:rPr>
        <w:t>The incentive paid for each option varies and is based on the number of CAC tons being controlled at each site</w:t>
      </w:r>
      <w:r w:rsidR="00F4688A" w:rsidRPr="00C63C38">
        <w:rPr>
          <w:rFonts w:asciiTheme="minorHAnsi" w:hAnsiTheme="minorHAnsi"/>
        </w:rPr>
        <w:t xml:space="preserve">. </w:t>
      </w:r>
    </w:p>
    <w:p w:rsidR="000B462B" w:rsidRPr="00643DDE" w:rsidRDefault="0046440D" w:rsidP="000B462B">
      <w:pPr>
        <w:pStyle w:val="BodyParagraph"/>
        <w:rPr>
          <w:rFonts w:asciiTheme="minorHAnsi" w:hAnsiTheme="minorHAnsi"/>
        </w:rPr>
      </w:pPr>
      <w:r w:rsidRPr="00643DDE">
        <w:rPr>
          <w:rFonts w:asciiTheme="minorHAnsi" w:hAnsiTheme="minorHAnsi"/>
        </w:rPr>
        <w:t xml:space="preserve">At the end of </w:t>
      </w:r>
      <w:r w:rsidR="002E1504" w:rsidRPr="00643DDE">
        <w:rPr>
          <w:rFonts w:asciiTheme="minorHAnsi" w:hAnsiTheme="minorHAnsi"/>
        </w:rPr>
        <w:t xml:space="preserve">2015 </w:t>
      </w:r>
      <w:r w:rsidRPr="00643DDE">
        <w:rPr>
          <w:rFonts w:asciiTheme="minorHAnsi" w:hAnsiTheme="minorHAnsi"/>
        </w:rPr>
        <w:t xml:space="preserve">there were </w:t>
      </w:r>
      <w:r w:rsidR="002E1504" w:rsidRPr="00643DDE">
        <w:rPr>
          <w:rFonts w:asciiTheme="minorHAnsi" w:hAnsiTheme="minorHAnsi"/>
        </w:rPr>
        <w:t>2</w:t>
      </w:r>
      <w:r w:rsidR="00C63C38" w:rsidRPr="00643DDE">
        <w:rPr>
          <w:rFonts w:asciiTheme="minorHAnsi" w:hAnsiTheme="minorHAnsi"/>
        </w:rPr>
        <w:t>6</w:t>
      </w:r>
      <w:r w:rsidR="002E1504" w:rsidRPr="00643DDE">
        <w:rPr>
          <w:rFonts w:asciiTheme="minorHAnsi" w:hAnsiTheme="minorHAnsi"/>
        </w:rPr>
        <w:t>,</w:t>
      </w:r>
      <w:r w:rsidR="00C63C38" w:rsidRPr="00643DDE">
        <w:rPr>
          <w:rFonts w:asciiTheme="minorHAnsi" w:hAnsiTheme="minorHAnsi"/>
        </w:rPr>
        <w:t>386</w:t>
      </w:r>
      <w:r w:rsidRPr="00643DDE">
        <w:rPr>
          <w:rFonts w:asciiTheme="minorHAnsi" w:hAnsiTheme="minorHAnsi"/>
        </w:rPr>
        <w:t xml:space="preserve"> customers</w:t>
      </w:r>
      <w:r w:rsidR="000B462B" w:rsidRPr="00643DDE">
        <w:rPr>
          <w:rFonts w:asciiTheme="minorHAnsi" w:hAnsiTheme="minorHAnsi"/>
        </w:rPr>
        <w:t xml:space="preserve"> enrolled in the program with a total cooling capacity of</w:t>
      </w:r>
      <w:r w:rsidR="00CA3F73">
        <w:rPr>
          <w:rFonts w:asciiTheme="minorHAnsi" w:hAnsiTheme="minorHAnsi"/>
        </w:rPr>
        <w:t> </w:t>
      </w:r>
      <w:r w:rsidR="000B462B" w:rsidRPr="00643DDE">
        <w:rPr>
          <w:rFonts w:asciiTheme="minorHAnsi" w:hAnsiTheme="minorHAnsi"/>
        </w:rPr>
        <w:t>1</w:t>
      </w:r>
      <w:r w:rsidR="00C63C38" w:rsidRPr="00643DDE">
        <w:rPr>
          <w:rFonts w:asciiTheme="minorHAnsi" w:hAnsiTheme="minorHAnsi"/>
        </w:rPr>
        <w:t>35,252</w:t>
      </w:r>
      <w:r w:rsidRPr="00643DDE">
        <w:rPr>
          <w:rFonts w:asciiTheme="minorHAnsi" w:hAnsiTheme="minorHAnsi"/>
        </w:rPr>
        <w:t xml:space="preserve"> tons</w:t>
      </w:r>
      <w:r w:rsidR="00CA3F73">
        <w:rPr>
          <w:rFonts w:asciiTheme="minorHAnsi" w:hAnsiTheme="minorHAnsi"/>
        </w:rPr>
        <w:t>;</w:t>
      </w:r>
      <w:r w:rsidRPr="00643DDE">
        <w:rPr>
          <w:rFonts w:asciiTheme="minorHAnsi" w:hAnsiTheme="minorHAnsi"/>
        </w:rPr>
        <w:t xml:space="preserve"> representing a </w:t>
      </w:r>
      <w:r w:rsidR="00C63C38" w:rsidRPr="00643DDE">
        <w:rPr>
          <w:rFonts w:asciiTheme="minorHAnsi" w:hAnsiTheme="minorHAnsi"/>
        </w:rPr>
        <w:t>5</w:t>
      </w:r>
      <w:r w:rsidR="000B462B" w:rsidRPr="00643DDE">
        <w:rPr>
          <w:rFonts w:asciiTheme="minorHAnsi" w:hAnsiTheme="minorHAnsi"/>
        </w:rPr>
        <w:t xml:space="preserve">% </w:t>
      </w:r>
      <w:r w:rsidRPr="00643DDE">
        <w:rPr>
          <w:rFonts w:asciiTheme="minorHAnsi" w:hAnsiTheme="minorHAnsi"/>
        </w:rPr>
        <w:t>d</w:t>
      </w:r>
      <w:r w:rsidR="00C63C38" w:rsidRPr="00643DDE">
        <w:rPr>
          <w:rFonts w:asciiTheme="minorHAnsi" w:hAnsiTheme="minorHAnsi"/>
        </w:rPr>
        <w:t>ecrease over 2014</w:t>
      </w:r>
      <w:r w:rsidRPr="00643DDE">
        <w:rPr>
          <w:rFonts w:asciiTheme="minorHAnsi" w:hAnsiTheme="minorHAnsi"/>
        </w:rPr>
        <w:t xml:space="preserve"> enrolled customers </w:t>
      </w:r>
      <w:r w:rsidR="00C63C38" w:rsidRPr="00643DDE">
        <w:rPr>
          <w:rFonts w:asciiTheme="minorHAnsi" w:hAnsiTheme="minorHAnsi"/>
        </w:rPr>
        <w:t xml:space="preserve">and </w:t>
      </w:r>
      <w:r w:rsidRPr="00643DDE">
        <w:rPr>
          <w:rFonts w:asciiTheme="minorHAnsi" w:hAnsiTheme="minorHAnsi"/>
        </w:rPr>
        <w:t>tons</w:t>
      </w:r>
      <w:r w:rsidR="00F4688A" w:rsidRPr="00643DDE">
        <w:rPr>
          <w:rFonts w:asciiTheme="minorHAnsi" w:hAnsiTheme="minorHAnsi"/>
        </w:rPr>
        <w:t xml:space="preserve">. </w:t>
      </w:r>
      <w:r w:rsidR="00C63C38" w:rsidRPr="00643DDE">
        <w:rPr>
          <w:rFonts w:asciiTheme="minorHAnsi" w:hAnsiTheme="minorHAnsi"/>
        </w:rPr>
        <w:t>About 82</w:t>
      </w:r>
      <w:r w:rsidR="000B462B" w:rsidRPr="00643DDE">
        <w:rPr>
          <w:rFonts w:asciiTheme="minorHAnsi" w:hAnsiTheme="minorHAnsi"/>
        </w:rPr>
        <w:t>% of participants were residential customers, who accounted for 69% of the total tons of coo</w:t>
      </w:r>
      <w:r w:rsidRPr="00643DDE">
        <w:rPr>
          <w:rFonts w:asciiTheme="minorHAnsi" w:hAnsiTheme="minorHAnsi"/>
        </w:rPr>
        <w:t>ling in the program</w:t>
      </w:r>
      <w:r w:rsidR="00F4688A" w:rsidRPr="00643DDE">
        <w:rPr>
          <w:rFonts w:asciiTheme="minorHAnsi" w:hAnsiTheme="minorHAnsi"/>
        </w:rPr>
        <w:t xml:space="preserve">. </w:t>
      </w:r>
      <w:r w:rsidRPr="00643DDE">
        <w:rPr>
          <w:rFonts w:asciiTheme="minorHAnsi" w:hAnsiTheme="minorHAnsi"/>
        </w:rPr>
        <w:t xml:space="preserve">Roughly </w:t>
      </w:r>
      <w:r w:rsidR="00643DDE" w:rsidRPr="00643DDE">
        <w:rPr>
          <w:rFonts w:asciiTheme="minorHAnsi" w:hAnsiTheme="minorHAnsi"/>
        </w:rPr>
        <w:t>42</w:t>
      </w:r>
      <w:r w:rsidR="000B462B" w:rsidRPr="00643DDE">
        <w:rPr>
          <w:rFonts w:asciiTheme="minorHAnsi" w:hAnsiTheme="minorHAnsi"/>
        </w:rPr>
        <w:t>% of residential participants we</w:t>
      </w:r>
      <w:r w:rsidRPr="00643DDE">
        <w:rPr>
          <w:rFonts w:asciiTheme="minorHAnsi" w:hAnsiTheme="minorHAnsi"/>
        </w:rPr>
        <w:t>re on the 100% cyc</w:t>
      </w:r>
      <w:r w:rsidR="00643DDE" w:rsidRPr="00643DDE">
        <w:rPr>
          <w:rFonts w:asciiTheme="minorHAnsi" w:hAnsiTheme="minorHAnsi"/>
        </w:rPr>
        <w:t>ling option and 70</w:t>
      </w:r>
      <w:r w:rsidR="000B462B" w:rsidRPr="00643DDE">
        <w:rPr>
          <w:rFonts w:asciiTheme="minorHAnsi" w:hAnsiTheme="minorHAnsi"/>
        </w:rPr>
        <w:t>% of nonresidential customers selected the</w:t>
      </w:r>
      <w:r w:rsidR="00F4688A" w:rsidRPr="00643DDE">
        <w:rPr>
          <w:rFonts w:asciiTheme="minorHAnsi" w:hAnsiTheme="minorHAnsi"/>
        </w:rPr>
        <w:t> </w:t>
      </w:r>
      <w:r w:rsidR="000B462B" w:rsidRPr="00643DDE">
        <w:rPr>
          <w:rFonts w:asciiTheme="minorHAnsi" w:hAnsiTheme="minorHAnsi"/>
        </w:rPr>
        <w:t>50% cycling option over the 30% option</w:t>
      </w:r>
      <w:r w:rsidR="00F4688A" w:rsidRPr="00643DDE">
        <w:rPr>
          <w:rFonts w:asciiTheme="minorHAnsi" w:hAnsiTheme="minorHAnsi"/>
        </w:rPr>
        <w:t xml:space="preserve">. </w:t>
      </w:r>
      <w:r w:rsidR="000B462B" w:rsidRPr="00643DDE">
        <w:rPr>
          <w:rFonts w:asciiTheme="minorHAnsi" w:hAnsiTheme="minorHAnsi"/>
        </w:rPr>
        <w:t>Summer Saver enrollment is projected to stay constant over the forecast horizon.</w:t>
      </w:r>
    </w:p>
    <w:p w:rsidR="002209E6" w:rsidRPr="00EC0E7A" w:rsidRDefault="002209E6" w:rsidP="00064993">
      <w:pPr>
        <w:pStyle w:val="BodyParagraph"/>
        <w:rPr>
          <w:rFonts w:asciiTheme="minorHAnsi" w:hAnsiTheme="minorHAnsi"/>
        </w:rPr>
      </w:pPr>
      <w:r w:rsidRPr="00643DDE">
        <w:rPr>
          <w:rFonts w:asciiTheme="minorHAnsi" w:hAnsiTheme="minorHAnsi"/>
        </w:rPr>
        <w:t xml:space="preserve">Fifteen Summer Saver events were called in 2015, and each one lasted for four hours, except for the event called on September 20. This event was called for an emergency and only lasted two hours, from 1:35 to 3:35 PM. For the remaining </w:t>
      </w:r>
      <w:r w:rsidR="00CA3F73">
        <w:rPr>
          <w:rFonts w:asciiTheme="minorHAnsi" w:hAnsiTheme="minorHAnsi"/>
        </w:rPr>
        <w:t>14</w:t>
      </w:r>
      <w:r w:rsidR="00CA3F73" w:rsidRPr="00643DDE">
        <w:rPr>
          <w:rFonts w:asciiTheme="minorHAnsi" w:hAnsiTheme="minorHAnsi"/>
        </w:rPr>
        <w:t xml:space="preserve"> </w:t>
      </w:r>
      <w:r w:rsidRPr="00643DDE">
        <w:rPr>
          <w:rFonts w:asciiTheme="minorHAnsi" w:hAnsiTheme="minorHAnsi"/>
        </w:rPr>
        <w:t xml:space="preserve">events, </w:t>
      </w:r>
      <w:r w:rsidR="00CA3F73">
        <w:rPr>
          <w:rFonts w:asciiTheme="minorHAnsi" w:hAnsiTheme="minorHAnsi"/>
        </w:rPr>
        <w:t>9</w:t>
      </w:r>
      <w:r w:rsidRPr="00643DDE">
        <w:rPr>
          <w:rFonts w:asciiTheme="minorHAnsi" w:hAnsiTheme="minorHAnsi"/>
        </w:rPr>
        <w:t xml:space="preserve"> were called from 3 to 7 PM, with the others going from 2 to 6 PM and 4 to 8 PM, respectively. For the nine events with the same event hours, the average aggregate demand reduction for residential customers from 3 to 7 PM equaled </w:t>
      </w:r>
      <w:r w:rsidR="00643DDE" w:rsidRPr="00643DDE">
        <w:rPr>
          <w:rFonts w:asciiTheme="minorHAnsi" w:hAnsiTheme="minorHAnsi"/>
        </w:rPr>
        <w:t>13</w:t>
      </w:r>
      <w:r w:rsidRPr="00643DDE">
        <w:rPr>
          <w:rFonts w:asciiTheme="minorHAnsi" w:hAnsiTheme="minorHAnsi"/>
        </w:rPr>
        <w:t xml:space="preserve"> MW. The aggregate load reduction for nonresident</w:t>
      </w:r>
      <w:r w:rsidR="00643DDE" w:rsidRPr="00643DDE">
        <w:rPr>
          <w:rFonts w:asciiTheme="minorHAnsi" w:hAnsiTheme="minorHAnsi"/>
        </w:rPr>
        <w:t xml:space="preserve">ial customers equaled roughly </w:t>
      </w:r>
      <w:r w:rsidR="00517D49">
        <w:rPr>
          <w:rFonts w:asciiTheme="minorHAnsi" w:hAnsiTheme="minorHAnsi"/>
        </w:rPr>
        <w:t>1.4</w:t>
      </w:r>
      <w:r w:rsidR="00643DDE" w:rsidRPr="00643DDE">
        <w:rPr>
          <w:rFonts w:asciiTheme="minorHAnsi" w:hAnsiTheme="minorHAnsi"/>
        </w:rPr>
        <w:t xml:space="preserve"> MW, or </w:t>
      </w:r>
      <w:r w:rsidR="00517D49">
        <w:rPr>
          <w:rFonts w:asciiTheme="minorHAnsi" w:hAnsiTheme="minorHAnsi"/>
        </w:rPr>
        <w:t>0.3</w:t>
      </w:r>
      <w:r w:rsidRPr="00643DDE">
        <w:rPr>
          <w:rFonts w:asciiTheme="minorHAnsi" w:hAnsiTheme="minorHAnsi"/>
        </w:rPr>
        <w:t xml:space="preserve"> kW per premise. In aggregate, the average reduction for the entire Summer Saver program across the nine </w:t>
      </w:r>
      <w:r w:rsidRPr="00EC0E7A">
        <w:rPr>
          <w:rFonts w:asciiTheme="minorHAnsi" w:hAnsiTheme="minorHAnsi"/>
        </w:rPr>
        <w:t>event days with</w:t>
      </w:r>
      <w:r w:rsidR="009855CB">
        <w:rPr>
          <w:rFonts w:asciiTheme="minorHAnsi" w:hAnsiTheme="minorHAnsi"/>
        </w:rPr>
        <w:t> </w:t>
      </w:r>
      <w:r w:rsidRPr="00EC0E7A">
        <w:rPr>
          <w:rFonts w:asciiTheme="minorHAnsi" w:hAnsiTheme="minorHAnsi"/>
        </w:rPr>
        <w:t>comm</w:t>
      </w:r>
      <w:r w:rsidR="00643DDE" w:rsidRPr="00EC0E7A">
        <w:rPr>
          <w:rFonts w:asciiTheme="minorHAnsi" w:hAnsiTheme="minorHAnsi"/>
        </w:rPr>
        <w:t xml:space="preserve">on hours of 3 to 7 PM equaled </w:t>
      </w:r>
      <w:r w:rsidR="00517D49">
        <w:rPr>
          <w:rFonts w:asciiTheme="minorHAnsi" w:hAnsiTheme="minorHAnsi"/>
        </w:rPr>
        <w:t>14.6</w:t>
      </w:r>
      <w:r w:rsidRPr="00EC0E7A">
        <w:rPr>
          <w:rFonts w:asciiTheme="minorHAnsi" w:hAnsiTheme="minorHAnsi"/>
        </w:rPr>
        <w:t xml:space="preserve"> MW.</w:t>
      </w:r>
    </w:p>
    <w:p w:rsidR="000B462B" w:rsidRPr="00EC0E7A" w:rsidRDefault="000B462B" w:rsidP="000B462B">
      <w:pPr>
        <w:pStyle w:val="BodyParagraph"/>
        <w:rPr>
          <w:rFonts w:asciiTheme="minorHAnsi" w:hAnsiTheme="minorHAnsi"/>
        </w:rPr>
      </w:pPr>
      <w:r w:rsidRPr="00EC0E7A">
        <w:rPr>
          <w:rFonts w:asciiTheme="minorHAnsi" w:hAnsiTheme="minorHAnsi"/>
        </w:rPr>
        <w:t>Ex ante load impacts are intended to represent weather conditions under normal (1-in-2 year) and extreme (1-in-10 year) conditions</w:t>
      </w:r>
      <w:r w:rsidR="0028157D" w:rsidRPr="00EC0E7A">
        <w:rPr>
          <w:rFonts w:asciiTheme="minorHAnsi" w:hAnsiTheme="minorHAnsi"/>
        </w:rPr>
        <w:t>, defined for two scenarios: one representing weather conditions expected when the SDG&amp;E system peaks and another representing weather conditions when the CAISO system peaks</w:t>
      </w:r>
      <w:r w:rsidR="00F4688A" w:rsidRPr="00EC0E7A">
        <w:rPr>
          <w:rFonts w:asciiTheme="minorHAnsi" w:hAnsiTheme="minorHAnsi"/>
        </w:rPr>
        <w:t xml:space="preserve">. </w:t>
      </w:r>
      <w:r w:rsidRPr="00EC0E7A">
        <w:rPr>
          <w:rFonts w:asciiTheme="minorHAnsi" w:hAnsiTheme="minorHAnsi"/>
        </w:rPr>
        <w:t>The event window for ex ante impacts is 1 to 6 PM, which differs from the typical 201</w:t>
      </w:r>
      <w:r w:rsidR="00643DDE" w:rsidRPr="00EC0E7A">
        <w:rPr>
          <w:rFonts w:asciiTheme="minorHAnsi" w:hAnsiTheme="minorHAnsi"/>
        </w:rPr>
        <w:t>5 ex</w:t>
      </w:r>
      <w:r w:rsidR="009855CB">
        <w:rPr>
          <w:rFonts w:asciiTheme="minorHAnsi" w:hAnsiTheme="minorHAnsi"/>
        </w:rPr>
        <w:t> </w:t>
      </w:r>
      <w:r w:rsidR="00643DDE" w:rsidRPr="00EC0E7A">
        <w:rPr>
          <w:rFonts w:asciiTheme="minorHAnsi" w:hAnsiTheme="minorHAnsi"/>
        </w:rPr>
        <w:t>post event window from 3</w:t>
      </w:r>
      <w:r w:rsidRPr="00EC0E7A">
        <w:rPr>
          <w:rFonts w:asciiTheme="minorHAnsi" w:hAnsiTheme="minorHAnsi"/>
        </w:rPr>
        <w:t xml:space="preserve"> to </w:t>
      </w:r>
      <w:r w:rsidR="00643DDE" w:rsidRPr="00EC0E7A">
        <w:rPr>
          <w:rFonts w:asciiTheme="minorHAnsi" w:hAnsiTheme="minorHAnsi"/>
        </w:rPr>
        <w:t>7</w:t>
      </w:r>
      <w:r w:rsidRPr="00EC0E7A">
        <w:rPr>
          <w:rFonts w:asciiTheme="minorHAnsi" w:hAnsiTheme="minorHAnsi"/>
        </w:rPr>
        <w:t xml:space="preserve"> PM</w:t>
      </w:r>
      <w:r w:rsidR="00F4688A" w:rsidRPr="00EC0E7A">
        <w:rPr>
          <w:rFonts w:asciiTheme="minorHAnsi" w:hAnsiTheme="minorHAnsi"/>
        </w:rPr>
        <w:t xml:space="preserve">. </w:t>
      </w:r>
      <w:r w:rsidRPr="00EC0E7A">
        <w:rPr>
          <w:rFonts w:asciiTheme="minorHAnsi" w:hAnsiTheme="minorHAnsi"/>
        </w:rPr>
        <w:t xml:space="preserve">On a typical event day under 1-in-2 year </w:t>
      </w:r>
      <w:r w:rsidR="0028157D" w:rsidRPr="00EC0E7A">
        <w:rPr>
          <w:rFonts w:asciiTheme="minorHAnsi" w:hAnsiTheme="minorHAnsi"/>
        </w:rPr>
        <w:t xml:space="preserve">SDG&amp;E-specific peaking </w:t>
      </w:r>
      <w:r w:rsidRPr="00EC0E7A">
        <w:rPr>
          <w:rFonts w:asciiTheme="minorHAnsi" w:hAnsiTheme="minorHAnsi"/>
        </w:rPr>
        <w:t xml:space="preserve">conditions, aggregate load impacts are </w:t>
      </w:r>
      <w:r w:rsidR="0028157D" w:rsidRPr="00EC0E7A">
        <w:rPr>
          <w:rFonts w:asciiTheme="minorHAnsi" w:hAnsiTheme="minorHAnsi"/>
        </w:rPr>
        <w:t xml:space="preserve">projected </w:t>
      </w:r>
      <w:r w:rsidRPr="00EC0E7A">
        <w:rPr>
          <w:rFonts w:asciiTheme="minorHAnsi" w:hAnsiTheme="minorHAnsi"/>
        </w:rPr>
        <w:t xml:space="preserve">to equal </w:t>
      </w:r>
      <w:r w:rsidR="00517D49">
        <w:rPr>
          <w:rFonts w:asciiTheme="minorHAnsi" w:hAnsiTheme="minorHAnsi"/>
        </w:rPr>
        <w:t>9.4</w:t>
      </w:r>
      <w:r w:rsidR="0028157D" w:rsidRPr="00EC0E7A">
        <w:rPr>
          <w:rFonts w:asciiTheme="minorHAnsi" w:hAnsiTheme="minorHAnsi"/>
        </w:rPr>
        <w:t xml:space="preserve"> MW </w:t>
      </w:r>
      <w:r w:rsidRPr="00EC0E7A">
        <w:rPr>
          <w:rFonts w:asciiTheme="minorHAnsi" w:hAnsiTheme="minorHAnsi"/>
        </w:rPr>
        <w:t xml:space="preserve">for residential customers and </w:t>
      </w:r>
      <w:r w:rsidR="00EC0E7A" w:rsidRPr="00EC0E7A">
        <w:rPr>
          <w:rFonts w:asciiTheme="minorHAnsi" w:hAnsiTheme="minorHAnsi"/>
        </w:rPr>
        <w:t>2.9</w:t>
      </w:r>
      <w:r w:rsidRPr="00EC0E7A">
        <w:rPr>
          <w:rFonts w:asciiTheme="minorHAnsi" w:hAnsiTheme="minorHAnsi"/>
        </w:rPr>
        <w:t xml:space="preserve"> MW for nonresidential customers, for a total program load reduction equal to </w:t>
      </w:r>
      <w:r w:rsidR="00EC0E7A" w:rsidRPr="00EC0E7A">
        <w:rPr>
          <w:rFonts w:asciiTheme="minorHAnsi" w:hAnsiTheme="minorHAnsi"/>
        </w:rPr>
        <w:t>12.3</w:t>
      </w:r>
      <w:r w:rsidRPr="00EC0E7A">
        <w:rPr>
          <w:rFonts w:asciiTheme="minorHAnsi" w:hAnsiTheme="minorHAnsi"/>
        </w:rPr>
        <w:t xml:space="preserve"> MW</w:t>
      </w:r>
      <w:r w:rsidR="00F4688A" w:rsidRPr="00EC0E7A">
        <w:rPr>
          <w:rFonts w:asciiTheme="minorHAnsi" w:hAnsiTheme="minorHAnsi"/>
        </w:rPr>
        <w:t xml:space="preserve">. </w:t>
      </w:r>
      <w:r w:rsidR="0028157D" w:rsidRPr="00EC0E7A">
        <w:rPr>
          <w:rFonts w:asciiTheme="minorHAnsi" w:hAnsiTheme="minorHAnsi"/>
        </w:rPr>
        <w:t>Summer Saver load impacts increase with temperature, and load impacts for the hotter 1-in-2 year SDG&amp;E-specific September monthly system p</w:t>
      </w:r>
      <w:r w:rsidR="00EC0E7A" w:rsidRPr="00EC0E7A">
        <w:rPr>
          <w:rFonts w:asciiTheme="minorHAnsi" w:hAnsiTheme="minorHAnsi"/>
        </w:rPr>
        <w:t>eak day are estimated to be 11.1</w:t>
      </w:r>
      <w:r w:rsidR="0028157D" w:rsidRPr="00EC0E7A">
        <w:rPr>
          <w:rFonts w:asciiTheme="minorHAnsi" w:hAnsiTheme="minorHAnsi"/>
        </w:rPr>
        <w:t xml:space="preserve"> </w:t>
      </w:r>
      <w:r w:rsidRPr="00EC0E7A">
        <w:rPr>
          <w:rFonts w:asciiTheme="minorHAnsi" w:hAnsiTheme="minorHAnsi"/>
        </w:rPr>
        <w:t xml:space="preserve">MW for residential customers and </w:t>
      </w:r>
      <w:r w:rsidR="00517D49">
        <w:rPr>
          <w:rFonts w:asciiTheme="minorHAnsi" w:hAnsiTheme="minorHAnsi"/>
        </w:rPr>
        <w:t>3.0</w:t>
      </w:r>
      <w:r w:rsidR="009855CB">
        <w:rPr>
          <w:rFonts w:asciiTheme="minorHAnsi" w:hAnsiTheme="minorHAnsi"/>
        </w:rPr>
        <w:t> </w:t>
      </w:r>
      <w:r w:rsidRPr="00EC0E7A">
        <w:rPr>
          <w:rFonts w:asciiTheme="minorHAnsi" w:hAnsiTheme="minorHAnsi"/>
        </w:rPr>
        <w:t xml:space="preserve">MW for nonresidential customers, for a total load reduction potential of </w:t>
      </w:r>
      <w:r w:rsidR="00517D49">
        <w:rPr>
          <w:rFonts w:asciiTheme="minorHAnsi" w:hAnsiTheme="minorHAnsi"/>
        </w:rPr>
        <w:t>14.1</w:t>
      </w:r>
      <w:r w:rsidR="0028157D" w:rsidRPr="00EC0E7A">
        <w:rPr>
          <w:rFonts w:asciiTheme="minorHAnsi" w:hAnsiTheme="minorHAnsi"/>
        </w:rPr>
        <w:t xml:space="preserve"> MW.</w:t>
      </w:r>
    </w:p>
    <w:p w:rsidR="00C94010" w:rsidRDefault="000B462B" w:rsidP="000B462B">
      <w:pPr>
        <w:pStyle w:val="BodyParagraph"/>
        <w:rPr>
          <w:rFonts w:asciiTheme="minorHAnsi" w:hAnsiTheme="minorHAnsi"/>
        </w:rPr>
      </w:pPr>
      <w:r w:rsidRPr="00EC0E7A">
        <w:rPr>
          <w:rFonts w:asciiTheme="minorHAnsi" w:hAnsiTheme="minorHAnsi"/>
        </w:rPr>
        <w:t xml:space="preserve">Under 1-in-10 year </w:t>
      </w:r>
      <w:r w:rsidR="0028157D" w:rsidRPr="00EC0E7A">
        <w:rPr>
          <w:rFonts w:asciiTheme="minorHAnsi" w:hAnsiTheme="minorHAnsi"/>
        </w:rPr>
        <w:t>SDG&amp;E-specific peaking</w:t>
      </w:r>
      <w:r w:rsidRPr="00EC0E7A">
        <w:rPr>
          <w:rFonts w:asciiTheme="minorHAnsi" w:hAnsiTheme="minorHAnsi"/>
        </w:rPr>
        <w:t xml:space="preserve"> conditions, estimated impacts on the typical event day are</w:t>
      </w:r>
      <w:r w:rsidR="009855CB">
        <w:rPr>
          <w:rFonts w:asciiTheme="minorHAnsi" w:hAnsiTheme="minorHAnsi"/>
        </w:rPr>
        <w:t> </w:t>
      </w:r>
      <w:r w:rsidRPr="00EC0E7A">
        <w:rPr>
          <w:rFonts w:asciiTheme="minorHAnsi" w:hAnsiTheme="minorHAnsi"/>
        </w:rPr>
        <w:t xml:space="preserve">forecasted to equal </w:t>
      </w:r>
      <w:r w:rsidR="00EC0E7A" w:rsidRPr="00EC0E7A">
        <w:rPr>
          <w:rFonts w:asciiTheme="minorHAnsi" w:hAnsiTheme="minorHAnsi"/>
        </w:rPr>
        <w:t>12</w:t>
      </w:r>
      <w:r w:rsidR="0028157D" w:rsidRPr="00EC0E7A">
        <w:rPr>
          <w:rFonts w:asciiTheme="minorHAnsi" w:hAnsiTheme="minorHAnsi"/>
        </w:rPr>
        <w:t xml:space="preserve">.6 </w:t>
      </w:r>
      <w:r w:rsidR="00EC0E7A" w:rsidRPr="00EC0E7A">
        <w:rPr>
          <w:rFonts w:asciiTheme="minorHAnsi" w:hAnsiTheme="minorHAnsi"/>
        </w:rPr>
        <w:t xml:space="preserve">MW and </w:t>
      </w:r>
      <w:r w:rsidR="00665111">
        <w:rPr>
          <w:rFonts w:asciiTheme="minorHAnsi" w:hAnsiTheme="minorHAnsi"/>
        </w:rPr>
        <w:t>3.1</w:t>
      </w:r>
      <w:r w:rsidRPr="00EC0E7A">
        <w:rPr>
          <w:rFonts w:asciiTheme="minorHAnsi" w:hAnsiTheme="minorHAnsi"/>
        </w:rPr>
        <w:t xml:space="preserve"> MW for residential and nonresidential customers, respectively, or </w:t>
      </w:r>
      <w:r w:rsidR="00665111">
        <w:rPr>
          <w:rFonts w:asciiTheme="minorHAnsi" w:hAnsiTheme="minorHAnsi"/>
        </w:rPr>
        <w:t>15.7</w:t>
      </w:r>
      <w:r w:rsidR="0028157D" w:rsidRPr="00EC0E7A">
        <w:rPr>
          <w:rFonts w:asciiTheme="minorHAnsi" w:hAnsiTheme="minorHAnsi"/>
        </w:rPr>
        <w:t xml:space="preserve"> MW in total</w:t>
      </w:r>
      <w:r w:rsidR="00F4688A" w:rsidRPr="00EC0E7A">
        <w:rPr>
          <w:rFonts w:asciiTheme="minorHAnsi" w:hAnsiTheme="minorHAnsi"/>
        </w:rPr>
        <w:t xml:space="preserve">. </w:t>
      </w:r>
      <w:r w:rsidR="00EC0E7A" w:rsidRPr="00EC0E7A">
        <w:rPr>
          <w:rFonts w:asciiTheme="minorHAnsi" w:hAnsiTheme="minorHAnsi"/>
        </w:rPr>
        <w:t>This is about 3</w:t>
      </w:r>
      <w:r w:rsidR="0028157D" w:rsidRPr="00EC0E7A">
        <w:rPr>
          <w:rFonts w:asciiTheme="minorHAnsi" w:hAnsiTheme="minorHAnsi"/>
        </w:rPr>
        <w:t>0</w:t>
      </w:r>
      <w:r w:rsidRPr="00EC0E7A">
        <w:rPr>
          <w:rFonts w:asciiTheme="minorHAnsi" w:hAnsiTheme="minorHAnsi"/>
        </w:rPr>
        <w:t>% greater than on a typical event day under 1-in-2 year weather conditions</w:t>
      </w:r>
      <w:r w:rsidR="00F4688A" w:rsidRPr="00EC0E7A">
        <w:rPr>
          <w:rFonts w:asciiTheme="minorHAnsi" w:hAnsiTheme="minorHAnsi"/>
        </w:rPr>
        <w:t xml:space="preserve">. </w:t>
      </w:r>
      <w:r w:rsidRPr="00EC0E7A">
        <w:rPr>
          <w:rFonts w:asciiTheme="minorHAnsi" w:hAnsiTheme="minorHAnsi"/>
        </w:rPr>
        <w:t xml:space="preserve">On the much hotter September </w:t>
      </w:r>
      <w:r w:rsidR="0028157D" w:rsidRPr="00EC0E7A">
        <w:rPr>
          <w:rFonts w:asciiTheme="minorHAnsi" w:hAnsiTheme="minorHAnsi"/>
        </w:rPr>
        <w:t xml:space="preserve">SDG&amp;E monthly </w:t>
      </w:r>
      <w:r w:rsidRPr="00EC0E7A">
        <w:rPr>
          <w:rFonts w:asciiTheme="minorHAnsi" w:hAnsiTheme="minorHAnsi"/>
        </w:rPr>
        <w:t xml:space="preserve">system peak day for a 1-in-10 weather year, estimated impacts equal </w:t>
      </w:r>
      <w:r w:rsidR="00EC0E7A" w:rsidRPr="00EC0E7A">
        <w:rPr>
          <w:rFonts w:asciiTheme="minorHAnsi" w:hAnsiTheme="minorHAnsi"/>
        </w:rPr>
        <w:t>14.6</w:t>
      </w:r>
      <w:r w:rsidRPr="00EC0E7A">
        <w:rPr>
          <w:rFonts w:asciiTheme="minorHAnsi" w:hAnsiTheme="minorHAnsi"/>
        </w:rPr>
        <w:t xml:space="preserve"> MW and </w:t>
      </w:r>
      <w:r w:rsidR="00C96D23">
        <w:rPr>
          <w:rFonts w:asciiTheme="minorHAnsi" w:hAnsiTheme="minorHAnsi"/>
        </w:rPr>
        <w:t>3.2</w:t>
      </w:r>
      <w:r w:rsidRPr="00EC0E7A">
        <w:rPr>
          <w:rFonts w:asciiTheme="minorHAnsi" w:hAnsiTheme="minorHAnsi"/>
        </w:rPr>
        <w:t xml:space="preserve"> MW respectively, fo</w:t>
      </w:r>
      <w:r w:rsidR="00EC0E7A" w:rsidRPr="00EC0E7A">
        <w:rPr>
          <w:rFonts w:asciiTheme="minorHAnsi" w:hAnsiTheme="minorHAnsi"/>
        </w:rPr>
        <w:t xml:space="preserve">r a total load reduction of </w:t>
      </w:r>
      <w:r w:rsidR="00C96D23">
        <w:rPr>
          <w:rFonts w:asciiTheme="minorHAnsi" w:hAnsiTheme="minorHAnsi"/>
        </w:rPr>
        <w:t>17.8</w:t>
      </w:r>
      <w:r w:rsidRPr="00EC0E7A">
        <w:rPr>
          <w:rFonts w:asciiTheme="minorHAnsi" w:hAnsiTheme="minorHAnsi"/>
        </w:rPr>
        <w:t xml:space="preserve"> MW for </w:t>
      </w:r>
      <w:r w:rsidRPr="00A101B7">
        <w:rPr>
          <w:rFonts w:asciiTheme="minorHAnsi" w:hAnsiTheme="minorHAnsi"/>
        </w:rPr>
        <w:t>the entire program</w:t>
      </w:r>
      <w:r w:rsidR="00F4688A" w:rsidRPr="00A101B7">
        <w:rPr>
          <w:rFonts w:asciiTheme="minorHAnsi" w:hAnsiTheme="minorHAnsi"/>
        </w:rPr>
        <w:t xml:space="preserve">. </w:t>
      </w:r>
    </w:p>
    <w:p w:rsidR="00DC317B" w:rsidRPr="00DC317B" w:rsidRDefault="00DC317B" w:rsidP="000B462B">
      <w:pPr>
        <w:pStyle w:val="BodyParagraph"/>
        <w:rPr>
          <w:rFonts w:asciiTheme="minorHAnsi" w:hAnsiTheme="minorHAnsi"/>
        </w:rPr>
      </w:pPr>
      <w:r w:rsidRPr="00A101B7">
        <w:rPr>
          <w:rFonts w:asciiTheme="minorHAnsi" w:hAnsiTheme="minorHAnsi"/>
        </w:rPr>
        <w:t xml:space="preserve">As Summer Saver enters its final year of contracted operation with Comverge as an important demand resource in the San Diego region, Nexant recommends that SDG&amp;E consider the following change to </w:t>
      </w:r>
      <w:r w:rsidRPr="00DC317B">
        <w:t xml:space="preserve">the program’s operational activities as SDG&amp;E moves forward to repower Summer Saver for 2017 and beyond or prepare for a successor load control program. </w:t>
      </w:r>
    </w:p>
    <w:p w:rsidR="00DC317B" w:rsidRPr="00DC317B" w:rsidRDefault="00DC317B" w:rsidP="00891423">
      <w:pPr>
        <w:pStyle w:val="BodyBeforeBullet"/>
        <w:numPr>
          <w:ilvl w:val="0"/>
          <w:numId w:val="15"/>
        </w:numPr>
        <w:rPr>
          <w:rFonts w:asciiTheme="minorHAnsi" w:hAnsiTheme="minorHAnsi"/>
        </w:rPr>
      </w:pPr>
      <w:r w:rsidRPr="00891423">
        <w:rPr>
          <w:rFonts w:asciiTheme="minorHAnsi" w:hAnsiTheme="minorHAnsi"/>
        </w:rPr>
        <w:t>L</w:t>
      </w:r>
      <w:r w:rsidR="00A101B7" w:rsidRPr="00891423">
        <w:rPr>
          <w:rFonts w:asciiTheme="minorHAnsi" w:hAnsiTheme="minorHAnsi"/>
        </w:rPr>
        <w:t xml:space="preserve">oad impacts for 2015 </w:t>
      </w:r>
      <w:r w:rsidRPr="00891423">
        <w:rPr>
          <w:rFonts w:asciiTheme="minorHAnsi" w:hAnsiTheme="minorHAnsi"/>
        </w:rPr>
        <w:t xml:space="preserve">continue in a trend since 2014 of lower load impacts than those that were observed in prior program years, 2010 through 2013. </w:t>
      </w:r>
      <w:r w:rsidRPr="00DC317B">
        <w:rPr>
          <w:rFonts w:asciiTheme="minorHAnsi" w:hAnsiTheme="minorHAnsi"/>
        </w:rPr>
        <w:t xml:space="preserve">The program should consider implementing an enrollment screen to only bring or retain residential customers to the program that show the presence of cooling load available for load shed during program event hours. </w:t>
      </w:r>
    </w:p>
    <w:p w:rsidR="009855CB" w:rsidRDefault="009855CB" w:rsidP="009A50A3">
      <w:pPr>
        <w:pStyle w:val="BodyBeforeBullet"/>
        <w:spacing w:after="240"/>
        <w:rPr>
          <w:rFonts w:asciiTheme="minorHAnsi" w:hAnsiTheme="minorHAnsi"/>
        </w:rPr>
      </w:pPr>
    </w:p>
    <w:p w:rsidR="00064993" w:rsidRPr="00C04432" w:rsidRDefault="00064993">
      <w:pPr>
        <w:rPr>
          <w:rFonts w:ascii="Arial" w:eastAsia="Times New Roman" w:hAnsi="Arial" w:cs="Arial"/>
          <w:color w:val="1C1C1C"/>
          <w:szCs w:val="21"/>
          <w:highlight w:val="yellow"/>
        </w:rPr>
      </w:pPr>
      <w:r w:rsidRPr="00C04432">
        <w:rPr>
          <w:highlight w:val="yellow"/>
        </w:rPr>
        <w:br w:type="page"/>
      </w:r>
    </w:p>
    <w:p w:rsidR="000B462B" w:rsidRPr="00983B31" w:rsidRDefault="000B462B" w:rsidP="000B462B">
      <w:pPr>
        <w:pStyle w:val="Heading1"/>
      </w:pPr>
      <w:bookmarkStart w:id="6" w:name="_Toc349548892"/>
      <w:bookmarkStart w:id="7" w:name="_Toc350953022"/>
      <w:bookmarkStart w:id="8" w:name="_Toc383698782"/>
      <w:bookmarkStart w:id="9" w:name="_Toc446323529"/>
      <w:r w:rsidRPr="00983B31">
        <w:t>Introduction and Program Summary</w:t>
      </w:r>
      <w:bookmarkEnd w:id="6"/>
      <w:bookmarkEnd w:id="7"/>
      <w:bookmarkEnd w:id="8"/>
      <w:bookmarkEnd w:id="9"/>
    </w:p>
    <w:p w:rsidR="000B462B" w:rsidRPr="00983B31" w:rsidRDefault="00B641A9" w:rsidP="000B462B">
      <w:pPr>
        <w:pStyle w:val="BodyParagraph"/>
        <w:rPr>
          <w:rFonts w:asciiTheme="minorHAnsi" w:hAnsiTheme="minorHAnsi"/>
        </w:rPr>
      </w:pPr>
      <w:r w:rsidRPr="00983B31">
        <w:rPr>
          <w:rFonts w:asciiTheme="minorHAnsi" w:hAnsiTheme="minorHAnsi"/>
        </w:rPr>
        <w:t xml:space="preserve">The </w:t>
      </w:r>
      <w:r w:rsidR="000B462B" w:rsidRPr="00983B31">
        <w:rPr>
          <w:rFonts w:asciiTheme="minorHAnsi" w:hAnsiTheme="minorHAnsi"/>
        </w:rPr>
        <w:t xml:space="preserve">Summer Saver program is a </w:t>
      </w:r>
      <w:r w:rsidRPr="00983B31">
        <w:rPr>
          <w:rFonts w:asciiTheme="minorHAnsi" w:hAnsiTheme="minorHAnsi"/>
        </w:rPr>
        <w:t xml:space="preserve">San Diego Gas and Electric Co. (SDG&amp;E) </w:t>
      </w:r>
      <w:r w:rsidR="000B462B" w:rsidRPr="00983B31">
        <w:rPr>
          <w:rFonts w:asciiTheme="minorHAnsi" w:hAnsiTheme="minorHAnsi"/>
        </w:rPr>
        <w:t>deman</w:t>
      </w:r>
      <w:r w:rsidRPr="00983B31">
        <w:rPr>
          <w:rFonts w:asciiTheme="minorHAnsi" w:hAnsiTheme="minorHAnsi"/>
        </w:rPr>
        <w:t>d response resource based on central air conditioning (CAC)</w:t>
      </w:r>
      <w:r w:rsidR="000B462B" w:rsidRPr="00983B31">
        <w:rPr>
          <w:rFonts w:asciiTheme="minorHAnsi" w:hAnsiTheme="minorHAnsi"/>
        </w:rPr>
        <w:t xml:space="preserve"> load control</w:t>
      </w:r>
      <w:r w:rsidR="00F4688A" w:rsidRPr="00983B31">
        <w:rPr>
          <w:rFonts w:asciiTheme="minorHAnsi" w:hAnsiTheme="minorHAnsi"/>
        </w:rPr>
        <w:t xml:space="preserve">. </w:t>
      </w:r>
      <w:r w:rsidR="000B462B" w:rsidRPr="00983B31">
        <w:rPr>
          <w:rFonts w:asciiTheme="minorHAnsi" w:hAnsiTheme="minorHAnsi"/>
        </w:rPr>
        <w:t>It is implemented through an agreement between SDG&amp;E and Alternative Energy Resources (AER), a subsidiary of Comverge, Inc.,</w:t>
      </w:r>
      <w:r w:rsidR="000B462B" w:rsidRPr="00983B31">
        <w:rPr>
          <w:rStyle w:val="FootnoteReference"/>
          <w:rFonts w:asciiTheme="minorHAnsi" w:hAnsiTheme="minorHAnsi"/>
        </w:rPr>
        <w:footnoteReference w:id="2"/>
      </w:r>
      <w:r w:rsidR="000B462B" w:rsidRPr="00983B31">
        <w:rPr>
          <w:rFonts w:asciiTheme="minorHAnsi" w:hAnsiTheme="minorHAnsi"/>
        </w:rPr>
        <w:t xml:space="preserve"> and is expected to continue to be implemented at SDG&amp;E through </w:t>
      </w:r>
      <w:r w:rsidR="00983B31" w:rsidRPr="00983B31">
        <w:rPr>
          <w:rFonts w:asciiTheme="minorHAnsi" w:hAnsiTheme="minorHAnsi"/>
        </w:rPr>
        <w:t>2016</w:t>
      </w:r>
      <w:r w:rsidR="00F4688A" w:rsidRPr="00983B31">
        <w:rPr>
          <w:rFonts w:asciiTheme="minorHAnsi" w:hAnsiTheme="minorHAnsi"/>
        </w:rPr>
        <w:t xml:space="preserve">. </w:t>
      </w:r>
      <w:r w:rsidRPr="00983B31">
        <w:rPr>
          <w:rFonts w:asciiTheme="minorHAnsi" w:hAnsiTheme="minorHAnsi"/>
        </w:rPr>
        <w:t>This</w:t>
      </w:r>
      <w:r w:rsidR="00D00E14" w:rsidRPr="00983B31">
        <w:rPr>
          <w:rFonts w:asciiTheme="minorHAnsi" w:hAnsiTheme="minorHAnsi"/>
        </w:rPr>
        <w:t> </w:t>
      </w:r>
      <w:r w:rsidR="002C0EFB" w:rsidRPr="00983B31">
        <w:rPr>
          <w:rFonts w:asciiTheme="minorHAnsi" w:hAnsiTheme="minorHAnsi"/>
        </w:rPr>
        <w:t>report provides 2015</w:t>
      </w:r>
      <w:r w:rsidR="000B462B" w:rsidRPr="00983B31">
        <w:rPr>
          <w:rFonts w:asciiTheme="minorHAnsi" w:hAnsiTheme="minorHAnsi"/>
        </w:rPr>
        <w:t xml:space="preserve"> ex post l</w:t>
      </w:r>
      <w:r w:rsidR="00FF4CB3" w:rsidRPr="00983B31">
        <w:rPr>
          <w:rFonts w:asciiTheme="minorHAnsi" w:hAnsiTheme="minorHAnsi"/>
        </w:rPr>
        <w:t xml:space="preserve">oad impact estimates and </w:t>
      </w:r>
      <w:r w:rsidR="000B462B" w:rsidRPr="00983B31">
        <w:rPr>
          <w:rFonts w:asciiTheme="minorHAnsi" w:hAnsiTheme="minorHAnsi"/>
        </w:rPr>
        <w:t>ex ante</w:t>
      </w:r>
      <w:r w:rsidR="00065CBB" w:rsidRPr="00983B31">
        <w:rPr>
          <w:rFonts w:asciiTheme="minorHAnsi" w:hAnsiTheme="minorHAnsi"/>
        </w:rPr>
        <w:t xml:space="preserve"> load impact estimates for</w:t>
      </w:r>
      <w:r w:rsidR="00D00E14" w:rsidRPr="00983B31">
        <w:rPr>
          <w:rFonts w:asciiTheme="minorHAnsi" w:hAnsiTheme="minorHAnsi"/>
        </w:rPr>
        <w:t> </w:t>
      </w:r>
      <w:r w:rsidR="00065CBB" w:rsidRPr="00983B31">
        <w:rPr>
          <w:rFonts w:asciiTheme="minorHAnsi" w:hAnsiTheme="minorHAnsi"/>
        </w:rPr>
        <w:t xml:space="preserve">an </w:t>
      </w:r>
      <w:r w:rsidR="00C05749" w:rsidRPr="00983B31">
        <w:rPr>
          <w:rFonts w:asciiTheme="minorHAnsi" w:hAnsiTheme="minorHAnsi"/>
        </w:rPr>
        <w:t>11</w:t>
      </w:r>
      <w:r w:rsidR="000B462B" w:rsidRPr="00983B31">
        <w:rPr>
          <w:rFonts w:asciiTheme="minorHAnsi" w:hAnsiTheme="minorHAnsi"/>
        </w:rPr>
        <w:t>-year forecast horizon (201</w:t>
      </w:r>
      <w:r w:rsidR="002C0EFB" w:rsidRPr="00983B31">
        <w:rPr>
          <w:rFonts w:asciiTheme="minorHAnsi" w:hAnsiTheme="minorHAnsi"/>
        </w:rPr>
        <w:t>6</w:t>
      </w:r>
      <w:r w:rsidR="000B462B" w:rsidRPr="00983B31">
        <w:rPr>
          <w:rFonts w:asciiTheme="minorHAnsi" w:hAnsiTheme="minorHAnsi"/>
        </w:rPr>
        <w:t>–202</w:t>
      </w:r>
      <w:r w:rsidR="002C0EFB" w:rsidRPr="00983B31">
        <w:rPr>
          <w:rFonts w:asciiTheme="minorHAnsi" w:hAnsiTheme="minorHAnsi"/>
        </w:rPr>
        <w:t>6</w:t>
      </w:r>
      <w:r w:rsidR="000B462B" w:rsidRPr="00983B31">
        <w:rPr>
          <w:rFonts w:asciiTheme="minorHAnsi" w:hAnsiTheme="minorHAnsi"/>
        </w:rPr>
        <w:t>)</w:t>
      </w:r>
      <w:r w:rsidR="002C0EFB" w:rsidRPr="00983B31">
        <w:rPr>
          <w:rFonts w:asciiTheme="minorHAnsi" w:hAnsiTheme="minorHAnsi"/>
        </w:rPr>
        <w:t xml:space="preserve"> as required by</w:t>
      </w:r>
      <w:r w:rsidR="009855CB">
        <w:rPr>
          <w:rFonts w:asciiTheme="minorHAnsi" w:hAnsiTheme="minorHAnsi"/>
        </w:rPr>
        <w:t> </w:t>
      </w:r>
      <w:r w:rsidR="002C0EFB" w:rsidRPr="00983B31">
        <w:rPr>
          <w:rFonts w:asciiTheme="minorHAnsi" w:hAnsiTheme="minorHAnsi"/>
        </w:rPr>
        <w:t>the California Public Utilities Commission (CPUC) Load Impact Protocols</w:t>
      </w:r>
      <w:r w:rsidR="009855CB" w:rsidRPr="00983B31">
        <w:rPr>
          <w:rFonts w:asciiTheme="minorHAnsi" w:hAnsiTheme="minorHAnsi"/>
        </w:rPr>
        <w:t>,</w:t>
      </w:r>
      <w:r w:rsidR="002C0EFB" w:rsidRPr="00983B31">
        <w:rPr>
          <w:rStyle w:val="FootnoteReference"/>
          <w:rFonts w:asciiTheme="minorHAnsi" w:hAnsiTheme="minorHAnsi"/>
        </w:rPr>
        <w:footnoteReference w:id="3"/>
      </w:r>
      <w:r w:rsidR="002C0EFB" w:rsidRPr="00983B31">
        <w:rPr>
          <w:rFonts w:asciiTheme="minorHAnsi" w:hAnsiTheme="minorHAnsi"/>
        </w:rPr>
        <w:t xml:space="preserve"> even though the program may not continue</w:t>
      </w:r>
      <w:r w:rsidR="00983B31" w:rsidRPr="00983B31">
        <w:rPr>
          <w:rFonts w:asciiTheme="minorHAnsi" w:hAnsiTheme="minorHAnsi"/>
        </w:rPr>
        <w:t xml:space="preserve"> in its current form beyond 2016</w:t>
      </w:r>
      <w:r w:rsidR="000B462B" w:rsidRPr="00983B31">
        <w:rPr>
          <w:rFonts w:asciiTheme="minorHAnsi" w:hAnsiTheme="minorHAnsi"/>
        </w:rPr>
        <w:t>.</w:t>
      </w:r>
    </w:p>
    <w:p w:rsidR="000B462B" w:rsidRPr="00983B31" w:rsidRDefault="000B462B" w:rsidP="000B462B">
      <w:pPr>
        <w:pStyle w:val="BodyParagraph"/>
        <w:rPr>
          <w:rFonts w:asciiTheme="minorHAnsi" w:hAnsiTheme="minorHAnsi"/>
        </w:rPr>
      </w:pPr>
      <w:r w:rsidRPr="00983B31">
        <w:rPr>
          <w:rFonts w:asciiTheme="minorHAnsi" w:hAnsiTheme="minorHAnsi"/>
        </w:rPr>
        <w:t xml:space="preserve">The Summer Saver program </w:t>
      </w:r>
      <w:r w:rsidR="00DC317B">
        <w:rPr>
          <w:rFonts w:asciiTheme="minorHAnsi" w:hAnsiTheme="minorHAnsi"/>
        </w:rPr>
        <w:t xml:space="preserve">is classified as a day-of demand response program and </w:t>
      </w:r>
      <w:r w:rsidRPr="00983B31">
        <w:rPr>
          <w:rFonts w:asciiTheme="minorHAnsi" w:hAnsiTheme="minorHAnsi"/>
        </w:rPr>
        <w:t>is available to both residential and nonresidential customers, where eligible nonresidential customer</w:t>
      </w:r>
      <w:r w:rsidR="00B641A9" w:rsidRPr="00983B31">
        <w:rPr>
          <w:rFonts w:asciiTheme="minorHAnsi" w:hAnsiTheme="minorHAnsi"/>
        </w:rPr>
        <w:t>s are subject to a demand limit; o</w:t>
      </w:r>
      <w:r w:rsidRPr="00983B31">
        <w:rPr>
          <w:rFonts w:asciiTheme="minorHAnsi" w:hAnsiTheme="minorHAnsi"/>
        </w:rPr>
        <w:t>nly those nonresidential customers with average monthly peak demand up to a maximum of 100 kW over a 12</w:t>
      </w:r>
      <w:r w:rsidR="009855CB">
        <w:rPr>
          <w:rFonts w:asciiTheme="minorHAnsi" w:hAnsiTheme="minorHAnsi"/>
        </w:rPr>
        <w:t xml:space="preserve"> </w:t>
      </w:r>
      <w:r w:rsidRPr="00983B31">
        <w:rPr>
          <w:rFonts w:asciiTheme="minorHAnsi" w:hAnsiTheme="minorHAnsi"/>
        </w:rPr>
        <w:t>month period may participate</w:t>
      </w:r>
      <w:r w:rsidR="00F4688A" w:rsidRPr="00983B31">
        <w:rPr>
          <w:rFonts w:asciiTheme="minorHAnsi" w:hAnsiTheme="minorHAnsi"/>
        </w:rPr>
        <w:t xml:space="preserve">. </w:t>
      </w:r>
      <w:r w:rsidRPr="00983B31">
        <w:rPr>
          <w:rFonts w:asciiTheme="minorHAnsi" w:hAnsiTheme="minorHAnsi"/>
        </w:rPr>
        <w:t>Summer Saver events may only be called during the months of May through October</w:t>
      </w:r>
      <w:r w:rsidR="00F4688A" w:rsidRPr="00983B31">
        <w:rPr>
          <w:rFonts w:asciiTheme="minorHAnsi" w:hAnsiTheme="minorHAnsi"/>
        </w:rPr>
        <w:t xml:space="preserve">. </w:t>
      </w:r>
      <w:r w:rsidR="00FF4CB3" w:rsidRPr="00983B31">
        <w:rPr>
          <w:rFonts w:asciiTheme="minorHAnsi" w:hAnsiTheme="minorHAnsi"/>
        </w:rPr>
        <w:t>Load control e</w:t>
      </w:r>
      <w:r w:rsidRPr="00983B31">
        <w:rPr>
          <w:rFonts w:asciiTheme="minorHAnsi" w:hAnsiTheme="minorHAnsi"/>
        </w:rPr>
        <w:t>vents m</w:t>
      </w:r>
      <w:r w:rsidR="00FF4CB3" w:rsidRPr="00983B31">
        <w:rPr>
          <w:rFonts w:asciiTheme="minorHAnsi" w:hAnsiTheme="minorHAnsi"/>
        </w:rPr>
        <w:t>ust run for at least two hours but may also not run for more than four hours</w:t>
      </w:r>
      <w:r w:rsidR="006E1FA2" w:rsidRPr="00983B31">
        <w:rPr>
          <w:rFonts w:asciiTheme="minorHAnsi" w:hAnsiTheme="minorHAnsi"/>
        </w:rPr>
        <w:t>. Participants</w:t>
      </w:r>
      <w:r w:rsidR="00C53613" w:rsidRPr="00983B31">
        <w:rPr>
          <w:rFonts w:asciiTheme="minorHAnsi" w:hAnsiTheme="minorHAnsi"/>
        </w:rPr>
        <w:t>’</w:t>
      </w:r>
      <w:r w:rsidR="006E1FA2" w:rsidRPr="00983B31">
        <w:rPr>
          <w:rFonts w:asciiTheme="minorHAnsi" w:hAnsiTheme="minorHAnsi"/>
        </w:rPr>
        <w:t xml:space="preserve"> </w:t>
      </w:r>
      <w:r w:rsidR="00905F9C" w:rsidRPr="00983B31">
        <w:rPr>
          <w:rFonts w:asciiTheme="minorHAnsi" w:hAnsiTheme="minorHAnsi"/>
        </w:rPr>
        <w:t xml:space="preserve">air conditioners </w:t>
      </w:r>
      <w:r w:rsidR="006E1FA2" w:rsidRPr="00983B31">
        <w:rPr>
          <w:rFonts w:asciiTheme="minorHAnsi" w:hAnsiTheme="minorHAnsi"/>
        </w:rPr>
        <w:t>cannot be c</w:t>
      </w:r>
      <w:r w:rsidR="00905F9C" w:rsidRPr="00983B31">
        <w:rPr>
          <w:rFonts w:asciiTheme="minorHAnsi" w:hAnsiTheme="minorHAnsi"/>
        </w:rPr>
        <w:t>ycled</w:t>
      </w:r>
      <w:r w:rsidR="006E1FA2" w:rsidRPr="00983B31">
        <w:rPr>
          <w:rFonts w:asciiTheme="minorHAnsi" w:hAnsiTheme="minorHAnsi"/>
        </w:rPr>
        <w:t xml:space="preserve"> for more than four hours in</w:t>
      </w:r>
      <w:r w:rsidR="00C05749" w:rsidRPr="00983B31">
        <w:rPr>
          <w:rFonts w:asciiTheme="minorHAnsi" w:hAnsiTheme="minorHAnsi"/>
        </w:rPr>
        <w:t> </w:t>
      </w:r>
      <w:r w:rsidR="006E1FA2" w:rsidRPr="00983B31">
        <w:rPr>
          <w:rFonts w:asciiTheme="minorHAnsi" w:hAnsiTheme="minorHAnsi"/>
        </w:rPr>
        <w:t>any event day and events cannot</w:t>
      </w:r>
      <w:r w:rsidRPr="00983B31">
        <w:rPr>
          <w:rFonts w:asciiTheme="minorHAnsi" w:hAnsiTheme="minorHAnsi"/>
        </w:rPr>
        <w:t xml:space="preserve"> be </w:t>
      </w:r>
      <w:r w:rsidR="006E1FA2" w:rsidRPr="00983B31">
        <w:rPr>
          <w:rFonts w:asciiTheme="minorHAnsi" w:hAnsiTheme="minorHAnsi"/>
        </w:rPr>
        <w:t>triggered</w:t>
      </w:r>
      <w:r w:rsidRPr="00983B31">
        <w:rPr>
          <w:rFonts w:asciiTheme="minorHAnsi" w:hAnsiTheme="minorHAnsi"/>
        </w:rPr>
        <w:t xml:space="preserve"> for more than 40 hours per month or 120 hours per year</w:t>
      </w:r>
      <w:r w:rsidR="00F4688A" w:rsidRPr="00983B31">
        <w:rPr>
          <w:rFonts w:asciiTheme="minorHAnsi" w:hAnsiTheme="minorHAnsi"/>
        </w:rPr>
        <w:t xml:space="preserve">. </w:t>
      </w:r>
      <w:r w:rsidRPr="00983B31">
        <w:rPr>
          <w:rFonts w:asciiTheme="minorHAnsi" w:hAnsiTheme="minorHAnsi"/>
        </w:rPr>
        <w:t>Load control events can occur on weekends but not on holidays and c</w:t>
      </w:r>
      <w:r w:rsidR="006E1FA2" w:rsidRPr="00983B31">
        <w:rPr>
          <w:rFonts w:asciiTheme="minorHAnsi" w:hAnsiTheme="minorHAnsi"/>
        </w:rPr>
        <w:t xml:space="preserve">annot be called more than three </w:t>
      </w:r>
      <w:r w:rsidRPr="00983B31">
        <w:rPr>
          <w:rFonts w:asciiTheme="minorHAnsi" w:hAnsiTheme="minorHAnsi"/>
        </w:rPr>
        <w:t>days in any calendar week</w:t>
      </w:r>
      <w:r w:rsidR="00F4688A" w:rsidRPr="00983B31">
        <w:rPr>
          <w:rFonts w:asciiTheme="minorHAnsi" w:hAnsiTheme="minorHAnsi"/>
        </w:rPr>
        <w:t xml:space="preserve">. </w:t>
      </w:r>
      <w:r w:rsidRPr="00983B31">
        <w:rPr>
          <w:rFonts w:asciiTheme="minorHAnsi" w:hAnsiTheme="minorHAnsi"/>
        </w:rPr>
        <w:t xml:space="preserve">These </w:t>
      </w:r>
      <w:r w:rsidR="006E1FA2" w:rsidRPr="00983B31">
        <w:rPr>
          <w:rFonts w:asciiTheme="minorHAnsi" w:hAnsiTheme="minorHAnsi"/>
        </w:rPr>
        <w:t xml:space="preserve">program </w:t>
      </w:r>
      <w:r w:rsidRPr="00983B31">
        <w:rPr>
          <w:rFonts w:asciiTheme="minorHAnsi" w:hAnsiTheme="minorHAnsi"/>
        </w:rPr>
        <w:t>rules apply to both residential and nonresidential customers alike</w:t>
      </w:r>
      <w:r w:rsidR="00F4688A" w:rsidRPr="00983B31">
        <w:rPr>
          <w:rFonts w:asciiTheme="minorHAnsi" w:hAnsiTheme="minorHAnsi"/>
        </w:rPr>
        <w:t xml:space="preserve">. </w:t>
      </w:r>
    </w:p>
    <w:p w:rsidR="000B462B" w:rsidRPr="00983B31" w:rsidRDefault="000B462B" w:rsidP="00064993">
      <w:pPr>
        <w:pStyle w:val="BodyBeforeBullet"/>
        <w:rPr>
          <w:rFonts w:asciiTheme="minorHAnsi" w:hAnsiTheme="minorHAnsi"/>
        </w:rPr>
      </w:pPr>
      <w:r w:rsidRPr="00983B31">
        <w:rPr>
          <w:rFonts w:asciiTheme="minorHAnsi" w:hAnsiTheme="minorHAnsi"/>
        </w:rPr>
        <w:t>There are two enrollment options for both residential and nonresidential participants</w:t>
      </w:r>
      <w:r w:rsidR="00F4688A" w:rsidRPr="00983B31">
        <w:rPr>
          <w:rFonts w:asciiTheme="minorHAnsi" w:hAnsiTheme="minorHAnsi"/>
        </w:rPr>
        <w:t xml:space="preserve">. </w:t>
      </w:r>
      <w:r w:rsidRPr="00983B31">
        <w:rPr>
          <w:rFonts w:asciiTheme="minorHAnsi" w:hAnsiTheme="minorHAnsi"/>
        </w:rPr>
        <w:t xml:space="preserve">Residential customers can choose to have their CAC </w:t>
      </w:r>
      <w:proofErr w:type="gramStart"/>
      <w:r w:rsidRPr="00983B31">
        <w:rPr>
          <w:rFonts w:asciiTheme="minorHAnsi" w:hAnsiTheme="minorHAnsi"/>
        </w:rPr>
        <w:t>units</w:t>
      </w:r>
      <w:proofErr w:type="gramEnd"/>
      <w:r w:rsidRPr="00983B31">
        <w:rPr>
          <w:rFonts w:asciiTheme="minorHAnsi" w:hAnsiTheme="minorHAnsi"/>
        </w:rPr>
        <w:t xml:space="preserve"> cycled 50% or 100% of the time during an event</w:t>
      </w:r>
      <w:r w:rsidR="00F4688A" w:rsidRPr="00983B31">
        <w:rPr>
          <w:rFonts w:asciiTheme="minorHAnsi" w:hAnsiTheme="minorHAnsi"/>
        </w:rPr>
        <w:t xml:space="preserve">. </w:t>
      </w:r>
      <w:r w:rsidRPr="00983B31">
        <w:rPr>
          <w:rFonts w:asciiTheme="minorHAnsi" w:hAnsiTheme="minorHAnsi"/>
        </w:rPr>
        <w:t xml:space="preserve">The incentive paid for each option varies; the 50% cycling option pays $11.50 per ton per year of CAC capacity and </w:t>
      </w:r>
      <w:r w:rsidR="00983B31" w:rsidRPr="00983B31">
        <w:rPr>
          <w:rFonts w:asciiTheme="minorHAnsi" w:hAnsiTheme="minorHAnsi"/>
        </w:rPr>
        <w:t>the 100% cycling option pays $30</w:t>
      </w:r>
      <w:r w:rsidRPr="00983B31">
        <w:rPr>
          <w:rFonts w:asciiTheme="minorHAnsi" w:hAnsiTheme="minorHAnsi"/>
        </w:rPr>
        <w:t xml:space="preserve"> per ton per year</w:t>
      </w:r>
      <w:r w:rsidR="00F4688A" w:rsidRPr="00983B31">
        <w:rPr>
          <w:rFonts w:asciiTheme="minorHAnsi" w:hAnsiTheme="minorHAnsi"/>
        </w:rPr>
        <w:t xml:space="preserve">. </w:t>
      </w:r>
      <w:r w:rsidRPr="00983B31">
        <w:rPr>
          <w:rFonts w:asciiTheme="minorHAnsi" w:hAnsiTheme="minorHAnsi"/>
        </w:rPr>
        <w:t>A residential customer with a four</w:t>
      </w:r>
      <w:r w:rsidR="009855CB">
        <w:rPr>
          <w:rFonts w:asciiTheme="minorHAnsi" w:hAnsiTheme="minorHAnsi"/>
        </w:rPr>
        <w:noBreakHyphen/>
      </w:r>
      <w:r w:rsidRPr="00983B31">
        <w:rPr>
          <w:rFonts w:asciiTheme="minorHAnsi" w:hAnsiTheme="minorHAnsi"/>
        </w:rPr>
        <w:t>ton</w:t>
      </w:r>
      <w:r w:rsidR="009855CB">
        <w:rPr>
          <w:rFonts w:asciiTheme="minorHAnsi" w:hAnsiTheme="minorHAnsi"/>
        </w:rPr>
        <w:t> </w:t>
      </w:r>
      <w:r w:rsidRPr="00983B31">
        <w:rPr>
          <w:rFonts w:asciiTheme="minorHAnsi" w:hAnsiTheme="minorHAnsi"/>
        </w:rPr>
        <w:t xml:space="preserve">CAC unit would be paid the following </w:t>
      </w:r>
      <w:r w:rsidR="00905F9C" w:rsidRPr="00983B31">
        <w:rPr>
          <w:rFonts w:asciiTheme="minorHAnsi" w:hAnsiTheme="minorHAnsi"/>
        </w:rPr>
        <w:t xml:space="preserve">in the form of </w:t>
      </w:r>
      <w:r w:rsidR="006E1FA2" w:rsidRPr="00983B31">
        <w:rPr>
          <w:rFonts w:asciiTheme="minorHAnsi" w:hAnsiTheme="minorHAnsi"/>
        </w:rPr>
        <w:t>an annual credit on their SDG&amp;E bill</w:t>
      </w:r>
      <w:r w:rsidRPr="00983B31">
        <w:rPr>
          <w:rFonts w:asciiTheme="minorHAnsi" w:hAnsiTheme="minorHAnsi"/>
        </w:rPr>
        <w:t>:</w:t>
      </w:r>
    </w:p>
    <w:p w:rsidR="000B462B" w:rsidRPr="00983B31" w:rsidRDefault="000B462B" w:rsidP="00D00E14">
      <w:pPr>
        <w:pStyle w:val="Bullets"/>
        <w:rPr>
          <w:rFonts w:asciiTheme="minorHAnsi" w:hAnsiTheme="minorHAnsi"/>
        </w:rPr>
      </w:pPr>
      <w:r w:rsidRPr="00983B31">
        <w:rPr>
          <w:rFonts w:asciiTheme="minorHAnsi" w:hAnsiTheme="minorHAnsi"/>
        </w:rPr>
        <w:t xml:space="preserve">$46 for 50% cycling; or </w:t>
      </w:r>
    </w:p>
    <w:p w:rsidR="000B462B" w:rsidRPr="00983B31" w:rsidRDefault="00983B31" w:rsidP="00D00E14">
      <w:pPr>
        <w:pStyle w:val="BulletLast"/>
        <w:rPr>
          <w:rFonts w:asciiTheme="minorHAnsi" w:hAnsiTheme="minorHAnsi"/>
        </w:rPr>
      </w:pPr>
      <w:r w:rsidRPr="00983B31">
        <w:rPr>
          <w:rFonts w:asciiTheme="minorHAnsi" w:hAnsiTheme="minorHAnsi"/>
        </w:rPr>
        <w:t>$120</w:t>
      </w:r>
      <w:r w:rsidR="000B462B" w:rsidRPr="00983B31">
        <w:rPr>
          <w:rFonts w:asciiTheme="minorHAnsi" w:hAnsiTheme="minorHAnsi"/>
        </w:rPr>
        <w:t xml:space="preserve"> for 100% cycling.</w:t>
      </w:r>
    </w:p>
    <w:p w:rsidR="000B462B" w:rsidRPr="00983B31" w:rsidRDefault="000B462B" w:rsidP="00064993">
      <w:pPr>
        <w:pStyle w:val="BodyBeforeBullet"/>
        <w:rPr>
          <w:rFonts w:asciiTheme="minorHAnsi" w:hAnsiTheme="minorHAnsi"/>
        </w:rPr>
      </w:pPr>
      <w:r w:rsidRPr="00983B31">
        <w:rPr>
          <w:rFonts w:asciiTheme="minorHAnsi" w:hAnsiTheme="minorHAnsi"/>
        </w:rPr>
        <w:t>Nonresidential customers have the option of choosing 30% or 50% cycling</w:t>
      </w:r>
      <w:r w:rsidR="00F4688A" w:rsidRPr="00983B31">
        <w:rPr>
          <w:rFonts w:asciiTheme="minorHAnsi" w:hAnsiTheme="minorHAnsi"/>
        </w:rPr>
        <w:t xml:space="preserve">. </w:t>
      </w:r>
      <w:r w:rsidRPr="00983B31">
        <w:rPr>
          <w:rFonts w:asciiTheme="minorHAnsi" w:hAnsiTheme="minorHAnsi"/>
        </w:rPr>
        <w:t>The incentive payment for 30% cycling is $9 per ton per year and $15 per ton per year for the 50% cycling option</w:t>
      </w:r>
      <w:r w:rsidR="00F4688A" w:rsidRPr="00983B31">
        <w:rPr>
          <w:rFonts w:asciiTheme="minorHAnsi" w:hAnsiTheme="minorHAnsi"/>
        </w:rPr>
        <w:t xml:space="preserve">. </w:t>
      </w:r>
      <w:r w:rsidRPr="00983B31">
        <w:rPr>
          <w:rFonts w:asciiTheme="minorHAnsi" w:hAnsiTheme="minorHAnsi"/>
        </w:rPr>
        <w:t>A</w:t>
      </w:r>
      <w:r w:rsidR="00C53613" w:rsidRPr="00983B31">
        <w:rPr>
          <w:rFonts w:asciiTheme="minorHAnsi" w:hAnsiTheme="minorHAnsi"/>
        </w:rPr>
        <w:t xml:space="preserve"> nonresidential customer with five tons of air conditioning </w:t>
      </w:r>
      <w:r w:rsidRPr="00983B31">
        <w:rPr>
          <w:rFonts w:asciiTheme="minorHAnsi" w:hAnsiTheme="minorHAnsi"/>
        </w:rPr>
        <w:t xml:space="preserve">would be paid the following </w:t>
      </w:r>
      <w:r w:rsidR="0052477F" w:rsidRPr="00983B31">
        <w:rPr>
          <w:rFonts w:asciiTheme="minorHAnsi" w:hAnsiTheme="minorHAnsi"/>
        </w:rPr>
        <w:t>in</w:t>
      </w:r>
      <w:r w:rsidR="00C05749" w:rsidRPr="00983B31">
        <w:rPr>
          <w:rFonts w:asciiTheme="minorHAnsi" w:hAnsiTheme="minorHAnsi"/>
        </w:rPr>
        <w:t> </w:t>
      </w:r>
      <w:r w:rsidR="0052477F" w:rsidRPr="00983B31">
        <w:rPr>
          <w:rFonts w:asciiTheme="minorHAnsi" w:hAnsiTheme="minorHAnsi"/>
        </w:rPr>
        <w:t xml:space="preserve">the form of </w:t>
      </w:r>
      <w:r w:rsidR="006E1FA2" w:rsidRPr="00983B31">
        <w:rPr>
          <w:rFonts w:asciiTheme="minorHAnsi" w:hAnsiTheme="minorHAnsi"/>
        </w:rPr>
        <w:t>an annual credit on their SDG&amp;E bill</w:t>
      </w:r>
      <w:r w:rsidRPr="00983B31">
        <w:rPr>
          <w:rFonts w:asciiTheme="minorHAnsi" w:hAnsiTheme="minorHAnsi"/>
        </w:rPr>
        <w:t xml:space="preserve">: </w:t>
      </w:r>
    </w:p>
    <w:p w:rsidR="000B462B" w:rsidRPr="00983B31" w:rsidRDefault="00C53613" w:rsidP="00D00E14">
      <w:pPr>
        <w:pStyle w:val="Bullets"/>
        <w:rPr>
          <w:rFonts w:asciiTheme="minorHAnsi" w:hAnsiTheme="minorHAnsi"/>
        </w:rPr>
      </w:pPr>
      <w:r w:rsidRPr="00983B31">
        <w:rPr>
          <w:rFonts w:asciiTheme="minorHAnsi" w:hAnsiTheme="minorHAnsi"/>
        </w:rPr>
        <w:t>$45</w:t>
      </w:r>
      <w:r w:rsidR="000B462B" w:rsidRPr="00983B31">
        <w:rPr>
          <w:rFonts w:asciiTheme="minorHAnsi" w:hAnsiTheme="minorHAnsi"/>
        </w:rPr>
        <w:t xml:space="preserve"> for 30% cycling; or</w:t>
      </w:r>
    </w:p>
    <w:p w:rsidR="000B462B" w:rsidRPr="00983B31" w:rsidRDefault="00C53613" w:rsidP="00D00E14">
      <w:pPr>
        <w:pStyle w:val="BulletLast"/>
        <w:rPr>
          <w:rFonts w:asciiTheme="minorHAnsi" w:hAnsiTheme="minorHAnsi"/>
        </w:rPr>
      </w:pPr>
      <w:r w:rsidRPr="00983B31">
        <w:rPr>
          <w:rFonts w:asciiTheme="minorHAnsi" w:hAnsiTheme="minorHAnsi"/>
        </w:rPr>
        <w:t>$75</w:t>
      </w:r>
      <w:r w:rsidR="000B462B" w:rsidRPr="00983B31">
        <w:rPr>
          <w:rFonts w:asciiTheme="minorHAnsi" w:hAnsiTheme="minorHAnsi"/>
        </w:rPr>
        <w:t xml:space="preserve"> for 50% cycling.</w:t>
      </w:r>
    </w:p>
    <w:p w:rsidR="000B462B" w:rsidRPr="00983B31" w:rsidRDefault="000B462B" w:rsidP="000B462B">
      <w:pPr>
        <w:pStyle w:val="BodyParagraph"/>
        <w:rPr>
          <w:rFonts w:asciiTheme="minorHAnsi" w:hAnsiTheme="minorHAnsi"/>
        </w:rPr>
      </w:pPr>
      <w:r w:rsidRPr="00983B31">
        <w:rPr>
          <w:rFonts w:asciiTheme="minorHAnsi" w:hAnsiTheme="minorHAnsi"/>
        </w:rPr>
        <w:t>Prior to 2013, Summer Saver offered two additional options regarding the days of the week when an event can be called</w:t>
      </w:r>
      <w:r w:rsidR="00C05749" w:rsidRPr="00983B31">
        <w:rPr>
          <w:rFonts w:asciiTheme="minorHAnsi" w:hAnsiTheme="minorHAnsi" w:cs="Arial"/>
        </w:rPr>
        <w:t>—</w:t>
      </w:r>
      <w:r w:rsidRPr="00983B31">
        <w:rPr>
          <w:rFonts w:asciiTheme="minorHAnsi" w:hAnsiTheme="minorHAnsi"/>
        </w:rPr>
        <w:t>only weekdays or both on weekdays and weekends</w:t>
      </w:r>
      <w:r w:rsidR="00F4688A" w:rsidRPr="00983B31">
        <w:rPr>
          <w:rFonts w:asciiTheme="minorHAnsi" w:hAnsiTheme="minorHAnsi"/>
        </w:rPr>
        <w:t xml:space="preserve">. </w:t>
      </w:r>
      <w:r w:rsidRPr="00983B31">
        <w:rPr>
          <w:rFonts w:asciiTheme="minorHAnsi" w:hAnsiTheme="minorHAnsi"/>
        </w:rPr>
        <w:t>In 2013, all</w:t>
      </w:r>
      <w:r w:rsidR="00D00E14" w:rsidRPr="00983B31">
        <w:rPr>
          <w:rFonts w:asciiTheme="minorHAnsi" w:hAnsiTheme="minorHAnsi"/>
        </w:rPr>
        <w:t> </w:t>
      </w:r>
      <w:r w:rsidRPr="00983B31">
        <w:rPr>
          <w:rFonts w:asciiTheme="minorHAnsi" w:hAnsiTheme="minorHAnsi"/>
        </w:rPr>
        <w:t>participants taking the five-day option were co</w:t>
      </w:r>
      <w:r w:rsidR="0067707F" w:rsidRPr="00983B31">
        <w:rPr>
          <w:rFonts w:asciiTheme="minorHAnsi" w:hAnsiTheme="minorHAnsi"/>
        </w:rPr>
        <w:t>nverted to the seven-day option.</w:t>
      </w:r>
    </w:p>
    <w:p w:rsidR="000B462B" w:rsidRDefault="000B462B" w:rsidP="000B462B">
      <w:pPr>
        <w:pStyle w:val="BodyParagraph"/>
        <w:rPr>
          <w:rFonts w:asciiTheme="minorHAnsi" w:hAnsiTheme="minorHAnsi"/>
        </w:rPr>
      </w:pPr>
      <w:r w:rsidRPr="00983B31">
        <w:rPr>
          <w:rFonts w:asciiTheme="minorHAnsi" w:hAnsiTheme="minorHAnsi"/>
        </w:rPr>
        <w:t xml:space="preserve">Enrollment in the Summer Saver program </w:t>
      </w:r>
      <w:r w:rsidR="00983B31" w:rsidRPr="00983B31">
        <w:rPr>
          <w:rFonts w:asciiTheme="minorHAnsi" w:hAnsiTheme="minorHAnsi"/>
        </w:rPr>
        <w:t>as of September 2015</w:t>
      </w:r>
      <w:r w:rsidR="00C53613" w:rsidRPr="00983B31">
        <w:rPr>
          <w:rFonts w:asciiTheme="minorHAnsi" w:hAnsiTheme="minorHAnsi"/>
        </w:rPr>
        <w:t xml:space="preserve"> </w:t>
      </w:r>
      <w:r w:rsidRPr="00983B31">
        <w:rPr>
          <w:rFonts w:asciiTheme="minorHAnsi" w:hAnsiTheme="minorHAnsi"/>
        </w:rPr>
        <w:t>is summarized in Table 2-1</w:t>
      </w:r>
      <w:r w:rsidR="00F4688A" w:rsidRPr="00983B31">
        <w:rPr>
          <w:rFonts w:asciiTheme="minorHAnsi" w:hAnsiTheme="minorHAnsi"/>
        </w:rPr>
        <w:t xml:space="preserve">. </w:t>
      </w:r>
      <w:r w:rsidRPr="00983B31">
        <w:rPr>
          <w:rFonts w:asciiTheme="minorHAnsi" w:hAnsiTheme="minorHAnsi"/>
        </w:rPr>
        <w:t>Total</w:t>
      </w:r>
      <w:r w:rsidR="00C05749" w:rsidRPr="00983B31">
        <w:rPr>
          <w:rFonts w:asciiTheme="minorHAnsi" w:hAnsiTheme="minorHAnsi"/>
        </w:rPr>
        <w:t> </w:t>
      </w:r>
      <w:r w:rsidRPr="00983B31">
        <w:rPr>
          <w:rFonts w:asciiTheme="minorHAnsi" w:hAnsiTheme="minorHAnsi"/>
        </w:rPr>
        <w:t>enrollment</w:t>
      </w:r>
      <w:r w:rsidR="009855CB">
        <w:rPr>
          <w:rFonts w:asciiTheme="minorHAnsi" w:hAnsiTheme="minorHAnsi"/>
        </w:rPr>
        <w:t>—</w:t>
      </w:r>
      <w:r w:rsidRPr="00983B31">
        <w:rPr>
          <w:rFonts w:asciiTheme="minorHAnsi" w:hAnsiTheme="minorHAnsi"/>
        </w:rPr>
        <w:t>as measured by number of customers, number of devices</w:t>
      </w:r>
      <w:r w:rsidR="00C05749" w:rsidRPr="00983B31">
        <w:rPr>
          <w:rFonts w:asciiTheme="minorHAnsi" w:hAnsiTheme="minorHAnsi"/>
        </w:rPr>
        <w:t>,</w:t>
      </w:r>
      <w:r w:rsidRPr="00983B31">
        <w:rPr>
          <w:rFonts w:asciiTheme="minorHAnsi" w:hAnsiTheme="minorHAnsi"/>
        </w:rPr>
        <w:t xml:space="preserve"> and air conditioning capaci</w:t>
      </w:r>
      <w:r w:rsidR="009F1576" w:rsidRPr="00983B31">
        <w:rPr>
          <w:rFonts w:asciiTheme="minorHAnsi" w:hAnsiTheme="minorHAnsi"/>
        </w:rPr>
        <w:t>ty (measured in ton</w:t>
      </w:r>
      <w:r w:rsidR="00983B31" w:rsidRPr="00983B31">
        <w:rPr>
          <w:rFonts w:asciiTheme="minorHAnsi" w:hAnsiTheme="minorHAnsi"/>
        </w:rPr>
        <w:t>s)</w:t>
      </w:r>
      <w:r w:rsidR="009855CB">
        <w:rPr>
          <w:rFonts w:asciiTheme="minorHAnsi" w:hAnsiTheme="minorHAnsi"/>
        </w:rPr>
        <w:t>—</w:t>
      </w:r>
      <w:r w:rsidR="00983B31" w:rsidRPr="00983B31">
        <w:rPr>
          <w:rFonts w:asciiTheme="minorHAnsi" w:hAnsiTheme="minorHAnsi"/>
        </w:rPr>
        <w:t>has decreased since fall 2014, continuing a decline in enrollment that was</w:t>
      </w:r>
      <w:r w:rsidR="00B15268">
        <w:rPr>
          <w:rFonts w:asciiTheme="minorHAnsi" w:hAnsiTheme="minorHAnsi"/>
        </w:rPr>
        <w:t> </w:t>
      </w:r>
      <w:r w:rsidR="00983B31" w:rsidRPr="00983B31">
        <w:rPr>
          <w:rFonts w:asciiTheme="minorHAnsi" w:hAnsiTheme="minorHAnsi"/>
        </w:rPr>
        <w:t>seen in 2014 over 2013 enrollments</w:t>
      </w:r>
      <w:r w:rsidR="00F4688A" w:rsidRPr="00983B31">
        <w:rPr>
          <w:rFonts w:asciiTheme="minorHAnsi" w:hAnsiTheme="minorHAnsi"/>
        </w:rPr>
        <w:t xml:space="preserve">. </w:t>
      </w:r>
      <w:r w:rsidR="00983B31" w:rsidRPr="00983B31">
        <w:rPr>
          <w:rFonts w:asciiTheme="minorHAnsi" w:hAnsiTheme="minorHAnsi"/>
        </w:rPr>
        <w:t>As of September 2015, there were 26</w:t>
      </w:r>
      <w:r w:rsidRPr="00983B31">
        <w:rPr>
          <w:rFonts w:asciiTheme="minorHAnsi" w:hAnsiTheme="minorHAnsi"/>
        </w:rPr>
        <w:t>,</w:t>
      </w:r>
      <w:r w:rsidR="00983B31" w:rsidRPr="00983B31">
        <w:rPr>
          <w:rFonts w:asciiTheme="minorHAnsi" w:hAnsiTheme="minorHAnsi"/>
        </w:rPr>
        <w:t>386</w:t>
      </w:r>
      <w:r w:rsidRPr="00983B31">
        <w:rPr>
          <w:rFonts w:asciiTheme="minorHAnsi" w:eastAsia="Times New Roman" w:hAnsiTheme="minorHAnsi" w:cs="Arial"/>
          <w:color w:val="000000"/>
          <w:szCs w:val="18"/>
        </w:rPr>
        <w:t xml:space="preserve"> </w:t>
      </w:r>
      <w:r w:rsidRPr="00983B31">
        <w:rPr>
          <w:rFonts w:asciiTheme="minorHAnsi" w:hAnsiTheme="minorHAnsi"/>
        </w:rPr>
        <w:t>customers enrolled in the program, w</w:t>
      </w:r>
      <w:r w:rsidR="008237F1" w:rsidRPr="00983B31">
        <w:rPr>
          <w:rFonts w:asciiTheme="minorHAnsi" w:hAnsiTheme="minorHAnsi"/>
        </w:rPr>
        <w:t>hich in aggregate represents 1</w:t>
      </w:r>
      <w:r w:rsidR="00983B31" w:rsidRPr="00983B31">
        <w:rPr>
          <w:rFonts w:asciiTheme="minorHAnsi" w:hAnsiTheme="minorHAnsi"/>
        </w:rPr>
        <w:t>35</w:t>
      </w:r>
      <w:r w:rsidRPr="00983B31">
        <w:rPr>
          <w:rFonts w:asciiTheme="minorHAnsi" w:hAnsiTheme="minorHAnsi"/>
        </w:rPr>
        <w:t>,</w:t>
      </w:r>
      <w:r w:rsidR="00983B31" w:rsidRPr="00983B31">
        <w:rPr>
          <w:rFonts w:asciiTheme="minorHAnsi" w:hAnsiTheme="minorHAnsi"/>
        </w:rPr>
        <w:t>252</w:t>
      </w:r>
      <w:r w:rsidRPr="00983B31">
        <w:rPr>
          <w:rFonts w:asciiTheme="minorHAnsi" w:hAnsiTheme="minorHAnsi"/>
        </w:rPr>
        <w:t xml:space="preserve"> to</w:t>
      </w:r>
      <w:r w:rsidR="008237F1" w:rsidRPr="00983B31">
        <w:rPr>
          <w:rFonts w:asciiTheme="minorHAnsi" w:hAnsiTheme="minorHAnsi"/>
        </w:rPr>
        <w:t>ns of CAC capacity</w:t>
      </w:r>
      <w:r w:rsidR="00F4688A" w:rsidRPr="00983B31">
        <w:rPr>
          <w:rFonts w:asciiTheme="minorHAnsi" w:hAnsiTheme="minorHAnsi"/>
        </w:rPr>
        <w:t xml:space="preserve">. </w:t>
      </w:r>
      <w:r w:rsidR="00983B31" w:rsidRPr="00983B31">
        <w:rPr>
          <w:rFonts w:asciiTheme="minorHAnsi" w:hAnsiTheme="minorHAnsi"/>
        </w:rPr>
        <w:t>This is a 5.1</w:t>
      </w:r>
      <w:r w:rsidRPr="00983B31">
        <w:rPr>
          <w:rFonts w:asciiTheme="minorHAnsi" w:hAnsiTheme="minorHAnsi"/>
        </w:rPr>
        <w:t xml:space="preserve">% </w:t>
      </w:r>
      <w:r w:rsidR="008237F1" w:rsidRPr="00983B31">
        <w:rPr>
          <w:rFonts w:asciiTheme="minorHAnsi" w:hAnsiTheme="minorHAnsi"/>
        </w:rPr>
        <w:t xml:space="preserve">decrease in enrolled customers and </w:t>
      </w:r>
      <w:r w:rsidR="00C05749" w:rsidRPr="00983B31">
        <w:rPr>
          <w:rFonts w:asciiTheme="minorHAnsi" w:hAnsiTheme="minorHAnsi"/>
        </w:rPr>
        <w:t xml:space="preserve">a </w:t>
      </w:r>
      <w:r w:rsidR="00983B31" w:rsidRPr="00983B31">
        <w:rPr>
          <w:rFonts w:asciiTheme="minorHAnsi" w:hAnsiTheme="minorHAnsi"/>
        </w:rPr>
        <w:t>5.1</w:t>
      </w:r>
      <w:r w:rsidR="008237F1" w:rsidRPr="00983B31">
        <w:rPr>
          <w:rFonts w:asciiTheme="minorHAnsi" w:hAnsiTheme="minorHAnsi"/>
        </w:rPr>
        <w:t>% decrease in enrolled tons relative to 201</w:t>
      </w:r>
      <w:r w:rsidR="00983B31" w:rsidRPr="00983B31">
        <w:rPr>
          <w:rFonts w:asciiTheme="minorHAnsi" w:hAnsiTheme="minorHAnsi"/>
        </w:rPr>
        <w:t>4</w:t>
      </w:r>
      <w:r w:rsidR="00F4688A" w:rsidRPr="00983B31">
        <w:rPr>
          <w:rFonts w:asciiTheme="minorHAnsi" w:hAnsiTheme="minorHAnsi"/>
        </w:rPr>
        <w:t xml:space="preserve">. </w:t>
      </w:r>
      <w:r w:rsidR="00983B31" w:rsidRPr="00983B31">
        <w:rPr>
          <w:rFonts w:asciiTheme="minorHAnsi" w:hAnsiTheme="minorHAnsi"/>
        </w:rPr>
        <w:t>About 82</w:t>
      </w:r>
      <w:r w:rsidRPr="00983B31">
        <w:rPr>
          <w:rFonts w:asciiTheme="minorHAnsi" w:hAnsiTheme="minorHAnsi"/>
        </w:rPr>
        <w:t>% of participants were residential customers who accounted for 69% of the total tons of cooling subject to control unde</w:t>
      </w:r>
      <w:r w:rsidR="008237F1" w:rsidRPr="00983B31">
        <w:rPr>
          <w:rFonts w:asciiTheme="minorHAnsi" w:hAnsiTheme="minorHAnsi"/>
        </w:rPr>
        <w:t>r</w:t>
      </w:r>
      <w:r w:rsidR="00B15268">
        <w:rPr>
          <w:rFonts w:asciiTheme="minorHAnsi" w:hAnsiTheme="minorHAnsi"/>
        </w:rPr>
        <w:t> </w:t>
      </w:r>
      <w:r w:rsidR="008237F1" w:rsidRPr="00983B31">
        <w:rPr>
          <w:rFonts w:asciiTheme="minorHAnsi" w:hAnsiTheme="minorHAnsi"/>
        </w:rPr>
        <w:t>the program</w:t>
      </w:r>
      <w:r w:rsidR="00F4688A" w:rsidRPr="00983B31">
        <w:rPr>
          <w:rFonts w:asciiTheme="minorHAnsi" w:hAnsiTheme="minorHAnsi"/>
        </w:rPr>
        <w:t xml:space="preserve">. </w:t>
      </w:r>
      <w:r w:rsidR="00983B31" w:rsidRPr="00983B31">
        <w:rPr>
          <w:rFonts w:asciiTheme="minorHAnsi" w:hAnsiTheme="minorHAnsi"/>
        </w:rPr>
        <w:t>About 57</w:t>
      </w:r>
      <w:r w:rsidRPr="00983B31">
        <w:rPr>
          <w:rFonts w:asciiTheme="minorHAnsi" w:hAnsiTheme="minorHAnsi"/>
        </w:rPr>
        <w:t>% of residential participants c</w:t>
      </w:r>
      <w:r w:rsidR="008237F1" w:rsidRPr="00983B31">
        <w:rPr>
          <w:rFonts w:asciiTheme="minorHAnsi" w:hAnsiTheme="minorHAnsi"/>
        </w:rPr>
        <w:t xml:space="preserve">hose </w:t>
      </w:r>
      <w:r w:rsidR="00983B31" w:rsidRPr="00983B31">
        <w:rPr>
          <w:rFonts w:asciiTheme="minorHAnsi" w:hAnsiTheme="minorHAnsi"/>
        </w:rPr>
        <w:t>50% cycling and 24</w:t>
      </w:r>
      <w:r w:rsidRPr="00983B31">
        <w:rPr>
          <w:rFonts w:asciiTheme="minorHAnsi" w:hAnsiTheme="minorHAnsi"/>
        </w:rPr>
        <w:t xml:space="preserve">% of </w:t>
      </w:r>
      <w:r w:rsidR="00983B31" w:rsidRPr="00983B31">
        <w:rPr>
          <w:rFonts w:asciiTheme="minorHAnsi" w:hAnsiTheme="minorHAnsi"/>
        </w:rPr>
        <w:t>nonresidential customers chose 3</w:t>
      </w:r>
      <w:r w:rsidRPr="00983B31">
        <w:rPr>
          <w:rFonts w:asciiTheme="minorHAnsi" w:hAnsiTheme="minorHAnsi"/>
        </w:rPr>
        <w:t>0% cycling</w:t>
      </w:r>
      <w:r w:rsidR="00B15268">
        <w:rPr>
          <w:rFonts w:asciiTheme="minorHAnsi" w:hAnsiTheme="minorHAnsi"/>
        </w:rPr>
        <w:t xml:space="preserve">, which was </w:t>
      </w:r>
      <w:r w:rsidR="00983B31" w:rsidRPr="00983B31">
        <w:rPr>
          <w:rFonts w:asciiTheme="minorHAnsi" w:hAnsiTheme="minorHAnsi"/>
        </w:rPr>
        <w:t>the lowest cycling strategies offered to those customer segments</w:t>
      </w:r>
      <w:r w:rsidR="00F4688A" w:rsidRPr="00983B31">
        <w:rPr>
          <w:rFonts w:asciiTheme="minorHAnsi" w:hAnsiTheme="minorHAnsi"/>
        </w:rPr>
        <w:t xml:space="preserve">. </w:t>
      </w:r>
      <w:r w:rsidR="00983B31" w:rsidRPr="00983B31">
        <w:rPr>
          <w:rFonts w:asciiTheme="minorHAnsi" w:hAnsiTheme="minorHAnsi"/>
        </w:rPr>
        <w:t>After holding steady around 50% for many years, the</w:t>
      </w:r>
      <w:r w:rsidR="008237F1" w:rsidRPr="00983B31">
        <w:rPr>
          <w:rFonts w:asciiTheme="minorHAnsi" w:hAnsiTheme="minorHAnsi"/>
        </w:rPr>
        <w:t xml:space="preserve"> percentage of residential customers taking the 100% cycling option has </w:t>
      </w:r>
      <w:r w:rsidR="00983B31" w:rsidRPr="00983B31">
        <w:rPr>
          <w:rFonts w:asciiTheme="minorHAnsi" w:hAnsiTheme="minorHAnsi"/>
        </w:rPr>
        <w:t>begun to decline</w:t>
      </w:r>
      <w:r w:rsidR="00B15268">
        <w:rPr>
          <w:rFonts w:asciiTheme="minorHAnsi" w:hAnsiTheme="minorHAnsi"/>
        </w:rPr>
        <w:t>—</w:t>
      </w:r>
      <w:r w:rsidR="00983B31" w:rsidRPr="00983B31">
        <w:rPr>
          <w:rFonts w:asciiTheme="minorHAnsi" w:hAnsiTheme="minorHAnsi"/>
        </w:rPr>
        <w:t xml:space="preserve">from 46% in 2014 to 43% in 2015. However, </w:t>
      </w:r>
      <w:r w:rsidR="008237F1" w:rsidRPr="00983B31">
        <w:rPr>
          <w:rFonts w:asciiTheme="minorHAnsi" w:hAnsiTheme="minorHAnsi"/>
        </w:rPr>
        <w:t xml:space="preserve">the percentage of nonresidential customers taking the 50% cycling option has consistently increased from 60% in 2010 to 72% in </w:t>
      </w:r>
      <w:proofErr w:type="gramStart"/>
      <w:r w:rsidR="008237F1" w:rsidRPr="00983B31">
        <w:rPr>
          <w:rFonts w:asciiTheme="minorHAnsi" w:hAnsiTheme="minorHAnsi"/>
        </w:rPr>
        <w:t>2014</w:t>
      </w:r>
      <w:r w:rsidR="00983B31" w:rsidRPr="00983B31">
        <w:rPr>
          <w:rFonts w:asciiTheme="minorHAnsi" w:hAnsiTheme="minorHAnsi"/>
        </w:rPr>
        <w:t>,</w:t>
      </w:r>
      <w:proofErr w:type="gramEnd"/>
      <w:r w:rsidR="00983B31" w:rsidRPr="00983B31">
        <w:rPr>
          <w:rFonts w:asciiTheme="minorHAnsi" w:hAnsiTheme="minorHAnsi"/>
        </w:rPr>
        <w:t xml:space="preserve"> and to 76% in 2015</w:t>
      </w:r>
      <w:r w:rsidR="008237F1" w:rsidRPr="00983B31">
        <w:rPr>
          <w:rFonts w:asciiTheme="minorHAnsi" w:hAnsiTheme="minorHAnsi"/>
        </w:rPr>
        <w:t>. Overall</w:t>
      </w:r>
      <w:r w:rsidR="0052477F" w:rsidRPr="00983B31">
        <w:rPr>
          <w:rFonts w:asciiTheme="minorHAnsi" w:hAnsiTheme="minorHAnsi"/>
        </w:rPr>
        <w:t>,</w:t>
      </w:r>
      <w:r w:rsidR="008237F1" w:rsidRPr="00983B31">
        <w:rPr>
          <w:rFonts w:asciiTheme="minorHAnsi" w:hAnsiTheme="minorHAnsi"/>
        </w:rPr>
        <w:t xml:space="preserve"> </w:t>
      </w:r>
      <w:r w:rsidRPr="00983B31">
        <w:rPr>
          <w:rFonts w:asciiTheme="minorHAnsi" w:hAnsiTheme="minorHAnsi"/>
        </w:rPr>
        <w:t>Summer Saver enrollmen</w:t>
      </w:r>
      <w:r w:rsidR="008237F1" w:rsidRPr="00983B31">
        <w:rPr>
          <w:rFonts w:asciiTheme="minorHAnsi" w:hAnsiTheme="minorHAnsi"/>
        </w:rPr>
        <w:t xml:space="preserve">t is expected to remain roughly </w:t>
      </w:r>
      <w:r w:rsidRPr="00983B31">
        <w:rPr>
          <w:rFonts w:asciiTheme="minorHAnsi" w:hAnsiTheme="minorHAnsi"/>
        </w:rPr>
        <w:t>constant for the remaining life of the program.</w:t>
      </w:r>
    </w:p>
    <w:p w:rsidR="009869A4" w:rsidRPr="00983B31" w:rsidRDefault="009869A4" w:rsidP="000B462B">
      <w:pPr>
        <w:pStyle w:val="BodyParagraph"/>
        <w:rPr>
          <w:rFonts w:asciiTheme="minorHAnsi" w:hAnsiTheme="minorHAnsi"/>
        </w:rPr>
      </w:pPr>
      <w:r w:rsidRPr="00983B31">
        <w:rPr>
          <w:rFonts w:asciiTheme="minorHAnsi" w:hAnsiTheme="minorHAnsi"/>
        </w:rPr>
        <w:t xml:space="preserve">In 2013, SDG&amp;E began offering Summer Saver participants the option of receiving notification of load control events by telephone. A letter </w:t>
      </w:r>
      <w:r w:rsidRPr="005367F0">
        <w:rPr>
          <w:rFonts w:asciiTheme="minorHAnsi" w:hAnsiTheme="minorHAnsi"/>
        </w:rPr>
        <w:t>announcing the availability of telephone notification was sent to</w:t>
      </w:r>
      <w:r w:rsidR="00B15268">
        <w:rPr>
          <w:rFonts w:asciiTheme="minorHAnsi" w:hAnsiTheme="minorHAnsi"/>
        </w:rPr>
        <w:t> </w:t>
      </w:r>
      <w:r w:rsidRPr="005367F0">
        <w:rPr>
          <w:rFonts w:asciiTheme="minorHAnsi" w:hAnsiTheme="minorHAnsi"/>
        </w:rPr>
        <w:t>program participants in 2013. Subsequentl</w:t>
      </w:r>
      <w:r>
        <w:rPr>
          <w:rFonts w:asciiTheme="minorHAnsi" w:hAnsiTheme="minorHAnsi"/>
        </w:rPr>
        <w:t>y, Summer Saver participants are able to</w:t>
      </w:r>
      <w:r w:rsidRPr="005367F0">
        <w:rPr>
          <w:rFonts w:asciiTheme="minorHAnsi" w:hAnsiTheme="minorHAnsi"/>
        </w:rPr>
        <w:t xml:space="preserve"> elect to receive </w:t>
      </w:r>
      <w:r>
        <w:rPr>
          <w:rFonts w:asciiTheme="minorHAnsi" w:hAnsiTheme="minorHAnsi"/>
        </w:rPr>
        <w:t xml:space="preserve">event notifications through a link on </w:t>
      </w:r>
      <w:r w:rsidRPr="005367F0">
        <w:rPr>
          <w:rFonts w:asciiTheme="minorHAnsi" w:hAnsiTheme="minorHAnsi"/>
        </w:rPr>
        <w:t>SDG&amp;E’s Summer Saver website. As of March 2016, 3,151 Summer Saver participants have signed up for event notification; nearly all of them are residential customers (less than 1% can be identified as nonresidential program participants).</w:t>
      </w:r>
    </w:p>
    <w:p w:rsidR="000B462B" w:rsidRDefault="000B462B" w:rsidP="000B462B">
      <w:pPr>
        <w:pStyle w:val="TableFigureCaption"/>
      </w:pPr>
      <w:r w:rsidRPr="009B4635">
        <w:t>Table 2-1: Summer</w:t>
      </w:r>
      <w:r w:rsidR="009F1576" w:rsidRPr="009B4635">
        <w:t xml:space="preserve"> Saver Enrollment, </w:t>
      </w:r>
      <w:r w:rsidR="009B4635">
        <w:t>September 2015</w:t>
      </w:r>
    </w:p>
    <w:tbl>
      <w:tblPr>
        <w:tblW w:w="9468" w:type="dxa"/>
        <w:tblInd w:w="93" w:type="dxa"/>
        <w:tblLook w:val="04A0" w:firstRow="1" w:lastRow="0" w:firstColumn="1" w:lastColumn="0" w:noHBand="0" w:noVBand="1"/>
      </w:tblPr>
      <w:tblGrid>
        <w:gridCol w:w="1635"/>
        <w:gridCol w:w="1350"/>
        <w:gridCol w:w="2160"/>
        <w:gridCol w:w="2610"/>
        <w:gridCol w:w="1713"/>
      </w:tblGrid>
      <w:tr w:rsidR="00C04432" w:rsidRPr="00C04432" w:rsidTr="00C04432">
        <w:trPr>
          <w:trHeight w:val="817"/>
        </w:trPr>
        <w:tc>
          <w:tcPr>
            <w:tcW w:w="1635" w:type="dxa"/>
            <w:tcBorders>
              <w:top w:val="single" w:sz="4" w:space="0" w:color="auto"/>
              <w:left w:val="single" w:sz="4" w:space="0" w:color="auto"/>
              <w:bottom w:val="single" w:sz="4" w:space="0" w:color="auto"/>
              <w:right w:val="single" w:sz="4" w:space="0" w:color="FFFFFF"/>
            </w:tcBorders>
            <w:shd w:val="clear" w:color="000000" w:fill="0070C0"/>
            <w:vAlign w:val="center"/>
            <w:hideMark/>
          </w:tcPr>
          <w:p w:rsidR="00C04432" w:rsidRPr="00C04432" w:rsidRDefault="00C04432" w:rsidP="00C04432">
            <w:pPr>
              <w:spacing w:after="0" w:line="240" w:lineRule="auto"/>
              <w:jc w:val="center"/>
              <w:rPr>
                <w:rFonts w:ascii="Calibri" w:eastAsia="Times New Roman" w:hAnsi="Calibri" w:cs="Times New Roman"/>
                <w:b/>
                <w:bCs/>
                <w:color w:val="FFFFFF"/>
                <w:sz w:val="20"/>
                <w:szCs w:val="20"/>
              </w:rPr>
            </w:pPr>
            <w:r w:rsidRPr="00C04432">
              <w:rPr>
                <w:rFonts w:ascii="Calibri" w:eastAsia="Times New Roman" w:hAnsi="Calibri" w:cs="Times New Roman"/>
                <w:b/>
                <w:bCs/>
                <w:color w:val="FFFFFF"/>
                <w:sz w:val="20"/>
                <w:szCs w:val="20"/>
              </w:rPr>
              <w:t>Customer Type</w:t>
            </w:r>
          </w:p>
        </w:tc>
        <w:tc>
          <w:tcPr>
            <w:tcW w:w="1350" w:type="dxa"/>
            <w:tcBorders>
              <w:top w:val="single" w:sz="4" w:space="0" w:color="auto"/>
              <w:left w:val="nil"/>
              <w:bottom w:val="single" w:sz="4" w:space="0" w:color="auto"/>
              <w:right w:val="nil"/>
            </w:tcBorders>
            <w:shd w:val="clear" w:color="000000" w:fill="0070C0"/>
            <w:vAlign w:val="center"/>
            <w:hideMark/>
          </w:tcPr>
          <w:p w:rsidR="00C04432" w:rsidRPr="00C04432" w:rsidRDefault="00C04432" w:rsidP="00C04432">
            <w:pPr>
              <w:spacing w:after="0" w:line="240" w:lineRule="auto"/>
              <w:jc w:val="center"/>
              <w:rPr>
                <w:rFonts w:ascii="Calibri" w:eastAsia="Times New Roman" w:hAnsi="Calibri" w:cs="Times New Roman"/>
                <w:b/>
                <w:bCs/>
                <w:color w:val="FFFFFF"/>
                <w:sz w:val="20"/>
                <w:szCs w:val="20"/>
              </w:rPr>
            </w:pPr>
            <w:r w:rsidRPr="00C04432">
              <w:rPr>
                <w:rFonts w:ascii="Calibri" w:eastAsia="Times New Roman" w:hAnsi="Calibri" w:cs="Times New Roman"/>
                <w:b/>
                <w:bCs/>
                <w:color w:val="FFFFFF"/>
                <w:sz w:val="20"/>
                <w:szCs w:val="20"/>
              </w:rPr>
              <w:t>Cycling Option</w:t>
            </w:r>
          </w:p>
        </w:tc>
        <w:tc>
          <w:tcPr>
            <w:tcW w:w="2160" w:type="dxa"/>
            <w:tcBorders>
              <w:top w:val="single" w:sz="4" w:space="0" w:color="auto"/>
              <w:left w:val="single" w:sz="4" w:space="0" w:color="FFFFFF"/>
              <w:bottom w:val="single" w:sz="4" w:space="0" w:color="auto"/>
              <w:right w:val="nil"/>
            </w:tcBorders>
            <w:shd w:val="clear" w:color="000000" w:fill="0070C0"/>
            <w:vAlign w:val="center"/>
            <w:hideMark/>
          </w:tcPr>
          <w:p w:rsidR="00C04432" w:rsidRPr="00C04432" w:rsidRDefault="00C04432" w:rsidP="00C04432">
            <w:pPr>
              <w:spacing w:after="0" w:line="240" w:lineRule="auto"/>
              <w:jc w:val="center"/>
              <w:rPr>
                <w:rFonts w:ascii="Calibri" w:eastAsia="Times New Roman" w:hAnsi="Calibri" w:cs="Times New Roman"/>
                <w:b/>
                <w:bCs/>
                <w:color w:val="FFFFFF"/>
                <w:sz w:val="20"/>
                <w:szCs w:val="20"/>
              </w:rPr>
            </w:pPr>
            <w:r w:rsidRPr="00C04432">
              <w:rPr>
                <w:rFonts w:ascii="Calibri" w:eastAsia="Times New Roman" w:hAnsi="Calibri" w:cs="Times New Roman"/>
                <w:b/>
                <w:bCs/>
                <w:color w:val="FFFFFF"/>
                <w:sz w:val="20"/>
                <w:szCs w:val="20"/>
              </w:rPr>
              <w:t>Enrolled Customers</w:t>
            </w:r>
          </w:p>
        </w:tc>
        <w:tc>
          <w:tcPr>
            <w:tcW w:w="2610" w:type="dxa"/>
            <w:tcBorders>
              <w:top w:val="single" w:sz="4" w:space="0" w:color="auto"/>
              <w:left w:val="single" w:sz="4" w:space="0" w:color="FFFFFF"/>
              <w:bottom w:val="single" w:sz="4" w:space="0" w:color="auto"/>
              <w:right w:val="nil"/>
            </w:tcBorders>
            <w:shd w:val="clear" w:color="000000" w:fill="0070C0"/>
            <w:vAlign w:val="center"/>
            <w:hideMark/>
          </w:tcPr>
          <w:p w:rsidR="00C04432" w:rsidRPr="00C04432" w:rsidRDefault="00C04432" w:rsidP="00C04432">
            <w:pPr>
              <w:spacing w:after="0" w:line="240" w:lineRule="auto"/>
              <w:jc w:val="center"/>
              <w:rPr>
                <w:rFonts w:ascii="Calibri" w:eastAsia="Times New Roman" w:hAnsi="Calibri" w:cs="Times New Roman"/>
                <w:b/>
                <w:bCs/>
                <w:color w:val="FFFFFF"/>
                <w:sz w:val="20"/>
                <w:szCs w:val="20"/>
              </w:rPr>
            </w:pPr>
            <w:r w:rsidRPr="00C04432">
              <w:rPr>
                <w:rFonts w:ascii="Calibri" w:eastAsia="Times New Roman" w:hAnsi="Calibri" w:cs="Times New Roman"/>
                <w:b/>
                <w:bCs/>
                <w:color w:val="FFFFFF"/>
                <w:sz w:val="20"/>
                <w:szCs w:val="20"/>
              </w:rPr>
              <w:t>Enrolled Control Devices</w:t>
            </w:r>
          </w:p>
        </w:tc>
        <w:tc>
          <w:tcPr>
            <w:tcW w:w="1713" w:type="dxa"/>
            <w:tcBorders>
              <w:top w:val="single" w:sz="4" w:space="0" w:color="auto"/>
              <w:left w:val="single" w:sz="4" w:space="0" w:color="FFFFFF"/>
              <w:bottom w:val="single" w:sz="4" w:space="0" w:color="auto"/>
              <w:right w:val="single" w:sz="4" w:space="0" w:color="auto"/>
            </w:tcBorders>
            <w:shd w:val="clear" w:color="000000" w:fill="0070C0"/>
            <w:vAlign w:val="center"/>
            <w:hideMark/>
          </w:tcPr>
          <w:p w:rsidR="00C04432" w:rsidRPr="00C04432" w:rsidRDefault="00C04432" w:rsidP="00C04432">
            <w:pPr>
              <w:spacing w:after="0" w:line="240" w:lineRule="auto"/>
              <w:jc w:val="center"/>
              <w:rPr>
                <w:rFonts w:ascii="Calibri" w:eastAsia="Times New Roman" w:hAnsi="Calibri" w:cs="Times New Roman"/>
                <w:b/>
                <w:bCs/>
                <w:color w:val="FFFFFF"/>
                <w:sz w:val="20"/>
                <w:szCs w:val="20"/>
              </w:rPr>
            </w:pPr>
            <w:r w:rsidRPr="00C04432">
              <w:rPr>
                <w:rFonts w:ascii="Calibri" w:eastAsia="Times New Roman" w:hAnsi="Calibri" w:cs="Times New Roman"/>
                <w:b/>
                <w:bCs/>
                <w:color w:val="FFFFFF"/>
                <w:sz w:val="20"/>
                <w:szCs w:val="20"/>
              </w:rPr>
              <w:t>Enrolled Tons</w:t>
            </w:r>
          </w:p>
        </w:tc>
      </w:tr>
      <w:tr w:rsidR="00C04432" w:rsidRPr="00C04432" w:rsidTr="00C04432">
        <w:trPr>
          <w:trHeight w:val="321"/>
        </w:trPr>
        <w:tc>
          <w:tcPr>
            <w:tcW w:w="1635"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Commercial</w:t>
            </w:r>
          </w:p>
        </w:tc>
        <w:tc>
          <w:tcPr>
            <w:tcW w:w="1350" w:type="dxa"/>
            <w:tcBorders>
              <w:top w:val="nil"/>
              <w:left w:val="nil"/>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30%</w:t>
            </w:r>
          </w:p>
        </w:tc>
        <w:tc>
          <w:tcPr>
            <w:tcW w:w="2160" w:type="dxa"/>
            <w:tcBorders>
              <w:top w:val="nil"/>
              <w:left w:val="nil"/>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1,137</w:t>
            </w:r>
          </w:p>
        </w:tc>
        <w:tc>
          <w:tcPr>
            <w:tcW w:w="2610" w:type="dxa"/>
            <w:tcBorders>
              <w:top w:val="nil"/>
              <w:left w:val="nil"/>
              <w:bottom w:val="single" w:sz="4" w:space="0" w:color="auto"/>
              <w:right w:val="single" w:sz="4" w:space="0" w:color="auto"/>
            </w:tcBorders>
            <w:shd w:val="clear" w:color="auto" w:fill="auto"/>
            <w:vAlign w:val="center"/>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3,324</w:t>
            </w:r>
          </w:p>
        </w:tc>
        <w:tc>
          <w:tcPr>
            <w:tcW w:w="1713" w:type="dxa"/>
            <w:tcBorders>
              <w:top w:val="nil"/>
              <w:left w:val="nil"/>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12,871</w:t>
            </w:r>
          </w:p>
        </w:tc>
      </w:tr>
      <w:tr w:rsidR="00C04432" w:rsidRPr="00C04432" w:rsidTr="00C04432">
        <w:trPr>
          <w:trHeight w:val="321"/>
        </w:trPr>
        <w:tc>
          <w:tcPr>
            <w:tcW w:w="1635" w:type="dxa"/>
            <w:vMerge/>
            <w:tcBorders>
              <w:top w:val="nil"/>
              <w:left w:val="single" w:sz="4" w:space="0" w:color="auto"/>
              <w:bottom w:val="single" w:sz="4" w:space="0" w:color="auto"/>
              <w:right w:val="single" w:sz="4" w:space="0" w:color="auto"/>
            </w:tcBorders>
            <w:vAlign w:val="center"/>
            <w:hideMark/>
          </w:tcPr>
          <w:p w:rsidR="00C04432" w:rsidRPr="00C04432" w:rsidRDefault="00C04432" w:rsidP="00C04432">
            <w:pPr>
              <w:spacing w:after="0" w:line="240" w:lineRule="auto"/>
              <w:rPr>
                <w:rFonts w:ascii="Calibri" w:eastAsia="Times New Roman" w:hAnsi="Calibri" w:cs="Times New Roman"/>
                <w:color w:val="000000"/>
                <w:sz w:val="20"/>
                <w:szCs w:val="20"/>
              </w:rPr>
            </w:pPr>
          </w:p>
        </w:tc>
        <w:tc>
          <w:tcPr>
            <w:tcW w:w="1350" w:type="dxa"/>
            <w:tcBorders>
              <w:top w:val="nil"/>
              <w:left w:val="nil"/>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50%</w:t>
            </w:r>
          </w:p>
        </w:tc>
        <w:tc>
          <w:tcPr>
            <w:tcW w:w="2160" w:type="dxa"/>
            <w:tcBorders>
              <w:top w:val="nil"/>
              <w:left w:val="nil"/>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3,515</w:t>
            </w:r>
          </w:p>
        </w:tc>
        <w:tc>
          <w:tcPr>
            <w:tcW w:w="2610" w:type="dxa"/>
            <w:tcBorders>
              <w:top w:val="nil"/>
              <w:left w:val="nil"/>
              <w:bottom w:val="single" w:sz="4" w:space="0" w:color="auto"/>
              <w:right w:val="single" w:sz="4" w:space="0" w:color="auto"/>
            </w:tcBorders>
            <w:shd w:val="clear" w:color="auto" w:fill="auto"/>
            <w:vAlign w:val="center"/>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7,750</w:t>
            </w:r>
          </w:p>
        </w:tc>
        <w:tc>
          <w:tcPr>
            <w:tcW w:w="1713" w:type="dxa"/>
            <w:tcBorders>
              <w:top w:val="nil"/>
              <w:left w:val="nil"/>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29,704</w:t>
            </w:r>
          </w:p>
        </w:tc>
      </w:tr>
      <w:tr w:rsidR="00C04432" w:rsidRPr="00C04432" w:rsidTr="00C04432">
        <w:trPr>
          <w:trHeight w:val="321"/>
        </w:trPr>
        <w:tc>
          <w:tcPr>
            <w:tcW w:w="1635" w:type="dxa"/>
            <w:vMerge/>
            <w:tcBorders>
              <w:top w:val="nil"/>
              <w:left w:val="single" w:sz="4" w:space="0" w:color="auto"/>
              <w:bottom w:val="single" w:sz="4" w:space="0" w:color="auto"/>
              <w:right w:val="single" w:sz="4" w:space="0" w:color="auto"/>
            </w:tcBorders>
            <w:vAlign w:val="center"/>
            <w:hideMark/>
          </w:tcPr>
          <w:p w:rsidR="00C04432" w:rsidRPr="00C04432" w:rsidRDefault="00C04432" w:rsidP="00C04432">
            <w:pPr>
              <w:spacing w:after="0" w:line="240" w:lineRule="auto"/>
              <w:rPr>
                <w:rFonts w:ascii="Calibri" w:eastAsia="Times New Roman" w:hAnsi="Calibri" w:cs="Times New Roman"/>
                <w:color w:val="000000"/>
                <w:sz w:val="20"/>
                <w:szCs w:val="20"/>
              </w:rPr>
            </w:pPr>
          </w:p>
        </w:tc>
        <w:tc>
          <w:tcPr>
            <w:tcW w:w="1350" w:type="dxa"/>
            <w:tcBorders>
              <w:top w:val="nil"/>
              <w:left w:val="nil"/>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Total</w:t>
            </w:r>
          </w:p>
        </w:tc>
        <w:tc>
          <w:tcPr>
            <w:tcW w:w="2160" w:type="dxa"/>
            <w:tcBorders>
              <w:top w:val="nil"/>
              <w:left w:val="nil"/>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4,652</w:t>
            </w:r>
          </w:p>
        </w:tc>
        <w:tc>
          <w:tcPr>
            <w:tcW w:w="2610" w:type="dxa"/>
            <w:tcBorders>
              <w:top w:val="nil"/>
              <w:left w:val="nil"/>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11,074</w:t>
            </w:r>
          </w:p>
        </w:tc>
        <w:tc>
          <w:tcPr>
            <w:tcW w:w="1713" w:type="dxa"/>
            <w:tcBorders>
              <w:top w:val="nil"/>
              <w:left w:val="nil"/>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42,575</w:t>
            </w:r>
          </w:p>
        </w:tc>
      </w:tr>
      <w:tr w:rsidR="00C04432" w:rsidRPr="00C04432" w:rsidTr="00C04432">
        <w:trPr>
          <w:trHeight w:val="321"/>
        </w:trPr>
        <w:tc>
          <w:tcPr>
            <w:tcW w:w="1635"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Residential</w:t>
            </w:r>
          </w:p>
        </w:tc>
        <w:tc>
          <w:tcPr>
            <w:tcW w:w="1350" w:type="dxa"/>
            <w:tcBorders>
              <w:top w:val="nil"/>
              <w:left w:val="nil"/>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50%</w:t>
            </w:r>
          </w:p>
        </w:tc>
        <w:tc>
          <w:tcPr>
            <w:tcW w:w="2160" w:type="dxa"/>
            <w:tcBorders>
              <w:top w:val="nil"/>
              <w:left w:val="nil"/>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12,474</w:t>
            </w:r>
          </w:p>
        </w:tc>
        <w:tc>
          <w:tcPr>
            <w:tcW w:w="2610" w:type="dxa"/>
            <w:tcBorders>
              <w:top w:val="nil"/>
              <w:left w:val="nil"/>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14,540</w:t>
            </w:r>
          </w:p>
        </w:tc>
        <w:tc>
          <w:tcPr>
            <w:tcW w:w="1713" w:type="dxa"/>
            <w:tcBorders>
              <w:top w:val="nil"/>
              <w:left w:val="nil"/>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51,053</w:t>
            </w:r>
          </w:p>
        </w:tc>
      </w:tr>
      <w:tr w:rsidR="00C04432" w:rsidRPr="00C04432" w:rsidTr="00C04432">
        <w:trPr>
          <w:trHeight w:val="321"/>
        </w:trPr>
        <w:tc>
          <w:tcPr>
            <w:tcW w:w="1635" w:type="dxa"/>
            <w:vMerge/>
            <w:tcBorders>
              <w:top w:val="nil"/>
              <w:left w:val="single" w:sz="4" w:space="0" w:color="auto"/>
              <w:bottom w:val="single" w:sz="4" w:space="0" w:color="auto"/>
              <w:right w:val="single" w:sz="4" w:space="0" w:color="auto"/>
            </w:tcBorders>
            <w:vAlign w:val="center"/>
            <w:hideMark/>
          </w:tcPr>
          <w:p w:rsidR="00C04432" w:rsidRPr="00C04432" w:rsidRDefault="00C04432" w:rsidP="00C04432">
            <w:pPr>
              <w:spacing w:after="0" w:line="240" w:lineRule="auto"/>
              <w:rPr>
                <w:rFonts w:ascii="Calibri" w:eastAsia="Times New Roman" w:hAnsi="Calibri" w:cs="Times New Roman"/>
                <w:color w:val="000000"/>
                <w:sz w:val="20"/>
                <w:szCs w:val="20"/>
              </w:rPr>
            </w:pPr>
          </w:p>
        </w:tc>
        <w:tc>
          <w:tcPr>
            <w:tcW w:w="1350" w:type="dxa"/>
            <w:tcBorders>
              <w:top w:val="nil"/>
              <w:left w:val="nil"/>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100%</w:t>
            </w:r>
          </w:p>
        </w:tc>
        <w:tc>
          <w:tcPr>
            <w:tcW w:w="2160" w:type="dxa"/>
            <w:tcBorders>
              <w:top w:val="nil"/>
              <w:left w:val="nil"/>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9,260</w:t>
            </w:r>
          </w:p>
        </w:tc>
        <w:tc>
          <w:tcPr>
            <w:tcW w:w="2610" w:type="dxa"/>
            <w:tcBorders>
              <w:top w:val="nil"/>
              <w:left w:val="nil"/>
              <w:bottom w:val="single" w:sz="4" w:space="0" w:color="auto"/>
              <w:right w:val="single" w:sz="4" w:space="0" w:color="auto"/>
            </w:tcBorders>
            <w:shd w:val="clear" w:color="auto" w:fill="auto"/>
            <w:vAlign w:val="center"/>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11,432</w:t>
            </w:r>
          </w:p>
        </w:tc>
        <w:tc>
          <w:tcPr>
            <w:tcW w:w="1713" w:type="dxa"/>
            <w:tcBorders>
              <w:top w:val="nil"/>
              <w:left w:val="nil"/>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41,623</w:t>
            </w:r>
          </w:p>
        </w:tc>
      </w:tr>
      <w:tr w:rsidR="00C04432" w:rsidRPr="00C04432" w:rsidTr="00C04432">
        <w:trPr>
          <w:trHeight w:val="321"/>
        </w:trPr>
        <w:tc>
          <w:tcPr>
            <w:tcW w:w="1635" w:type="dxa"/>
            <w:vMerge/>
            <w:tcBorders>
              <w:top w:val="nil"/>
              <w:left w:val="single" w:sz="4" w:space="0" w:color="auto"/>
              <w:bottom w:val="single" w:sz="4" w:space="0" w:color="auto"/>
              <w:right w:val="single" w:sz="4" w:space="0" w:color="auto"/>
            </w:tcBorders>
            <w:vAlign w:val="center"/>
            <w:hideMark/>
          </w:tcPr>
          <w:p w:rsidR="00C04432" w:rsidRPr="00C04432" w:rsidRDefault="00C04432" w:rsidP="00C04432">
            <w:pPr>
              <w:spacing w:after="0" w:line="240" w:lineRule="auto"/>
              <w:rPr>
                <w:rFonts w:ascii="Calibri" w:eastAsia="Times New Roman" w:hAnsi="Calibri" w:cs="Times New Roman"/>
                <w:color w:val="000000"/>
                <w:sz w:val="20"/>
                <w:szCs w:val="20"/>
              </w:rPr>
            </w:pPr>
          </w:p>
        </w:tc>
        <w:tc>
          <w:tcPr>
            <w:tcW w:w="1350" w:type="dxa"/>
            <w:tcBorders>
              <w:top w:val="nil"/>
              <w:left w:val="nil"/>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Total</w:t>
            </w:r>
          </w:p>
        </w:tc>
        <w:tc>
          <w:tcPr>
            <w:tcW w:w="2160" w:type="dxa"/>
            <w:tcBorders>
              <w:top w:val="nil"/>
              <w:left w:val="nil"/>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21,734</w:t>
            </w:r>
          </w:p>
        </w:tc>
        <w:tc>
          <w:tcPr>
            <w:tcW w:w="2610" w:type="dxa"/>
            <w:tcBorders>
              <w:top w:val="nil"/>
              <w:left w:val="nil"/>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25,972</w:t>
            </w:r>
          </w:p>
        </w:tc>
        <w:tc>
          <w:tcPr>
            <w:tcW w:w="1713" w:type="dxa"/>
            <w:tcBorders>
              <w:top w:val="nil"/>
              <w:left w:val="nil"/>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92,677</w:t>
            </w:r>
          </w:p>
        </w:tc>
      </w:tr>
      <w:tr w:rsidR="00C04432" w:rsidRPr="00C04432" w:rsidTr="00C04432">
        <w:trPr>
          <w:trHeight w:val="321"/>
        </w:trPr>
        <w:tc>
          <w:tcPr>
            <w:tcW w:w="298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b/>
                <w:bCs/>
                <w:color w:val="000000"/>
                <w:sz w:val="20"/>
                <w:szCs w:val="20"/>
              </w:rPr>
            </w:pPr>
            <w:r w:rsidRPr="00C04432">
              <w:rPr>
                <w:rFonts w:ascii="Calibri" w:eastAsia="Times New Roman" w:hAnsi="Calibri" w:cs="Times New Roman"/>
                <w:b/>
                <w:bCs/>
                <w:color w:val="000000"/>
                <w:sz w:val="20"/>
                <w:szCs w:val="20"/>
              </w:rPr>
              <w:t>Grand Total</w:t>
            </w:r>
          </w:p>
        </w:tc>
        <w:tc>
          <w:tcPr>
            <w:tcW w:w="2160" w:type="dxa"/>
            <w:tcBorders>
              <w:top w:val="nil"/>
              <w:left w:val="nil"/>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b/>
                <w:bCs/>
                <w:color w:val="000000"/>
                <w:sz w:val="20"/>
                <w:szCs w:val="20"/>
              </w:rPr>
            </w:pPr>
            <w:r w:rsidRPr="00C04432">
              <w:rPr>
                <w:rFonts w:ascii="Calibri" w:eastAsia="Times New Roman" w:hAnsi="Calibri" w:cs="Times New Roman"/>
                <w:b/>
                <w:bCs/>
                <w:color w:val="000000"/>
                <w:sz w:val="20"/>
                <w:szCs w:val="20"/>
              </w:rPr>
              <w:t>26,386</w:t>
            </w:r>
          </w:p>
        </w:tc>
        <w:tc>
          <w:tcPr>
            <w:tcW w:w="2610" w:type="dxa"/>
            <w:tcBorders>
              <w:top w:val="nil"/>
              <w:left w:val="nil"/>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b/>
                <w:bCs/>
                <w:color w:val="000000"/>
                <w:sz w:val="20"/>
                <w:szCs w:val="20"/>
              </w:rPr>
            </w:pPr>
            <w:r w:rsidRPr="00C04432">
              <w:rPr>
                <w:rFonts w:ascii="Calibri" w:eastAsia="Times New Roman" w:hAnsi="Calibri" w:cs="Times New Roman"/>
                <w:b/>
                <w:bCs/>
                <w:color w:val="000000"/>
                <w:sz w:val="20"/>
                <w:szCs w:val="20"/>
              </w:rPr>
              <w:t>37,046</w:t>
            </w:r>
          </w:p>
        </w:tc>
        <w:tc>
          <w:tcPr>
            <w:tcW w:w="1713" w:type="dxa"/>
            <w:tcBorders>
              <w:top w:val="nil"/>
              <w:left w:val="nil"/>
              <w:bottom w:val="single" w:sz="4" w:space="0" w:color="auto"/>
              <w:right w:val="single" w:sz="4" w:space="0" w:color="auto"/>
            </w:tcBorders>
            <w:shd w:val="clear" w:color="auto" w:fill="auto"/>
            <w:noWrap/>
            <w:vAlign w:val="center"/>
            <w:hideMark/>
          </w:tcPr>
          <w:p w:rsidR="00C04432" w:rsidRPr="00C04432" w:rsidRDefault="00C04432" w:rsidP="00C04432">
            <w:pPr>
              <w:spacing w:after="0" w:line="240" w:lineRule="auto"/>
              <w:jc w:val="center"/>
              <w:rPr>
                <w:rFonts w:ascii="Calibri" w:eastAsia="Times New Roman" w:hAnsi="Calibri" w:cs="Times New Roman"/>
                <w:b/>
                <w:bCs/>
                <w:color w:val="000000"/>
                <w:sz w:val="20"/>
                <w:szCs w:val="20"/>
              </w:rPr>
            </w:pPr>
            <w:r w:rsidRPr="00C04432">
              <w:rPr>
                <w:rFonts w:ascii="Calibri" w:eastAsia="Times New Roman" w:hAnsi="Calibri" w:cs="Times New Roman"/>
                <w:b/>
                <w:bCs/>
                <w:color w:val="000000"/>
                <w:sz w:val="20"/>
                <w:szCs w:val="20"/>
              </w:rPr>
              <w:t>135,252</w:t>
            </w:r>
          </w:p>
        </w:tc>
      </w:tr>
    </w:tbl>
    <w:p w:rsidR="000B462B" w:rsidRPr="00983B31" w:rsidRDefault="000B462B" w:rsidP="000B462B">
      <w:pPr>
        <w:pStyle w:val="Heading2"/>
        <w:spacing w:before="360"/>
        <w:ind w:left="547" w:hanging="547"/>
      </w:pPr>
      <w:bookmarkStart w:id="10" w:name="_Toc349548897"/>
      <w:bookmarkStart w:id="11" w:name="_Toc350953028"/>
      <w:bookmarkStart w:id="12" w:name="_Toc383698783"/>
      <w:bookmarkStart w:id="13" w:name="_Toc446323530"/>
      <w:r w:rsidRPr="00983B31">
        <w:t>Report Structure</w:t>
      </w:r>
      <w:bookmarkEnd w:id="10"/>
      <w:bookmarkEnd w:id="11"/>
      <w:bookmarkEnd w:id="12"/>
      <w:bookmarkEnd w:id="13"/>
    </w:p>
    <w:p w:rsidR="00A44BD9" w:rsidRDefault="000B462B" w:rsidP="000B462B">
      <w:pPr>
        <w:pStyle w:val="BodyParagraph"/>
        <w:rPr>
          <w:rFonts w:asciiTheme="minorHAnsi" w:hAnsiTheme="minorHAnsi"/>
        </w:rPr>
      </w:pPr>
      <w:r w:rsidRPr="00983B31">
        <w:rPr>
          <w:rFonts w:asciiTheme="minorHAnsi" w:hAnsiTheme="minorHAnsi"/>
        </w:rPr>
        <w:t>The remainder of this report is organized as follows</w:t>
      </w:r>
      <w:r w:rsidR="00F4688A" w:rsidRPr="00983B31">
        <w:rPr>
          <w:rFonts w:asciiTheme="minorHAnsi" w:hAnsiTheme="minorHAnsi"/>
        </w:rPr>
        <w:t xml:space="preserve">. </w:t>
      </w:r>
      <w:r w:rsidRPr="00983B31">
        <w:rPr>
          <w:rFonts w:asciiTheme="minorHAnsi" w:hAnsiTheme="minorHAnsi"/>
        </w:rPr>
        <w:t>Section 3 summarizes the data and methods that were used to develop ex post and ex ante load impact estimates and the validation tests that were applied to assess their accuracy</w:t>
      </w:r>
      <w:r w:rsidR="00F4688A" w:rsidRPr="00983B31">
        <w:rPr>
          <w:rFonts w:asciiTheme="minorHAnsi" w:hAnsiTheme="minorHAnsi"/>
        </w:rPr>
        <w:t xml:space="preserve">. </w:t>
      </w:r>
      <w:r w:rsidRPr="00983B31">
        <w:rPr>
          <w:rFonts w:asciiTheme="minorHAnsi" w:hAnsiTheme="minorHAnsi"/>
        </w:rPr>
        <w:t>Section 4 contains the ex post load</w:t>
      </w:r>
      <w:r w:rsidR="00D00E14" w:rsidRPr="00983B31">
        <w:rPr>
          <w:rFonts w:asciiTheme="minorHAnsi" w:hAnsiTheme="minorHAnsi"/>
        </w:rPr>
        <w:t> </w:t>
      </w:r>
      <w:r w:rsidRPr="00983B31">
        <w:rPr>
          <w:rFonts w:asciiTheme="minorHAnsi" w:hAnsiTheme="minorHAnsi"/>
        </w:rPr>
        <w:t>impact estimates and Section 5 presents the ex ante estimates</w:t>
      </w:r>
      <w:r w:rsidR="00F4688A" w:rsidRPr="00983B31">
        <w:rPr>
          <w:rFonts w:asciiTheme="minorHAnsi" w:hAnsiTheme="minorHAnsi"/>
        </w:rPr>
        <w:t xml:space="preserve">. </w:t>
      </w:r>
      <w:r w:rsidRPr="00983B31">
        <w:rPr>
          <w:rFonts w:asciiTheme="minorHAnsi" w:hAnsiTheme="minorHAnsi"/>
        </w:rPr>
        <w:t xml:space="preserve">Section 5 also provides details concerning differences between </w:t>
      </w:r>
      <w:r w:rsidR="00966448">
        <w:rPr>
          <w:rFonts w:asciiTheme="minorHAnsi" w:hAnsiTheme="minorHAnsi"/>
        </w:rPr>
        <w:t>2014 ex</w:t>
      </w:r>
      <w:r w:rsidR="00B15268">
        <w:rPr>
          <w:rFonts w:asciiTheme="minorHAnsi" w:hAnsiTheme="minorHAnsi"/>
        </w:rPr>
        <w:t> </w:t>
      </w:r>
      <w:r w:rsidR="00966448">
        <w:rPr>
          <w:rFonts w:asciiTheme="minorHAnsi" w:hAnsiTheme="minorHAnsi"/>
        </w:rPr>
        <w:t>ante load impacts and 2015 load impacts</w:t>
      </w:r>
      <w:r w:rsidR="00B15268">
        <w:rPr>
          <w:rFonts w:asciiTheme="minorHAnsi" w:hAnsiTheme="minorHAnsi"/>
        </w:rPr>
        <w:t>—</w:t>
      </w:r>
      <w:r w:rsidR="00966448">
        <w:rPr>
          <w:rFonts w:asciiTheme="minorHAnsi" w:hAnsiTheme="minorHAnsi"/>
        </w:rPr>
        <w:t xml:space="preserve">in addition to differences between </w:t>
      </w:r>
      <w:r w:rsidRPr="00983B31">
        <w:rPr>
          <w:rFonts w:asciiTheme="minorHAnsi" w:hAnsiTheme="minorHAnsi"/>
        </w:rPr>
        <w:t>ex post and ex ant</w:t>
      </w:r>
      <w:r w:rsidR="00DE6190" w:rsidRPr="00983B31">
        <w:rPr>
          <w:rFonts w:asciiTheme="minorHAnsi" w:hAnsiTheme="minorHAnsi"/>
        </w:rPr>
        <w:t>e</w:t>
      </w:r>
      <w:r w:rsidRPr="00983B31">
        <w:rPr>
          <w:rFonts w:asciiTheme="minorHAnsi" w:hAnsiTheme="minorHAnsi"/>
        </w:rPr>
        <w:t xml:space="preserve"> load impacts</w:t>
      </w:r>
      <w:r w:rsidR="00F4688A" w:rsidRPr="00983B31">
        <w:rPr>
          <w:rFonts w:asciiTheme="minorHAnsi" w:hAnsiTheme="minorHAnsi"/>
        </w:rPr>
        <w:t>.</w:t>
      </w:r>
    </w:p>
    <w:p w:rsidR="00A44BD9" w:rsidRDefault="00A44BD9">
      <w:pPr>
        <w:rPr>
          <w:color w:val="1C1C1C"/>
        </w:rPr>
      </w:pPr>
      <w:r>
        <w:br w:type="page"/>
      </w:r>
    </w:p>
    <w:p w:rsidR="000B462B" w:rsidRPr="00255645" w:rsidRDefault="000B462B" w:rsidP="000B462B">
      <w:pPr>
        <w:pStyle w:val="Heading1"/>
      </w:pPr>
      <w:bookmarkStart w:id="14" w:name="_Toc349548898"/>
      <w:bookmarkStart w:id="15" w:name="_Toc350953029"/>
      <w:bookmarkStart w:id="16" w:name="_Toc383698784"/>
      <w:bookmarkStart w:id="17" w:name="_Toc446323531"/>
      <w:r w:rsidRPr="00255645">
        <w:t>Data and Methodology</w:t>
      </w:r>
      <w:bookmarkEnd w:id="14"/>
      <w:bookmarkEnd w:id="15"/>
      <w:bookmarkEnd w:id="16"/>
      <w:bookmarkEnd w:id="17"/>
    </w:p>
    <w:p w:rsidR="000B462B" w:rsidRPr="00255645" w:rsidRDefault="000B462B" w:rsidP="00255645">
      <w:pPr>
        <w:pStyle w:val="BodyParagraph"/>
        <w:rPr>
          <w:rFonts w:asciiTheme="minorHAnsi" w:hAnsiTheme="minorHAnsi"/>
        </w:rPr>
      </w:pPr>
      <w:r w:rsidRPr="00255645">
        <w:rPr>
          <w:rFonts w:asciiTheme="minorHAnsi" w:hAnsiTheme="minorHAnsi"/>
        </w:rPr>
        <w:t>This section describes the datasets and analysis methods used to estimate load impacts for</w:t>
      </w:r>
      <w:r w:rsidR="00D00E14" w:rsidRPr="00255645">
        <w:rPr>
          <w:rFonts w:asciiTheme="minorHAnsi" w:hAnsiTheme="minorHAnsi"/>
        </w:rPr>
        <w:t> </w:t>
      </w:r>
      <w:r w:rsidRPr="00255645">
        <w:rPr>
          <w:rFonts w:asciiTheme="minorHAnsi" w:hAnsiTheme="minorHAnsi"/>
        </w:rPr>
        <w:t xml:space="preserve">each event </w:t>
      </w:r>
      <w:r w:rsidR="00255645" w:rsidRPr="00255645">
        <w:rPr>
          <w:rFonts w:asciiTheme="minorHAnsi" w:hAnsiTheme="minorHAnsi"/>
        </w:rPr>
        <w:t>in 2015</w:t>
      </w:r>
      <w:r w:rsidRPr="00255645">
        <w:rPr>
          <w:rFonts w:asciiTheme="minorHAnsi" w:hAnsiTheme="minorHAnsi"/>
        </w:rPr>
        <w:t xml:space="preserve"> and for ex ante weather and event conditions</w:t>
      </w:r>
      <w:r w:rsidR="00F4688A" w:rsidRPr="00255645">
        <w:rPr>
          <w:rFonts w:asciiTheme="minorHAnsi" w:hAnsiTheme="minorHAnsi"/>
        </w:rPr>
        <w:t xml:space="preserve">. </w:t>
      </w:r>
      <w:r w:rsidR="00E55F24" w:rsidRPr="00255645">
        <w:rPr>
          <w:rFonts w:asciiTheme="minorHAnsi" w:hAnsiTheme="minorHAnsi"/>
        </w:rPr>
        <w:t>E</w:t>
      </w:r>
      <w:r w:rsidRPr="00255645">
        <w:rPr>
          <w:rFonts w:asciiTheme="minorHAnsi" w:hAnsiTheme="minorHAnsi"/>
        </w:rPr>
        <w:t xml:space="preserve">x post </w:t>
      </w:r>
      <w:r w:rsidR="006D17E5" w:rsidRPr="00255645">
        <w:rPr>
          <w:rFonts w:asciiTheme="minorHAnsi" w:hAnsiTheme="minorHAnsi"/>
        </w:rPr>
        <w:t xml:space="preserve">results were calculated using </w:t>
      </w:r>
      <w:r w:rsidRPr="00255645">
        <w:rPr>
          <w:rFonts w:asciiTheme="minorHAnsi" w:hAnsiTheme="minorHAnsi"/>
        </w:rPr>
        <w:t>control and treatment group</w:t>
      </w:r>
      <w:r w:rsidR="006D17E5" w:rsidRPr="00255645">
        <w:rPr>
          <w:rFonts w:asciiTheme="minorHAnsi" w:hAnsiTheme="minorHAnsi"/>
        </w:rPr>
        <w:t>s</w:t>
      </w:r>
      <w:r w:rsidR="009869A4">
        <w:rPr>
          <w:rFonts w:asciiTheme="minorHAnsi" w:hAnsiTheme="minorHAnsi"/>
        </w:rPr>
        <w:t>. I</w:t>
      </w:r>
      <w:r w:rsidR="00255645" w:rsidRPr="00255645">
        <w:rPr>
          <w:rFonts w:asciiTheme="minorHAnsi" w:hAnsiTheme="minorHAnsi"/>
        </w:rPr>
        <w:t>n the case of the residential segment</w:t>
      </w:r>
      <w:r w:rsidR="009869A4">
        <w:rPr>
          <w:rFonts w:asciiTheme="minorHAnsi" w:hAnsiTheme="minorHAnsi"/>
        </w:rPr>
        <w:t xml:space="preserve"> within a randomized control trial framework, whereby with random assignment to treatment and control status and reasonably large sample sizes (2,000 residential participants), any differences in the average hourly electric loads of the treatment and</w:t>
      </w:r>
      <w:r w:rsidR="00B15268">
        <w:rPr>
          <w:rFonts w:asciiTheme="minorHAnsi" w:hAnsiTheme="minorHAnsi"/>
        </w:rPr>
        <w:t> </w:t>
      </w:r>
      <w:r w:rsidR="009869A4">
        <w:rPr>
          <w:rFonts w:asciiTheme="minorHAnsi" w:hAnsiTheme="minorHAnsi"/>
        </w:rPr>
        <w:t>control group may be reliably assumed to be due to Summer Saver load control and free of estimation bias. I</w:t>
      </w:r>
      <w:r w:rsidR="00255645" w:rsidRPr="00255645">
        <w:rPr>
          <w:rFonts w:asciiTheme="minorHAnsi" w:hAnsiTheme="minorHAnsi"/>
        </w:rPr>
        <w:t xml:space="preserve">n the case of the nonresidential segment, </w:t>
      </w:r>
      <w:r w:rsidR="00CB55BE">
        <w:rPr>
          <w:rFonts w:asciiTheme="minorHAnsi" w:hAnsiTheme="minorHAnsi"/>
        </w:rPr>
        <w:t>most</w:t>
      </w:r>
      <w:r w:rsidR="00255645" w:rsidRPr="00255645">
        <w:rPr>
          <w:rFonts w:asciiTheme="minorHAnsi" w:hAnsiTheme="minorHAnsi"/>
        </w:rPr>
        <w:t xml:space="preserve"> of the nonresidential program participants were all statistically matched to a control group of nonparticipants. </w:t>
      </w:r>
      <w:r w:rsidR="00F330C7" w:rsidRPr="00255645">
        <w:rPr>
          <w:rFonts w:asciiTheme="minorHAnsi" w:hAnsiTheme="minorHAnsi"/>
        </w:rPr>
        <w:t>The</w:t>
      </w:r>
      <w:r w:rsidR="00255645" w:rsidRPr="00255645">
        <w:rPr>
          <w:rFonts w:asciiTheme="minorHAnsi" w:hAnsiTheme="minorHAnsi"/>
        </w:rPr>
        <w:t xml:space="preserve"> ex post load impact</w:t>
      </w:r>
      <w:r w:rsidR="00B15268">
        <w:rPr>
          <w:rFonts w:asciiTheme="minorHAnsi" w:hAnsiTheme="minorHAnsi"/>
        </w:rPr>
        <w:t> </w:t>
      </w:r>
      <w:r w:rsidR="00255645" w:rsidRPr="00255645">
        <w:rPr>
          <w:rFonts w:asciiTheme="minorHAnsi" w:hAnsiTheme="minorHAnsi"/>
        </w:rPr>
        <w:t>estimate</w:t>
      </w:r>
      <w:r w:rsidRPr="00255645">
        <w:rPr>
          <w:rFonts w:asciiTheme="minorHAnsi" w:hAnsiTheme="minorHAnsi"/>
        </w:rPr>
        <w:t>s from 201</w:t>
      </w:r>
      <w:r w:rsidR="006D17E5" w:rsidRPr="00255645">
        <w:rPr>
          <w:rFonts w:asciiTheme="minorHAnsi" w:hAnsiTheme="minorHAnsi"/>
        </w:rPr>
        <w:t>0</w:t>
      </w:r>
      <w:r w:rsidRPr="00255645">
        <w:rPr>
          <w:rFonts w:asciiTheme="minorHAnsi" w:hAnsiTheme="minorHAnsi"/>
        </w:rPr>
        <w:t xml:space="preserve"> through 201</w:t>
      </w:r>
      <w:r w:rsidR="00255645" w:rsidRPr="00255645">
        <w:rPr>
          <w:rFonts w:asciiTheme="minorHAnsi" w:hAnsiTheme="minorHAnsi"/>
        </w:rPr>
        <w:t xml:space="preserve">5 </w:t>
      </w:r>
      <w:r w:rsidRPr="00255645">
        <w:rPr>
          <w:rFonts w:asciiTheme="minorHAnsi" w:hAnsiTheme="minorHAnsi"/>
        </w:rPr>
        <w:t>were used to estimate models relating temperature to load</w:t>
      </w:r>
      <w:r w:rsidR="00B15268">
        <w:rPr>
          <w:rFonts w:asciiTheme="minorHAnsi" w:hAnsiTheme="minorHAnsi"/>
        </w:rPr>
        <w:t> </w:t>
      </w:r>
      <w:r w:rsidRPr="00255645">
        <w:rPr>
          <w:rFonts w:asciiTheme="minorHAnsi" w:hAnsiTheme="minorHAnsi"/>
        </w:rPr>
        <w:t>reductions that were then used in conjunction with ex ante weather data to estimate ex ante load</w:t>
      </w:r>
      <w:r w:rsidR="00B15268">
        <w:rPr>
          <w:rFonts w:asciiTheme="minorHAnsi" w:hAnsiTheme="minorHAnsi"/>
        </w:rPr>
        <w:t> </w:t>
      </w:r>
      <w:r w:rsidRPr="00255645">
        <w:rPr>
          <w:rFonts w:asciiTheme="minorHAnsi" w:hAnsiTheme="minorHAnsi"/>
        </w:rPr>
        <w:t>impacts.</w:t>
      </w:r>
      <w:r w:rsidR="00F330C7" w:rsidRPr="00255645">
        <w:rPr>
          <w:rFonts w:asciiTheme="minorHAnsi" w:hAnsiTheme="minorHAnsi"/>
        </w:rPr>
        <w:t xml:space="preserve"> </w:t>
      </w:r>
    </w:p>
    <w:p w:rsidR="000B462B" w:rsidRPr="00D1517A" w:rsidRDefault="000B462B" w:rsidP="000B462B">
      <w:pPr>
        <w:pStyle w:val="Heading2"/>
      </w:pPr>
      <w:bookmarkStart w:id="18" w:name="_Toc349548899"/>
      <w:bookmarkStart w:id="19" w:name="_Toc350953030"/>
      <w:bookmarkStart w:id="20" w:name="_Toc383698785"/>
      <w:bookmarkStart w:id="21" w:name="_Toc446323532"/>
      <w:r w:rsidRPr="00D1517A">
        <w:t>Data</w:t>
      </w:r>
      <w:bookmarkEnd w:id="18"/>
      <w:bookmarkEnd w:id="19"/>
      <w:bookmarkEnd w:id="20"/>
      <w:bookmarkEnd w:id="21"/>
    </w:p>
    <w:p w:rsidR="000B462B" w:rsidRPr="00D1517A" w:rsidRDefault="00255645" w:rsidP="000B462B">
      <w:pPr>
        <w:pStyle w:val="BodyParagraph"/>
        <w:rPr>
          <w:rFonts w:asciiTheme="minorHAnsi" w:hAnsiTheme="minorHAnsi"/>
        </w:rPr>
      </w:pPr>
      <w:r w:rsidRPr="00D1517A">
        <w:rPr>
          <w:rFonts w:asciiTheme="minorHAnsi" w:hAnsiTheme="minorHAnsi"/>
        </w:rPr>
        <w:t>Fifteen</w:t>
      </w:r>
      <w:r w:rsidR="000B462B" w:rsidRPr="00D1517A">
        <w:rPr>
          <w:rFonts w:asciiTheme="minorHAnsi" w:hAnsiTheme="minorHAnsi"/>
        </w:rPr>
        <w:t xml:space="preserve"> Summer Saver events were called in 201</w:t>
      </w:r>
      <w:r w:rsidRPr="00D1517A">
        <w:rPr>
          <w:rFonts w:asciiTheme="minorHAnsi" w:hAnsiTheme="minorHAnsi"/>
        </w:rPr>
        <w:t>5</w:t>
      </w:r>
      <w:r w:rsidR="00F4688A" w:rsidRPr="00D1517A">
        <w:rPr>
          <w:rFonts w:asciiTheme="minorHAnsi" w:hAnsiTheme="minorHAnsi"/>
        </w:rPr>
        <w:t xml:space="preserve">. </w:t>
      </w:r>
      <w:r w:rsidR="000B462B" w:rsidRPr="00D1517A">
        <w:rPr>
          <w:rFonts w:asciiTheme="minorHAnsi" w:hAnsiTheme="minorHAnsi"/>
        </w:rPr>
        <w:t>Table 3-1 shows the date, day of week</w:t>
      </w:r>
      <w:r w:rsidR="007A08EA" w:rsidRPr="00D1517A">
        <w:rPr>
          <w:rFonts w:asciiTheme="minorHAnsi" w:hAnsiTheme="minorHAnsi"/>
        </w:rPr>
        <w:t>,</w:t>
      </w:r>
      <w:r w:rsidR="000B462B" w:rsidRPr="00D1517A">
        <w:rPr>
          <w:rFonts w:asciiTheme="minorHAnsi" w:hAnsiTheme="minorHAnsi"/>
        </w:rPr>
        <w:t xml:space="preserve"> and the start and stop time for each event</w:t>
      </w:r>
      <w:r w:rsidR="00F4688A" w:rsidRPr="00D1517A">
        <w:rPr>
          <w:rFonts w:asciiTheme="minorHAnsi" w:hAnsiTheme="minorHAnsi"/>
        </w:rPr>
        <w:t xml:space="preserve">. </w:t>
      </w:r>
      <w:r w:rsidR="000B462B" w:rsidRPr="00D1517A">
        <w:rPr>
          <w:rFonts w:asciiTheme="minorHAnsi" w:hAnsiTheme="minorHAnsi"/>
        </w:rPr>
        <w:t>All residential and nonresidential participants were called for ea</w:t>
      </w:r>
      <w:r w:rsidRPr="00D1517A">
        <w:rPr>
          <w:rFonts w:asciiTheme="minorHAnsi" w:hAnsiTheme="minorHAnsi"/>
        </w:rPr>
        <w:t xml:space="preserve">ch event, except for the </w:t>
      </w:r>
      <w:r w:rsidR="000B462B" w:rsidRPr="00D1517A">
        <w:rPr>
          <w:rFonts w:asciiTheme="minorHAnsi" w:hAnsiTheme="minorHAnsi"/>
        </w:rPr>
        <w:t xml:space="preserve">control </w:t>
      </w:r>
      <w:r w:rsidRPr="00D1517A">
        <w:rPr>
          <w:rFonts w:asciiTheme="minorHAnsi" w:hAnsiTheme="minorHAnsi"/>
        </w:rPr>
        <w:t xml:space="preserve">group </w:t>
      </w:r>
      <w:r w:rsidR="000B462B" w:rsidRPr="00D1517A">
        <w:rPr>
          <w:rFonts w:asciiTheme="minorHAnsi" w:hAnsiTheme="minorHAnsi"/>
        </w:rPr>
        <w:t>customers that were held back for measurement and evaluation purposes</w:t>
      </w:r>
      <w:r w:rsidR="00F4688A" w:rsidRPr="00D1517A">
        <w:rPr>
          <w:rFonts w:asciiTheme="minorHAnsi" w:hAnsiTheme="minorHAnsi"/>
        </w:rPr>
        <w:t xml:space="preserve">. </w:t>
      </w:r>
      <w:r w:rsidRPr="00D1517A">
        <w:rPr>
          <w:rFonts w:asciiTheme="minorHAnsi" w:hAnsiTheme="minorHAnsi"/>
        </w:rPr>
        <w:t xml:space="preserve">Three </w:t>
      </w:r>
      <w:r w:rsidR="000B462B" w:rsidRPr="00D1517A">
        <w:rPr>
          <w:rFonts w:asciiTheme="minorHAnsi" w:hAnsiTheme="minorHAnsi"/>
        </w:rPr>
        <w:t>we</w:t>
      </w:r>
      <w:r w:rsidRPr="00D1517A">
        <w:rPr>
          <w:rFonts w:asciiTheme="minorHAnsi" w:hAnsiTheme="minorHAnsi"/>
        </w:rPr>
        <w:t>ekend events were called in 2015</w:t>
      </w:r>
      <w:r w:rsidR="00F4688A" w:rsidRPr="00D1517A">
        <w:rPr>
          <w:rFonts w:asciiTheme="minorHAnsi" w:hAnsiTheme="minorHAnsi"/>
        </w:rPr>
        <w:t xml:space="preserve">. </w:t>
      </w:r>
      <w:r w:rsidR="00B15268">
        <w:rPr>
          <w:rFonts w:asciiTheme="minorHAnsi" w:hAnsiTheme="minorHAnsi"/>
        </w:rPr>
        <w:t>A</w:t>
      </w:r>
      <w:r w:rsidR="00B15268" w:rsidRPr="00D1517A">
        <w:rPr>
          <w:rFonts w:asciiTheme="minorHAnsi" w:hAnsiTheme="minorHAnsi"/>
        </w:rPr>
        <w:t xml:space="preserve">ll </w:t>
      </w:r>
      <w:r w:rsidR="000B462B" w:rsidRPr="00D1517A">
        <w:rPr>
          <w:rFonts w:asciiTheme="minorHAnsi" w:hAnsiTheme="minorHAnsi"/>
        </w:rPr>
        <w:t>Summ</w:t>
      </w:r>
      <w:r w:rsidR="00E25AA7" w:rsidRPr="00D1517A">
        <w:rPr>
          <w:rFonts w:asciiTheme="minorHAnsi" w:hAnsiTheme="minorHAnsi"/>
        </w:rPr>
        <w:t xml:space="preserve">er Saver events lasted four </w:t>
      </w:r>
      <w:r w:rsidR="000B462B" w:rsidRPr="00D1517A">
        <w:rPr>
          <w:rFonts w:asciiTheme="minorHAnsi" w:hAnsiTheme="minorHAnsi"/>
        </w:rPr>
        <w:t>hours</w:t>
      </w:r>
      <w:r w:rsidR="00E25AA7" w:rsidRPr="00D1517A">
        <w:rPr>
          <w:rFonts w:asciiTheme="minorHAnsi" w:hAnsiTheme="minorHAnsi"/>
        </w:rPr>
        <w:t xml:space="preserve"> in</w:t>
      </w:r>
      <w:r w:rsidR="00EF3F78" w:rsidRPr="00D1517A">
        <w:rPr>
          <w:rFonts w:asciiTheme="minorHAnsi" w:hAnsiTheme="minorHAnsi"/>
        </w:rPr>
        <w:t xml:space="preserve"> </w:t>
      </w:r>
      <w:r w:rsidRPr="00D1517A">
        <w:rPr>
          <w:rFonts w:asciiTheme="minorHAnsi" w:hAnsiTheme="minorHAnsi"/>
        </w:rPr>
        <w:t>2015</w:t>
      </w:r>
      <w:r w:rsidR="00CE4FFE" w:rsidRPr="00D1517A">
        <w:rPr>
          <w:rFonts w:asciiTheme="minorHAnsi" w:hAnsiTheme="minorHAnsi"/>
        </w:rPr>
        <w:t xml:space="preserve">, with </w:t>
      </w:r>
      <w:r w:rsidR="000B462B" w:rsidRPr="00D1517A">
        <w:rPr>
          <w:rFonts w:asciiTheme="minorHAnsi" w:hAnsiTheme="minorHAnsi"/>
        </w:rPr>
        <w:t xml:space="preserve">some events </w:t>
      </w:r>
      <w:r w:rsidR="00CE4FFE" w:rsidRPr="00D1517A">
        <w:rPr>
          <w:rFonts w:asciiTheme="minorHAnsi" w:hAnsiTheme="minorHAnsi"/>
        </w:rPr>
        <w:t>starting</w:t>
      </w:r>
      <w:r w:rsidR="000B462B" w:rsidRPr="00D1517A">
        <w:rPr>
          <w:rFonts w:asciiTheme="minorHAnsi" w:hAnsiTheme="minorHAnsi"/>
        </w:rPr>
        <w:t xml:space="preserve"> as early as </w:t>
      </w:r>
      <w:r w:rsidRPr="00D1517A">
        <w:rPr>
          <w:rFonts w:asciiTheme="minorHAnsi" w:hAnsiTheme="minorHAnsi"/>
        </w:rPr>
        <w:t>2 PM</w:t>
      </w:r>
      <w:r w:rsidR="00CE4FFE" w:rsidRPr="00D1517A">
        <w:rPr>
          <w:rFonts w:asciiTheme="minorHAnsi" w:hAnsiTheme="minorHAnsi"/>
        </w:rPr>
        <w:t xml:space="preserve"> </w:t>
      </w:r>
      <w:r w:rsidR="000B462B" w:rsidRPr="00D1517A">
        <w:rPr>
          <w:rFonts w:asciiTheme="minorHAnsi" w:hAnsiTheme="minorHAnsi"/>
        </w:rPr>
        <w:t xml:space="preserve">and others as late as </w:t>
      </w:r>
      <w:r w:rsidR="004D3234" w:rsidRPr="00D1517A">
        <w:rPr>
          <w:rFonts w:asciiTheme="minorHAnsi" w:hAnsiTheme="minorHAnsi"/>
        </w:rPr>
        <w:t>4</w:t>
      </w:r>
      <w:r w:rsidR="000B462B" w:rsidRPr="00D1517A">
        <w:rPr>
          <w:rFonts w:asciiTheme="minorHAnsi" w:hAnsiTheme="minorHAnsi"/>
        </w:rPr>
        <w:t xml:space="preserve"> PM.</w:t>
      </w:r>
    </w:p>
    <w:p w:rsidR="000B462B" w:rsidRDefault="006E1FA2" w:rsidP="000B462B">
      <w:pPr>
        <w:pStyle w:val="TableFigureCaption"/>
      </w:pPr>
      <w:r w:rsidRPr="00C04432">
        <w:t xml:space="preserve">Table 3-1: </w:t>
      </w:r>
      <w:r w:rsidR="000B462B" w:rsidRPr="00C04432">
        <w:t>Summary</w:t>
      </w:r>
      <w:r w:rsidRPr="00C04432">
        <w:t xml:space="preserve"> of </w:t>
      </w:r>
      <w:r w:rsidR="00255645">
        <w:t>2015</w:t>
      </w:r>
      <w:r w:rsidRPr="00C04432">
        <w:t xml:space="preserve"> Summer Saver Events</w:t>
      </w:r>
    </w:p>
    <w:tbl>
      <w:tblPr>
        <w:tblW w:w="4340" w:type="dxa"/>
        <w:jc w:val="center"/>
        <w:tblInd w:w="93" w:type="dxa"/>
        <w:tblLook w:val="04A0" w:firstRow="1" w:lastRow="0" w:firstColumn="1" w:lastColumn="0" w:noHBand="0" w:noVBand="1"/>
      </w:tblPr>
      <w:tblGrid>
        <w:gridCol w:w="1182"/>
        <w:gridCol w:w="1240"/>
        <w:gridCol w:w="960"/>
        <w:gridCol w:w="960"/>
      </w:tblGrid>
      <w:tr w:rsidR="00C04432" w:rsidRPr="00C04432" w:rsidTr="00C04432">
        <w:trPr>
          <w:trHeight w:val="300"/>
          <w:jc w:val="center"/>
        </w:trPr>
        <w:tc>
          <w:tcPr>
            <w:tcW w:w="1180" w:type="dxa"/>
            <w:vMerge w:val="restart"/>
            <w:tcBorders>
              <w:top w:val="single" w:sz="4" w:space="0" w:color="auto"/>
              <w:left w:val="single" w:sz="4" w:space="0" w:color="auto"/>
              <w:bottom w:val="single" w:sz="4" w:space="0" w:color="FFFFFF"/>
              <w:right w:val="single" w:sz="4" w:space="0" w:color="FFFFFF"/>
            </w:tcBorders>
            <w:shd w:val="clear" w:color="000000" w:fill="0070C0"/>
            <w:noWrap/>
            <w:vAlign w:val="center"/>
            <w:hideMark/>
          </w:tcPr>
          <w:p w:rsidR="00C04432" w:rsidRPr="00C04432" w:rsidRDefault="00C04432" w:rsidP="00C04432">
            <w:pPr>
              <w:spacing w:after="0" w:line="240" w:lineRule="auto"/>
              <w:jc w:val="center"/>
              <w:rPr>
                <w:rFonts w:ascii="Calibri" w:eastAsia="Times New Roman" w:hAnsi="Calibri" w:cs="Times New Roman"/>
                <w:b/>
                <w:bCs/>
                <w:color w:val="FFFFFF"/>
                <w:sz w:val="20"/>
                <w:szCs w:val="20"/>
              </w:rPr>
            </w:pPr>
            <w:r w:rsidRPr="00C04432">
              <w:rPr>
                <w:rFonts w:ascii="Calibri" w:eastAsia="Times New Roman" w:hAnsi="Calibri" w:cs="Times New Roman"/>
                <w:b/>
                <w:bCs/>
                <w:color w:val="FFFFFF"/>
                <w:sz w:val="20"/>
                <w:szCs w:val="20"/>
              </w:rPr>
              <w:t>Date</w:t>
            </w:r>
          </w:p>
        </w:tc>
        <w:tc>
          <w:tcPr>
            <w:tcW w:w="1240" w:type="dxa"/>
            <w:vMerge w:val="restart"/>
            <w:tcBorders>
              <w:top w:val="single" w:sz="4" w:space="0" w:color="auto"/>
              <w:left w:val="single" w:sz="4" w:space="0" w:color="FFFFFF"/>
              <w:bottom w:val="single" w:sz="4" w:space="0" w:color="000000"/>
              <w:right w:val="single" w:sz="4" w:space="0" w:color="FFFFFF"/>
            </w:tcBorders>
            <w:shd w:val="clear" w:color="000000" w:fill="0070C0"/>
            <w:vAlign w:val="center"/>
            <w:hideMark/>
          </w:tcPr>
          <w:p w:rsidR="00C04432" w:rsidRPr="00C04432" w:rsidRDefault="00C04432" w:rsidP="00C04432">
            <w:pPr>
              <w:spacing w:after="0" w:line="240" w:lineRule="auto"/>
              <w:jc w:val="center"/>
              <w:rPr>
                <w:rFonts w:ascii="Calibri" w:eastAsia="Times New Roman" w:hAnsi="Calibri" w:cs="Times New Roman"/>
                <w:b/>
                <w:bCs/>
                <w:color w:val="FFFFFF"/>
                <w:sz w:val="20"/>
                <w:szCs w:val="20"/>
              </w:rPr>
            </w:pPr>
            <w:r w:rsidRPr="00C04432">
              <w:rPr>
                <w:rFonts w:ascii="Calibri" w:eastAsia="Times New Roman" w:hAnsi="Calibri" w:cs="Times New Roman"/>
                <w:b/>
                <w:bCs/>
                <w:color w:val="FFFFFF"/>
                <w:sz w:val="20"/>
                <w:szCs w:val="20"/>
              </w:rPr>
              <w:t>Day of Week</w:t>
            </w:r>
          </w:p>
        </w:tc>
        <w:tc>
          <w:tcPr>
            <w:tcW w:w="960" w:type="dxa"/>
            <w:vMerge w:val="restart"/>
            <w:tcBorders>
              <w:top w:val="single" w:sz="4" w:space="0" w:color="auto"/>
              <w:left w:val="single" w:sz="4" w:space="0" w:color="FFFFFF"/>
              <w:bottom w:val="nil"/>
              <w:right w:val="single" w:sz="4" w:space="0" w:color="FFFFFF"/>
            </w:tcBorders>
            <w:shd w:val="clear" w:color="000000" w:fill="0070C0"/>
            <w:noWrap/>
            <w:vAlign w:val="center"/>
            <w:hideMark/>
          </w:tcPr>
          <w:p w:rsidR="00C04432" w:rsidRPr="00C04432" w:rsidRDefault="00C04432" w:rsidP="00C04432">
            <w:pPr>
              <w:spacing w:after="0" w:line="240" w:lineRule="auto"/>
              <w:jc w:val="center"/>
              <w:rPr>
                <w:rFonts w:ascii="Calibri" w:eastAsia="Times New Roman" w:hAnsi="Calibri" w:cs="Times New Roman"/>
                <w:b/>
                <w:bCs/>
                <w:color w:val="FFFFFF"/>
                <w:sz w:val="20"/>
                <w:szCs w:val="20"/>
              </w:rPr>
            </w:pPr>
            <w:r w:rsidRPr="00C04432">
              <w:rPr>
                <w:rFonts w:ascii="Calibri" w:eastAsia="Times New Roman" w:hAnsi="Calibri" w:cs="Times New Roman"/>
                <w:b/>
                <w:bCs/>
                <w:color w:val="FFFFFF"/>
                <w:sz w:val="20"/>
                <w:szCs w:val="20"/>
              </w:rPr>
              <w:t>Start Time</w:t>
            </w:r>
          </w:p>
        </w:tc>
        <w:tc>
          <w:tcPr>
            <w:tcW w:w="960" w:type="dxa"/>
            <w:vMerge w:val="restart"/>
            <w:tcBorders>
              <w:top w:val="single" w:sz="4" w:space="0" w:color="auto"/>
              <w:left w:val="single" w:sz="4" w:space="0" w:color="FFFFFF"/>
              <w:bottom w:val="single" w:sz="4" w:space="0" w:color="000000"/>
              <w:right w:val="single" w:sz="4" w:space="0" w:color="auto"/>
            </w:tcBorders>
            <w:shd w:val="clear" w:color="000000" w:fill="0070C0"/>
            <w:vAlign w:val="center"/>
            <w:hideMark/>
          </w:tcPr>
          <w:p w:rsidR="00C04432" w:rsidRPr="00C04432" w:rsidRDefault="00C04432" w:rsidP="00C04432">
            <w:pPr>
              <w:spacing w:after="0" w:line="240" w:lineRule="auto"/>
              <w:jc w:val="center"/>
              <w:rPr>
                <w:rFonts w:ascii="Calibri" w:eastAsia="Times New Roman" w:hAnsi="Calibri" w:cs="Times New Roman"/>
                <w:b/>
                <w:bCs/>
                <w:color w:val="FFFFFF"/>
                <w:sz w:val="20"/>
                <w:szCs w:val="20"/>
              </w:rPr>
            </w:pPr>
            <w:r w:rsidRPr="00C04432">
              <w:rPr>
                <w:rFonts w:ascii="Calibri" w:eastAsia="Times New Roman" w:hAnsi="Calibri" w:cs="Times New Roman"/>
                <w:b/>
                <w:bCs/>
                <w:color w:val="FFFFFF"/>
                <w:sz w:val="20"/>
                <w:szCs w:val="20"/>
              </w:rPr>
              <w:t>End Time</w:t>
            </w:r>
          </w:p>
        </w:tc>
      </w:tr>
      <w:tr w:rsidR="00C04432" w:rsidRPr="00C04432" w:rsidTr="00C04432">
        <w:trPr>
          <w:trHeight w:val="300"/>
          <w:jc w:val="center"/>
        </w:trPr>
        <w:tc>
          <w:tcPr>
            <w:tcW w:w="1180" w:type="dxa"/>
            <w:vMerge/>
            <w:tcBorders>
              <w:top w:val="single" w:sz="4" w:space="0" w:color="auto"/>
              <w:left w:val="single" w:sz="4" w:space="0" w:color="auto"/>
              <w:bottom w:val="single" w:sz="4" w:space="0" w:color="FFFFFF"/>
              <w:right w:val="single" w:sz="4" w:space="0" w:color="FFFFFF"/>
            </w:tcBorders>
            <w:vAlign w:val="center"/>
            <w:hideMark/>
          </w:tcPr>
          <w:p w:rsidR="00C04432" w:rsidRPr="00C04432" w:rsidRDefault="00C04432" w:rsidP="00C04432">
            <w:pPr>
              <w:spacing w:after="0" w:line="240" w:lineRule="auto"/>
              <w:rPr>
                <w:rFonts w:ascii="Calibri" w:eastAsia="Times New Roman" w:hAnsi="Calibri" w:cs="Times New Roman"/>
                <w:b/>
                <w:bCs/>
                <w:color w:val="FFFFFF"/>
                <w:sz w:val="20"/>
                <w:szCs w:val="20"/>
              </w:rPr>
            </w:pPr>
          </w:p>
        </w:tc>
        <w:tc>
          <w:tcPr>
            <w:tcW w:w="1240" w:type="dxa"/>
            <w:vMerge/>
            <w:tcBorders>
              <w:top w:val="single" w:sz="4" w:space="0" w:color="auto"/>
              <w:left w:val="single" w:sz="4" w:space="0" w:color="FFFFFF"/>
              <w:bottom w:val="single" w:sz="4" w:space="0" w:color="000000"/>
              <w:right w:val="single" w:sz="4" w:space="0" w:color="FFFFFF"/>
            </w:tcBorders>
            <w:vAlign w:val="center"/>
            <w:hideMark/>
          </w:tcPr>
          <w:p w:rsidR="00C04432" w:rsidRPr="00C04432" w:rsidRDefault="00C04432" w:rsidP="00C04432">
            <w:pPr>
              <w:spacing w:after="0" w:line="240" w:lineRule="auto"/>
              <w:rPr>
                <w:rFonts w:ascii="Calibri" w:eastAsia="Times New Roman" w:hAnsi="Calibri" w:cs="Times New Roman"/>
                <w:b/>
                <w:bCs/>
                <w:color w:val="FFFFFF"/>
                <w:sz w:val="20"/>
                <w:szCs w:val="20"/>
              </w:rPr>
            </w:pPr>
          </w:p>
        </w:tc>
        <w:tc>
          <w:tcPr>
            <w:tcW w:w="960" w:type="dxa"/>
            <w:vMerge/>
            <w:tcBorders>
              <w:top w:val="single" w:sz="4" w:space="0" w:color="auto"/>
              <w:left w:val="single" w:sz="4" w:space="0" w:color="FFFFFF"/>
              <w:bottom w:val="nil"/>
              <w:right w:val="single" w:sz="4" w:space="0" w:color="FFFFFF"/>
            </w:tcBorders>
            <w:vAlign w:val="center"/>
            <w:hideMark/>
          </w:tcPr>
          <w:p w:rsidR="00C04432" w:rsidRPr="00C04432" w:rsidRDefault="00C04432" w:rsidP="00C04432">
            <w:pPr>
              <w:spacing w:after="0" w:line="240" w:lineRule="auto"/>
              <w:rPr>
                <w:rFonts w:ascii="Calibri" w:eastAsia="Times New Roman" w:hAnsi="Calibri" w:cs="Times New Roman"/>
                <w:b/>
                <w:bCs/>
                <w:color w:val="FFFFFF"/>
                <w:sz w:val="20"/>
                <w:szCs w:val="20"/>
              </w:rPr>
            </w:pPr>
          </w:p>
        </w:tc>
        <w:tc>
          <w:tcPr>
            <w:tcW w:w="960" w:type="dxa"/>
            <w:vMerge/>
            <w:tcBorders>
              <w:top w:val="single" w:sz="4" w:space="0" w:color="auto"/>
              <w:left w:val="single" w:sz="4" w:space="0" w:color="FFFFFF"/>
              <w:bottom w:val="single" w:sz="4" w:space="0" w:color="000000"/>
              <w:right w:val="single" w:sz="4" w:space="0" w:color="auto"/>
            </w:tcBorders>
            <w:vAlign w:val="center"/>
            <w:hideMark/>
          </w:tcPr>
          <w:p w:rsidR="00C04432" w:rsidRPr="00C04432" w:rsidRDefault="00C04432" w:rsidP="00C04432">
            <w:pPr>
              <w:spacing w:after="0" w:line="240" w:lineRule="auto"/>
              <w:rPr>
                <w:rFonts w:ascii="Calibri" w:eastAsia="Times New Roman" w:hAnsi="Calibri" w:cs="Times New Roman"/>
                <w:b/>
                <w:bCs/>
                <w:color w:val="FFFFFF"/>
                <w:sz w:val="20"/>
                <w:szCs w:val="20"/>
              </w:rPr>
            </w:pPr>
          </w:p>
        </w:tc>
      </w:tr>
      <w:tr w:rsidR="00C04432" w:rsidRPr="00C04432" w:rsidTr="00C04432">
        <w:trPr>
          <w:trHeight w:val="300"/>
          <w:jc w:val="center"/>
        </w:trPr>
        <w:tc>
          <w:tcPr>
            <w:tcW w:w="11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8/13/2015</w:t>
            </w:r>
          </w:p>
        </w:tc>
        <w:tc>
          <w:tcPr>
            <w:tcW w:w="124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Thursday</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3:00 PM</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7:00 PM</w:t>
            </w:r>
          </w:p>
        </w:tc>
      </w:tr>
      <w:tr w:rsidR="00C04432" w:rsidRPr="00C04432" w:rsidTr="00C04432">
        <w:trPr>
          <w:trHeight w:val="300"/>
          <w:jc w:val="center"/>
        </w:trPr>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8/14/2015</w:t>
            </w:r>
          </w:p>
        </w:tc>
        <w:tc>
          <w:tcPr>
            <w:tcW w:w="124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Friday</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4:00 PM</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8:00 PM</w:t>
            </w:r>
          </w:p>
        </w:tc>
      </w:tr>
      <w:tr w:rsidR="00C04432" w:rsidRPr="00C04432" w:rsidTr="00C04432">
        <w:trPr>
          <w:trHeight w:val="300"/>
          <w:jc w:val="center"/>
        </w:trPr>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8/16/2015</w:t>
            </w:r>
          </w:p>
        </w:tc>
        <w:tc>
          <w:tcPr>
            <w:tcW w:w="124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Sunday</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3:00 PM</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7:00 PM</w:t>
            </w:r>
          </w:p>
        </w:tc>
      </w:tr>
      <w:tr w:rsidR="00C04432" w:rsidRPr="00C04432" w:rsidTr="00C04432">
        <w:trPr>
          <w:trHeight w:val="300"/>
          <w:jc w:val="center"/>
        </w:trPr>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8/26/2015</w:t>
            </w:r>
          </w:p>
        </w:tc>
        <w:tc>
          <w:tcPr>
            <w:tcW w:w="124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Wednesday</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4:00 PM</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8:00 PM</w:t>
            </w:r>
          </w:p>
        </w:tc>
      </w:tr>
      <w:tr w:rsidR="00C04432" w:rsidRPr="00C04432" w:rsidTr="00C04432">
        <w:trPr>
          <w:trHeight w:val="300"/>
          <w:jc w:val="center"/>
        </w:trPr>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8/27/2015</w:t>
            </w:r>
          </w:p>
        </w:tc>
        <w:tc>
          <w:tcPr>
            <w:tcW w:w="124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Thursday</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3:00 PM</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7:00 PM</w:t>
            </w:r>
          </w:p>
        </w:tc>
      </w:tr>
      <w:tr w:rsidR="00C04432" w:rsidRPr="00C04432" w:rsidTr="00C04432">
        <w:trPr>
          <w:trHeight w:val="300"/>
          <w:jc w:val="center"/>
        </w:trPr>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8/28/2015</w:t>
            </w:r>
          </w:p>
        </w:tc>
        <w:tc>
          <w:tcPr>
            <w:tcW w:w="124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Friday</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3:00 PM</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7:00 PM</w:t>
            </w:r>
          </w:p>
        </w:tc>
      </w:tr>
      <w:tr w:rsidR="00C04432" w:rsidRPr="00C04432" w:rsidTr="00C04432">
        <w:trPr>
          <w:trHeight w:val="300"/>
          <w:jc w:val="center"/>
        </w:trPr>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9/9/2015</w:t>
            </w:r>
          </w:p>
        </w:tc>
        <w:tc>
          <w:tcPr>
            <w:tcW w:w="124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Wednesday</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3:00 PM</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7:00 PM</w:t>
            </w:r>
          </w:p>
        </w:tc>
      </w:tr>
      <w:tr w:rsidR="00C04432" w:rsidRPr="00C04432" w:rsidTr="00C04432">
        <w:trPr>
          <w:trHeight w:val="300"/>
          <w:jc w:val="center"/>
        </w:trPr>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9/10/2015</w:t>
            </w:r>
          </w:p>
        </w:tc>
        <w:tc>
          <w:tcPr>
            <w:tcW w:w="124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Thursday</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3:00 PM</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7:00 PM</w:t>
            </w:r>
          </w:p>
        </w:tc>
      </w:tr>
      <w:tr w:rsidR="00C04432" w:rsidRPr="00C04432" w:rsidTr="00C04432">
        <w:trPr>
          <w:trHeight w:val="300"/>
          <w:jc w:val="center"/>
        </w:trPr>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9/11/2015</w:t>
            </w:r>
          </w:p>
        </w:tc>
        <w:tc>
          <w:tcPr>
            <w:tcW w:w="124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Friday</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3:00 PM</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7:00 PM</w:t>
            </w:r>
          </w:p>
        </w:tc>
      </w:tr>
      <w:tr w:rsidR="00C04432" w:rsidRPr="00C04432" w:rsidTr="00C04432">
        <w:trPr>
          <w:trHeight w:val="300"/>
          <w:jc w:val="center"/>
        </w:trPr>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9/20/2015*</w:t>
            </w:r>
          </w:p>
        </w:tc>
        <w:tc>
          <w:tcPr>
            <w:tcW w:w="124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Sunday</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2:00 PM</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4:00 PM</w:t>
            </w:r>
          </w:p>
        </w:tc>
      </w:tr>
      <w:tr w:rsidR="00C04432" w:rsidRPr="00C04432" w:rsidTr="00C04432">
        <w:trPr>
          <w:trHeight w:val="300"/>
          <w:jc w:val="center"/>
        </w:trPr>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9/24/2015</w:t>
            </w:r>
          </w:p>
        </w:tc>
        <w:tc>
          <w:tcPr>
            <w:tcW w:w="124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Thursday</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2:00 PM</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6:00 PM</w:t>
            </w:r>
          </w:p>
        </w:tc>
      </w:tr>
      <w:tr w:rsidR="00C04432" w:rsidRPr="00C04432" w:rsidTr="00C04432">
        <w:trPr>
          <w:trHeight w:val="300"/>
          <w:jc w:val="center"/>
        </w:trPr>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9/25/2015</w:t>
            </w:r>
          </w:p>
        </w:tc>
        <w:tc>
          <w:tcPr>
            <w:tcW w:w="124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Friday</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2:00 PM</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6:00 PM</w:t>
            </w:r>
          </w:p>
        </w:tc>
      </w:tr>
      <w:tr w:rsidR="00C04432" w:rsidRPr="00C04432" w:rsidTr="00C04432">
        <w:trPr>
          <w:trHeight w:val="300"/>
          <w:jc w:val="center"/>
        </w:trPr>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10/9/2015</w:t>
            </w:r>
          </w:p>
        </w:tc>
        <w:tc>
          <w:tcPr>
            <w:tcW w:w="124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Friday</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3:00 PM</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7:00 PM</w:t>
            </w:r>
          </w:p>
        </w:tc>
      </w:tr>
      <w:tr w:rsidR="00C04432" w:rsidRPr="00C04432" w:rsidTr="00C04432">
        <w:trPr>
          <w:trHeight w:val="300"/>
          <w:jc w:val="center"/>
        </w:trPr>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10/10/2015</w:t>
            </w:r>
          </w:p>
        </w:tc>
        <w:tc>
          <w:tcPr>
            <w:tcW w:w="124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Saturday</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3:00 PM</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7:00 PM</w:t>
            </w:r>
          </w:p>
        </w:tc>
      </w:tr>
      <w:tr w:rsidR="00C04432" w:rsidRPr="00C04432" w:rsidTr="00C04432">
        <w:trPr>
          <w:trHeight w:val="300"/>
          <w:jc w:val="center"/>
        </w:trPr>
        <w:tc>
          <w:tcPr>
            <w:tcW w:w="1180" w:type="dxa"/>
            <w:tcBorders>
              <w:top w:val="nil"/>
              <w:left w:val="single" w:sz="4" w:space="0" w:color="auto"/>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10/13/2015</w:t>
            </w:r>
          </w:p>
        </w:tc>
        <w:tc>
          <w:tcPr>
            <w:tcW w:w="124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Tuesday</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4:00 PM</w:t>
            </w:r>
          </w:p>
        </w:tc>
        <w:tc>
          <w:tcPr>
            <w:tcW w:w="960" w:type="dxa"/>
            <w:tcBorders>
              <w:top w:val="nil"/>
              <w:left w:val="nil"/>
              <w:bottom w:val="single" w:sz="4" w:space="0" w:color="auto"/>
              <w:right w:val="single" w:sz="4" w:space="0" w:color="auto"/>
            </w:tcBorders>
            <w:shd w:val="clear" w:color="auto" w:fill="auto"/>
            <w:noWrap/>
            <w:vAlign w:val="bottom"/>
            <w:hideMark/>
          </w:tcPr>
          <w:p w:rsidR="00C04432" w:rsidRPr="00C04432" w:rsidRDefault="00C04432" w:rsidP="00C04432">
            <w:pPr>
              <w:spacing w:after="0" w:line="240" w:lineRule="auto"/>
              <w:jc w:val="center"/>
              <w:rPr>
                <w:rFonts w:ascii="Calibri" w:eastAsia="Times New Roman" w:hAnsi="Calibri" w:cs="Times New Roman"/>
                <w:color w:val="000000"/>
                <w:sz w:val="20"/>
                <w:szCs w:val="20"/>
              </w:rPr>
            </w:pPr>
            <w:r w:rsidRPr="00C04432">
              <w:rPr>
                <w:rFonts w:ascii="Calibri" w:eastAsia="Times New Roman" w:hAnsi="Calibri" w:cs="Times New Roman"/>
                <w:color w:val="000000"/>
                <w:sz w:val="20"/>
                <w:szCs w:val="20"/>
              </w:rPr>
              <w:t>8:00 PM</w:t>
            </w:r>
          </w:p>
        </w:tc>
      </w:tr>
    </w:tbl>
    <w:p w:rsidR="000B462B" w:rsidRPr="009869A4" w:rsidRDefault="000B462B" w:rsidP="000B462B">
      <w:pPr>
        <w:pStyle w:val="BodyParaAfterTableFigure"/>
        <w:rPr>
          <w:rFonts w:asciiTheme="minorHAnsi" w:hAnsiTheme="minorHAnsi"/>
        </w:rPr>
      </w:pPr>
      <w:r w:rsidRPr="009869A4">
        <w:rPr>
          <w:rFonts w:asciiTheme="minorHAnsi" w:hAnsiTheme="minorHAnsi"/>
        </w:rPr>
        <w:t>Table 3-2 show</w:t>
      </w:r>
      <w:r w:rsidR="00543C2D" w:rsidRPr="009869A4">
        <w:rPr>
          <w:rFonts w:asciiTheme="minorHAnsi" w:hAnsiTheme="minorHAnsi"/>
        </w:rPr>
        <w:t>s</w:t>
      </w:r>
      <w:r w:rsidRPr="009869A4">
        <w:rPr>
          <w:rFonts w:asciiTheme="minorHAnsi" w:hAnsiTheme="minorHAnsi"/>
        </w:rPr>
        <w:t xml:space="preserve"> the distribution of CAC tonnage by cycling option and climate zone</w:t>
      </w:r>
      <w:r w:rsidR="00D00E14" w:rsidRPr="009869A4">
        <w:rPr>
          <w:rFonts w:asciiTheme="minorHAnsi" w:hAnsiTheme="minorHAnsi"/>
        </w:rPr>
        <w:t> </w:t>
      </w:r>
      <w:r w:rsidRPr="009869A4">
        <w:rPr>
          <w:rFonts w:asciiTheme="minorHAnsi" w:hAnsiTheme="minorHAnsi"/>
        </w:rPr>
        <w:t>for</w:t>
      </w:r>
      <w:r w:rsidR="00D00E14" w:rsidRPr="009869A4">
        <w:rPr>
          <w:rFonts w:asciiTheme="minorHAnsi" w:hAnsiTheme="minorHAnsi"/>
        </w:rPr>
        <w:t> </w:t>
      </w:r>
      <w:r w:rsidRPr="009869A4">
        <w:rPr>
          <w:rFonts w:asciiTheme="minorHAnsi" w:hAnsiTheme="minorHAnsi"/>
        </w:rPr>
        <w:t xml:space="preserve">the </w:t>
      </w:r>
      <w:r w:rsidR="00543C2D" w:rsidRPr="009869A4">
        <w:rPr>
          <w:rFonts w:asciiTheme="minorHAnsi" w:hAnsiTheme="minorHAnsi"/>
        </w:rPr>
        <w:t xml:space="preserve">residential </w:t>
      </w:r>
      <w:r w:rsidRPr="009869A4">
        <w:rPr>
          <w:rFonts w:asciiTheme="minorHAnsi" w:hAnsiTheme="minorHAnsi"/>
        </w:rPr>
        <w:t xml:space="preserve">participant population as </w:t>
      </w:r>
      <w:r w:rsidR="00D96516" w:rsidRPr="009869A4">
        <w:rPr>
          <w:rFonts w:asciiTheme="minorHAnsi" w:hAnsiTheme="minorHAnsi"/>
        </w:rPr>
        <w:t xml:space="preserve">of </w:t>
      </w:r>
      <w:r w:rsidR="00543C2D" w:rsidRPr="009869A4">
        <w:rPr>
          <w:rFonts w:asciiTheme="minorHAnsi" w:hAnsiTheme="minorHAnsi"/>
        </w:rPr>
        <w:t>September 2015</w:t>
      </w:r>
      <w:r w:rsidRPr="009869A4">
        <w:rPr>
          <w:rFonts w:asciiTheme="minorHAnsi" w:hAnsiTheme="minorHAnsi"/>
        </w:rPr>
        <w:t xml:space="preserve"> and </w:t>
      </w:r>
      <w:r w:rsidR="00CE4FFE" w:rsidRPr="009869A4">
        <w:rPr>
          <w:rFonts w:asciiTheme="minorHAnsi" w:hAnsiTheme="minorHAnsi"/>
        </w:rPr>
        <w:t xml:space="preserve">for </w:t>
      </w:r>
      <w:r w:rsidR="00255645" w:rsidRPr="009869A4">
        <w:rPr>
          <w:rFonts w:asciiTheme="minorHAnsi" w:hAnsiTheme="minorHAnsi"/>
        </w:rPr>
        <w:t xml:space="preserve">the </w:t>
      </w:r>
      <w:r w:rsidRPr="009869A4">
        <w:rPr>
          <w:rFonts w:asciiTheme="minorHAnsi" w:hAnsiTheme="minorHAnsi"/>
        </w:rPr>
        <w:t xml:space="preserve">residential </w:t>
      </w:r>
      <w:r w:rsidR="00255645" w:rsidRPr="009869A4">
        <w:rPr>
          <w:rFonts w:asciiTheme="minorHAnsi" w:hAnsiTheme="minorHAnsi"/>
        </w:rPr>
        <w:t xml:space="preserve">sample </w:t>
      </w:r>
      <w:r w:rsidRPr="009869A4">
        <w:rPr>
          <w:rFonts w:asciiTheme="minorHAnsi" w:hAnsiTheme="minorHAnsi"/>
        </w:rPr>
        <w:t>used for analysis purposes</w:t>
      </w:r>
      <w:r w:rsidR="00F4688A" w:rsidRPr="009869A4">
        <w:rPr>
          <w:rFonts w:asciiTheme="minorHAnsi" w:hAnsiTheme="minorHAnsi"/>
        </w:rPr>
        <w:t xml:space="preserve">. </w:t>
      </w:r>
      <w:r w:rsidRPr="009869A4">
        <w:rPr>
          <w:rFonts w:asciiTheme="minorHAnsi" w:hAnsiTheme="minorHAnsi"/>
        </w:rPr>
        <w:t>The differences between the fraction of reside</w:t>
      </w:r>
      <w:r w:rsidR="00D96516" w:rsidRPr="009869A4">
        <w:rPr>
          <w:rFonts w:asciiTheme="minorHAnsi" w:hAnsiTheme="minorHAnsi"/>
        </w:rPr>
        <w:t>ntial customer tonnage in the residential s</w:t>
      </w:r>
      <w:r w:rsidRPr="009869A4">
        <w:rPr>
          <w:rFonts w:asciiTheme="minorHAnsi" w:hAnsiTheme="minorHAnsi"/>
        </w:rPr>
        <w:t>ample and population cell</w:t>
      </w:r>
      <w:r w:rsidR="00CE4FFE" w:rsidRPr="009869A4">
        <w:rPr>
          <w:rFonts w:asciiTheme="minorHAnsi" w:hAnsiTheme="minorHAnsi"/>
        </w:rPr>
        <w:t>s</w:t>
      </w:r>
      <w:r w:rsidRPr="009869A4">
        <w:rPr>
          <w:rFonts w:asciiTheme="minorHAnsi" w:hAnsiTheme="minorHAnsi"/>
        </w:rPr>
        <w:t xml:space="preserve"> are small; there are only small differences across climate zones and cycling options. </w:t>
      </w:r>
      <w:r w:rsidR="00D96516" w:rsidRPr="009869A4">
        <w:rPr>
          <w:rFonts w:asciiTheme="minorHAnsi" w:hAnsiTheme="minorHAnsi"/>
        </w:rPr>
        <w:t>S</w:t>
      </w:r>
      <w:r w:rsidR="00EF3F78" w:rsidRPr="009869A4">
        <w:rPr>
          <w:rFonts w:asciiTheme="minorHAnsi" w:hAnsiTheme="minorHAnsi"/>
        </w:rPr>
        <w:t xml:space="preserve">ample weights </w:t>
      </w:r>
      <w:r w:rsidR="00CE4FFE" w:rsidRPr="009869A4">
        <w:rPr>
          <w:rFonts w:asciiTheme="minorHAnsi" w:hAnsiTheme="minorHAnsi"/>
        </w:rPr>
        <w:t>we</w:t>
      </w:r>
      <w:r w:rsidR="00EF3F78" w:rsidRPr="009869A4">
        <w:rPr>
          <w:rFonts w:asciiTheme="minorHAnsi" w:hAnsiTheme="minorHAnsi"/>
        </w:rPr>
        <w:t xml:space="preserve">re applied </w:t>
      </w:r>
      <w:r w:rsidR="00CE4FFE" w:rsidRPr="009869A4">
        <w:rPr>
          <w:rFonts w:asciiTheme="minorHAnsi" w:hAnsiTheme="minorHAnsi"/>
        </w:rPr>
        <w:t xml:space="preserve">during the analysis </w:t>
      </w:r>
      <w:r w:rsidR="00D96516" w:rsidRPr="009869A4">
        <w:rPr>
          <w:rFonts w:asciiTheme="minorHAnsi" w:hAnsiTheme="minorHAnsi"/>
        </w:rPr>
        <w:t>so that average load impacts reflect the program’s enrollment across climate z</w:t>
      </w:r>
      <w:r w:rsidR="00543C2D" w:rsidRPr="009869A4">
        <w:rPr>
          <w:rFonts w:asciiTheme="minorHAnsi" w:hAnsiTheme="minorHAnsi"/>
        </w:rPr>
        <w:t>ones for each cycling strategy.</w:t>
      </w:r>
    </w:p>
    <w:p w:rsidR="000B462B" w:rsidRPr="00747F8E" w:rsidRDefault="000B462B" w:rsidP="000B462B">
      <w:pPr>
        <w:pStyle w:val="TableFigureCaption"/>
      </w:pPr>
      <w:r w:rsidRPr="00747F8E">
        <w:t xml:space="preserve">Table 3-2: Distribution of </w:t>
      </w:r>
      <w:r w:rsidR="00E25AA7" w:rsidRPr="00747F8E">
        <w:t>C</w:t>
      </w:r>
      <w:r w:rsidRPr="00747F8E">
        <w:t>AC Tonnage by Program Option and Climate Zone</w:t>
      </w:r>
      <w:r w:rsidRPr="00747F8E">
        <w:br/>
        <w:t>Residential Population</w:t>
      </w:r>
    </w:p>
    <w:tbl>
      <w:tblPr>
        <w:tblW w:w="9437" w:type="dxa"/>
        <w:jc w:val="center"/>
        <w:tblInd w:w="93" w:type="dxa"/>
        <w:tblLook w:val="04A0" w:firstRow="1" w:lastRow="0" w:firstColumn="1" w:lastColumn="0" w:noHBand="0" w:noVBand="1"/>
      </w:tblPr>
      <w:tblGrid>
        <w:gridCol w:w="998"/>
        <w:gridCol w:w="1381"/>
        <w:gridCol w:w="1412"/>
        <w:gridCol w:w="1416"/>
        <w:gridCol w:w="1440"/>
        <w:gridCol w:w="1440"/>
        <w:gridCol w:w="1350"/>
      </w:tblGrid>
      <w:tr w:rsidR="00F8542F" w:rsidRPr="00F8542F" w:rsidTr="00503BB1">
        <w:trPr>
          <w:trHeight w:val="510"/>
          <w:jc w:val="center"/>
        </w:trPr>
        <w:tc>
          <w:tcPr>
            <w:tcW w:w="998" w:type="dxa"/>
            <w:tcBorders>
              <w:top w:val="single" w:sz="4" w:space="0" w:color="auto"/>
              <w:left w:val="single" w:sz="4" w:space="0" w:color="auto"/>
              <w:bottom w:val="single" w:sz="4" w:space="0" w:color="auto"/>
              <w:right w:val="nil"/>
            </w:tcBorders>
            <w:shd w:val="clear" w:color="000000" w:fill="0070C0"/>
            <w:vAlign w:val="center"/>
            <w:hideMark/>
          </w:tcPr>
          <w:p w:rsidR="00F8542F" w:rsidRPr="00F8542F" w:rsidRDefault="00F8542F" w:rsidP="00F8542F">
            <w:pPr>
              <w:spacing w:after="0" w:line="240" w:lineRule="auto"/>
              <w:jc w:val="center"/>
              <w:rPr>
                <w:rFonts w:ascii="Calibri" w:eastAsia="Times New Roman" w:hAnsi="Calibri" w:cs="Times New Roman"/>
                <w:b/>
                <w:bCs/>
                <w:color w:val="FFFFFF"/>
                <w:sz w:val="20"/>
                <w:szCs w:val="20"/>
              </w:rPr>
            </w:pPr>
            <w:r w:rsidRPr="00F8542F">
              <w:rPr>
                <w:rFonts w:ascii="Calibri" w:eastAsia="Times New Roman" w:hAnsi="Calibri" w:cs="Times New Roman"/>
                <w:b/>
                <w:bCs/>
                <w:color w:val="FFFFFF"/>
                <w:sz w:val="20"/>
                <w:szCs w:val="20"/>
              </w:rPr>
              <w:t>Cycling Option</w:t>
            </w:r>
          </w:p>
        </w:tc>
        <w:tc>
          <w:tcPr>
            <w:tcW w:w="1381" w:type="dxa"/>
            <w:tcBorders>
              <w:top w:val="single" w:sz="4" w:space="0" w:color="auto"/>
              <w:left w:val="single" w:sz="4" w:space="0" w:color="FFFFFF"/>
              <w:bottom w:val="single" w:sz="4" w:space="0" w:color="auto"/>
              <w:right w:val="single" w:sz="4" w:space="0" w:color="FFFFFF"/>
            </w:tcBorders>
            <w:shd w:val="clear" w:color="000000" w:fill="0070C0"/>
            <w:vAlign w:val="center"/>
            <w:hideMark/>
          </w:tcPr>
          <w:p w:rsidR="00F8542F" w:rsidRPr="00F8542F" w:rsidRDefault="00F8542F" w:rsidP="00F8542F">
            <w:pPr>
              <w:spacing w:after="0" w:line="240" w:lineRule="auto"/>
              <w:jc w:val="center"/>
              <w:rPr>
                <w:rFonts w:ascii="Calibri" w:eastAsia="Times New Roman" w:hAnsi="Calibri" w:cs="Times New Roman"/>
                <w:b/>
                <w:bCs/>
                <w:color w:val="FFFFFF"/>
                <w:sz w:val="20"/>
                <w:szCs w:val="20"/>
              </w:rPr>
            </w:pPr>
            <w:r w:rsidRPr="00F8542F">
              <w:rPr>
                <w:rFonts w:ascii="Calibri" w:eastAsia="Times New Roman" w:hAnsi="Calibri" w:cs="Times New Roman"/>
                <w:b/>
                <w:bCs/>
                <w:color w:val="FFFFFF"/>
                <w:sz w:val="20"/>
                <w:szCs w:val="20"/>
              </w:rPr>
              <w:t>Group</w:t>
            </w:r>
          </w:p>
        </w:tc>
        <w:tc>
          <w:tcPr>
            <w:tcW w:w="1412" w:type="dxa"/>
            <w:tcBorders>
              <w:top w:val="single" w:sz="4" w:space="0" w:color="auto"/>
              <w:left w:val="nil"/>
              <w:bottom w:val="single" w:sz="4" w:space="0" w:color="auto"/>
              <w:right w:val="nil"/>
            </w:tcBorders>
            <w:shd w:val="clear" w:color="000000" w:fill="0070C0"/>
            <w:vAlign w:val="center"/>
            <w:hideMark/>
          </w:tcPr>
          <w:p w:rsidR="00F8542F" w:rsidRPr="00F8542F" w:rsidRDefault="00F8542F" w:rsidP="00F8542F">
            <w:pPr>
              <w:spacing w:after="0" w:line="240" w:lineRule="auto"/>
              <w:jc w:val="center"/>
              <w:rPr>
                <w:rFonts w:ascii="Calibri" w:eastAsia="Times New Roman" w:hAnsi="Calibri" w:cs="Times New Roman"/>
                <w:b/>
                <w:bCs/>
                <w:color w:val="FFFFFF"/>
                <w:sz w:val="20"/>
                <w:szCs w:val="20"/>
              </w:rPr>
            </w:pPr>
            <w:r w:rsidRPr="00F8542F">
              <w:rPr>
                <w:rFonts w:ascii="Calibri" w:eastAsia="Times New Roman" w:hAnsi="Calibri" w:cs="Times New Roman"/>
                <w:b/>
                <w:bCs/>
                <w:color w:val="FFFFFF"/>
                <w:sz w:val="20"/>
                <w:szCs w:val="20"/>
              </w:rPr>
              <w:t>Climate Zone 1</w:t>
            </w:r>
          </w:p>
        </w:tc>
        <w:tc>
          <w:tcPr>
            <w:tcW w:w="1416" w:type="dxa"/>
            <w:tcBorders>
              <w:top w:val="single" w:sz="4" w:space="0" w:color="auto"/>
              <w:left w:val="single" w:sz="4" w:space="0" w:color="FFFFFF"/>
              <w:bottom w:val="single" w:sz="4" w:space="0" w:color="auto"/>
              <w:right w:val="nil"/>
            </w:tcBorders>
            <w:shd w:val="clear" w:color="000000" w:fill="0070C0"/>
            <w:vAlign w:val="center"/>
            <w:hideMark/>
          </w:tcPr>
          <w:p w:rsidR="00F8542F" w:rsidRPr="00F8542F" w:rsidRDefault="00F8542F" w:rsidP="00F8542F">
            <w:pPr>
              <w:spacing w:after="0" w:line="240" w:lineRule="auto"/>
              <w:jc w:val="center"/>
              <w:rPr>
                <w:rFonts w:ascii="Calibri" w:eastAsia="Times New Roman" w:hAnsi="Calibri" w:cs="Times New Roman"/>
                <w:b/>
                <w:bCs/>
                <w:color w:val="FFFFFF"/>
                <w:sz w:val="20"/>
                <w:szCs w:val="20"/>
              </w:rPr>
            </w:pPr>
            <w:r w:rsidRPr="00F8542F">
              <w:rPr>
                <w:rFonts w:ascii="Calibri" w:eastAsia="Times New Roman" w:hAnsi="Calibri" w:cs="Times New Roman"/>
                <w:b/>
                <w:bCs/>
                <w:color w:val="FFFFFF"/>
                <w:sz w:val="20"/>
                <w:szCs w:val="20"/>
              </w:rPr>
              <w:t>Climate Zone 2</w:t>
            </w:r>
          </w:p>
        </w:tc>
        <w:tc>
          <w:tcPr>
            <w:tcW w:w="1440" w:type="dxa"/>
            <w:tcBorders>
              <w:top w:val="single" w:sz="4" w:space="0" w:color="auto"/>
              <w:left w:val="single" w:sz="4" w:space="0" w:color="FFFFFF"/>
              <w:bottom w:val="single" w:sz="4" w:space="0" w:color="auto"/>
              <w:right w:val="single" w:sz="4" w:space="0" w:color="FFFFFF"/>
            </w:tcBorders>
            <w:shd w:val="clear" w:color="000000" w:fill="0070C0"/>
            <w:vAlign w:val="center"/>
            <w:hideMark/>
          </w:tcPr>
          <w:p w:rsidR="00F8542F" w:rsidRPr="00F8542F" w:rsidRDefault="00F8542F" w:rsidP="00F8542F">
            <w:pPr>
              <w:spacing w:after="0" w:line="240" w:lineRule="auto"/>
              <w:jc w:val="center"/>
              <w:rPr>
                <w:rFonts w:ascii="Calibri" w:eastAsia="Times New Roman" w:hAnsi="Calibri" w:cs="Times New Roman"/>
                <w:b/>
                <w:bCs/>
                <w:color w:val="FFFFFF"/>
                <w:sz w:val="20"/>
                <w:szCs w:val="20"/>
              </w:rPr>
            </w:pPr>
            <w:r w:rsidRPr="00F8542F">
              <w:rPr>
                <w:rFonts w:ascii="Calibri" w:eastAsia="Times New Roman" w:hAnsi="Calibri" w:cs="Times New Roman"/>
                <w:b/>
                <w:bCs/>
                <w:color w:val="FFFFFF"/>
                <w:sz w:val="20"/>
                <w:szCs w:val="20"/>
              </w:rPr>
              <w:t>Climate Zone 3</w:t>
            </w:r>
          </w:p>
        </w:tc>
        <w:tc>
          <w:tcPr>
            <w:tcW w:w="1440" w:type="dxa"/>
            <w:tcBorders>
              <w:top w:val="single" w:sz="4" w:space="0" w:color="auto"/>
              <w:left w:val="nil"/>
              <w:bottom w:val="single" w:sz="4" w:space="0" w:color="auto"/>
              <w:right w:val="single" w:sz="4" w:space="0" w:color="FFFFFF"/>
            </w:tcBorders>
            <w:shd w:val="clear" w:color="000000" w:fill="0070C0"/>
            <w:vAlign w:val="center"/>
            <w:hideMark/>
          </w:tcPr>
          <w:p w:rsidR="00F8542F" w:rsidRPr="00F8542F" w:rsidRDefault="00F8542F" w:rsidP="00F8542F">
            <w:pPr>
              <w:spacing w:after="0" w:line="240" w:lineRule="auto"/>
              <w:jc w:val="center"/>
              <w:rPr>
                <w:rFonts w:ascii="Calibri" w:eastAsia="Times New Roman" w:hAnsi="Calibri" w:cs="Times New Roman"/>
                <w:b/>
                <w:bCs/>
                <w:color w:val="FFFFFF"/>
                <w:sz w:val="20"/>
                <w:szCs w:val="20"/>
              </w:rPr>
            </w:pPr>
            <w:r w:rsidRPr="00F8542F">
              <w:rPr>
                <w:rFonts w:ascii="Calibri" w:eastAsia="Times New Roman" w:hAnsi="Calibri" w:cs="Times New Roman"/>
                <w:b/>
                <w:bCs/>
                <w:color w:val="FFFFFF"/>
                <w:sz w:val="20"/>
                <w:szCs w:val="20"/>
              </w:rPr>
              <w:t>Climate Zone 4</w:t>
            </w:r>
          </w:p>
        </w:tc>
        <w:tc>
          <w:tcPr>
            <w:tcW w:w="1350" w:type="dxa"/>
            <w:tcBorders>
              <w:top w:val="single" w:sz="4" w:space="0" w:color="auto"/>
              <w:left w:val="nil"/>
              <w:bottom w:val="single" w:sz="4" w:space="0" w:color="auto"/>
              <w:right w:val="single" w:sz="4" w:space="0" w:color="auto"/>
            </w:tcBorders>
            <w:shd w:val="clear" w:color="000000" w:fill="0070C0"/>
            <w:noWrap/>
            <w:vAlign w:val="center"/>
            <w:hideMark/>
          </w:tcPr>
          <w:p w:rsidR="00F8542F" w:rsidRPr="00F8542F" w:rsidRDefault="00F8542F" w:rsidP="00F8542F">
            <w:pPr>
              <w:spacing w:after="0" w:line="240" w:lineRule="auto"/>
              <w:jc w:val="center"/>
              <w:rPr>
                <w:rFonts w:ascii="Calibri" w:eastAsia="Times New Roman" w:hAnsi="Calibri" w:cs="Times New Roman"/>
                <w:b/>
                <w:bCs/>
                <w:color w:val="FFFFFF"/>
                <w:sz w:val="20"/>
                <w:szCs w:val="20"/>
              </w:rPr>
            </w:pPr>
            <w:r w:rsidRPr="00F8542F">
              <w:rPr>
                <w:rFonts w:ascii="Calibri" w:eastAsia="Times New Roman" w:hAnsi="Calibri" w:cs="Times New Roman"/>
                <w:b/>
                <w:bCs/>
                <w:color w:val="FFFFFF"/>
                <w:sz w:val="20"/>
                <w:szCs w:val="20"/>
              </w:rPr>
              <w:t>Total</w:t>
            </w:r>
          </w:p>
        </w:tc>
      </w:tr>
      <w:tr w:rsidR="00F8542F" w:rsidRPr="00F8542F" w:rsidTr="00503BB1">
        <w:trPr>
          <w:trHeight w:val="300"/>
          <w:jc w:val="center"/>
        </w:trPr>
        <w:tc>
          <w:tcPr>
            <w:tcW w:w="99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color w:val="000000"/>
                <w:sz w:val="20"/>
                <w:szCs w:val="20"/>
              </w:rPr>
            </w:pPr>
            <w:r w:rsidRPr="00F8542F">
              <w:rPr>
                <w:rFonts w:ascii="Calibri" w:eastAsia="Times New Roman" w:hAnsi="Calibri" w:cs="Times New Roman"/>
                <w:color w:val="000000"/>
                <w:sz w:val="20"/>
                <w:szCs w:val="20"/>
              </w:rPr>
              <w:t>50%</w:t>
            </w:r>
          </w:p>
        </w:tc>
        <w:tc>
          <w:tcPr>
            <w:tcW w:w="1381" w:type="dxa"/>
            <w:tcBorders>
              <w:top w:val="nil"/>
              <w:left w:val="nil"/>
              <w:bottom w:val="single" w:sz="4" w:space="0" w:color="auto"/>
              <w:right w:val="single" w:sz="4" w:space="0" w:color="auto"/>
            </w:tcBorders>
            <w:shd w:val="clear" w:color="auto" w:fill="auto"/>
            <w:vAlign w:val="center"/>
            <w:hideMark/>
          </w:tcPr>
          <w:p w:rsidR="00F8542F" w:rsidRPr="00F8542F" w:rsidRDefault="00F8542F" w:rsidP="00F8542F">
            <w:pPr>
              <w:spacing w:after="0" w:line="240" w:lineRule="auto"/>
              <w:jc w:val="center"/>
              <w:rPr>
                <w:rFonts w:ascii="Calibri" w:eastAsia="Times New Roman" w:hAnsi="Calibri" w:cs="Times New Roman"/>
                <w:color w:val="000000"/>
                <w:sz w:val="20"/>
                <w:szCs w:val="20"/>
              </w:rPr>
            </w:pPr>
            <w:r w:rsidRPr="00F8542F">
              <w:rPr>
                <w:rFonts w:ascii="Calibri" w:eastAsia="Times New Roman" w:hAnsi="Calibri" w:cs="Times New Roman"/>
                <w:color w:val="000000"/>
                <w:sz w:val="20"/>
                <w:szCs w:val="20"/>
              </w:rPr>
              <w:t>Population</w:t>
            </w:r>
          </w:p>
        </w:tc>
        <w:tc>
          <w:tcPr>
            <w:tcW w:w="1412"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color w:val="000000"/>
                <w:sz w:val="20"/>
                <w:szCs w:val="20"/>
              </w:rPr>
            </w:pPr>
            <w:r w:rsidRPr="00F8542F">
              <w:rPr>
                <w:rFonts w:ascii="Calibri" w:eastAsia="Times New Roman" w:hAnsi="Calibri" w:cs="Times New Roman"/>
                <w:color w:val="000000"/>
                <w:sz w:val="20"/>
                <w:szCs w:val="20"/>
              </w:rPr>
              <w:t>5%</w:t>
            </w:r>
          </w:p>
        </w:tc>
        <w:tc>
          <w:tcPr>
            <w:tcW w:w="1416"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color w:val="000000"/>
                <w:sz w:val="20"/>
                <w:szCs w:val="20"/>
              </w:rPr>
            </w:pPr>
            <w:r w:rsidRPr="00F8542F">
              <w:rPr>
                <w:rFonts w:ascii="Calibri" w:eastAsia="Times New Roman" w:hAnsi="Calibri" w:cs="Times New Roman"/>
                <w:color w:val="000000"/>
                <w:sz w:val="20"/>
                <w:szCs w:val="20"/>
              </w:rPr>
              <w:t>1%</w:t>
            </w:r>
          </w:p>
        </w:tc>
        <w:tc>
          <w:tcPr>
            <w:tcW w:w="1440"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color w:val="000000"/>
                <w:sz w:val="20"/>
                <w:szCs w:val="20"/>
              </w:rPr>
            </w:pPr>
            <w:r w:rsidRPr="00F8542F">
              <w:rPr>
                <w:rFonts w:ascii="Calibri" w:eastAsia="Times New Roman" w:hAnsi="Calibri" w:cs="Times New Roman"/>
                <w:color w:val="000000"/>
                <w:sz w:val="20"/>
                <w:szCs w:val="20"/>
              </w:rPr>
              <w:t>0%</w:t>
            </w:r>
          </w:p>
        </w:tc>
        <w:tc>
          <w:tcPr>
            <w:tcW w:w="1440"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color w:val="000000"/>
                <w:sz w:val="20"/>
                <w:szCs w:val="20"/>
              </w:rPr>
            </w:pPr>
            <w:r w:rsidRPr="00F8542F">
              <w:rPr>
                <w:rFonts w:ascii="Calibri" w:eastAsia="Times New Roman" w:hAnsi="Calibri" w:cs="Times New Roman"/>
                <w:color w:val="000000"/>
                <w:sz w:val="20"/>
                <w:szCs w:val="20"/>
              </w:rPr>
              <w:t>49%</w:t>
            </w:r>
          </w:p>
        </w:tc>
        <w:tc>
          <w:tcPr>
            <w:tcW w:w="1350"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color w:val="000000"/>
                <w:sz w:val="20"/>
                <w:szCs w:val="20"/>
              </w:rPr>
            </w:pPr>
            <w:r w:rsidRPr="00F8542F">
              <w:rPr>
                <w:rFonts w:ascii="Calibri" w:eastAsia="Times New Roman" w:hAnsi="Calibri" w:cs="Times New Roman"/>
                <w:color w:val="000000"/>
                <w:sz w:val="20"/>
                <w:szCs w:val="20"/>
              </w:rPr>
              <w:t>55%</w:t>
            </w:r>
          </w:p>
        </w:tc>
      </w:tr>
      <w:tr w:rsidR="00F8542F" w:rsidRPr="00F8542F" w:rsidTr="00503BB1">
        <w:trPr>
          <w:trHeight w:val="300"/>
          <w:jc w:val="center"/>
        </w:trPr>
        <w:tc>
          <w:tcPr>
            <w:tcW w:w="998" w:type="dxa"/>
            <w:vMerge/>
            <w:tcBorders>
              <w:top w:val="nil"/>
              <w:left w:val="single" w:sz="4" w:space="0" w:color="auto"/>
              <w:bottom w:val="single" w:sz="4" w:space="0" w:color="auto"/>
              <w:right w:val="single" w:sz="4" w:space="0" w:color="auto"/>
            </w:tcBorders>
            <w:vAlign w:val="center"/>
            <w:hideMark/>
          </w:tcPr>
          <w:p w:rsidR="00F8542F" w:rsidRPr="00F8542F" w:rsidRDefault="00F8542F" w:rsidP="00F8542F">
            <w:pPr>
              <w:spacing w:after="0" w:line="240" w:lineRule="auto"/>
              <w:rPr>
                <w:rFonts w:ascii="Calibri" w:eastAsia="Times New Roman" w:hAnsi="Calibri" w:cs="Times New Roman"/>
                <w:color w:val="000000"/>
                <w:sz w:val="20"/>
                <w:szCs w:val="20"/>
              </w:rPr>
            </w:pPr>
          </w:p>
        </w:tc>
        <w:tc>
          <w:tcPr>
            <w:tcW w:w="1381" w:type="dxa"/>
            <w:tcBorders>
              <w:top w:val="nil"/>
              <w:left w:val="nil"/>
              <w:bottom w:val="single" w:sz="4" w:space="0" w:color="auto"/>
              <w:right w:val="single" w:sz="4" w:space="0" w:color="auto"/>
            </w:tcBorders>
            <w:shd w:val="clear" w:color="auto" w:fill="auto"/>
            <w:vAlign w:val="center"/>
            <w:hideMark/>
          </w:tcPr>
          <w:p w:rsidR="00F8542F" w:rsidRPr="00F8542F" w:rsidRDefault="00F8542F" w:rsidP="00F8542F">
            <w:pPr>
              <w:spacing w:after="0" w:line="240" w:lineRule="auto"/>
              <w:jc w:val="center"/>
              <w:rPr>
                <w:rFonts w:ascii="Calibri" w:eastAsia="Times New Roman" w:hAnsi="Calibri" w:cs="Times New Roman"/>
                <w:color w:val="000000"/>
                <w:sz w:val="20"/>
                <w:szCs w:val="20"/>
              </w:rPr>
            </w:pPr>
            <w:r w:rsidRPr="00F8542F">
              <w:rPr>
                <w:rFonts w:ascii="Calibri" w:eastAsia="Times New Roman" w:hAnsi="Calibri" w:cs="Times New Roman"/>
                <w:color w:val="000000"/>
                <w:sz w:val="20"/>
                <w:szCs w:val="20"/>
              </w:rPr>
              <w:t>Sample</w:t>
            </w:r>
          </w:p>
        </w:tc>
        <w:tc>
          <w:tcPr>
            <w:tcW w:w="1412"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color w:val="000000"/>
                <w:sz w:val="20"/>
                <w:szCs w:val="20"/>
              </w:rPr>
            </w:pPr>
            <w:r w:rsidRPr="00F8542F">
              <w:rPr>
                <w:rFonts w:ascii="Calibri" w:eastAsia="Times New Roman" w:hAnsi="Calibri" w:cs="Times New Roman"/>
                <w:color w:val="000000"/>
                <w:sz w:val="20"/>
                <w:szCs w:val="20"/>
              </w:rPr>
              <w:t>5%</w:t>
            </w:r>
          </w:p>
        </w:tc>
        <w:tc>
          <w:tcPr>
            <w:tcW w:w="1416"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color w:val="000000"/>
                <w:sz w:val="20"/>
                <w:szCs w:val="20"/>
              </w:rPr>
            </w:pPr>
            <w:r w:rsidRPr="00F8542F">
              <w:rPr>
                <w:rFonts w:ascii="Calibri" w:eastAsia="Times New Roman" w:hAnsi="Calibri" w:cs="Times New Roman"/>
                <w:color w:val="000000"/>
                <w:sz w:val="20"/>
                <w:szCs w:val="20"/>
              </w:rPr>
              <w:t>0%</w:t>
            </w:r>
          </w:p>
        </w:tc>
        <w:tc>
          <w:tcPr>
            <w:tcW w:w="1440"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color w:val="000000"/>
                <w:sz w:val="20"/>
                <w:szCs w:val="20"/>
              </w:rPr>
            </w:pPr>
            <w:r w:rsidRPr="00F8542F">
              <w:rPr>
                <w:rFonts w:ascii="Calibri" w:eastAsia="Times New Roman" w:hAnsi="Calibri" w:cs="Times New Roman"/>
                <w:color w:val="000000"/>
                <w:sz w:val="20"/>
                <w:szCs w:val="20"/>
              </w:rPr>
              <w:t>0%</w:t>
            </w:r>
          </w:p>
        </w:tc>
        <w:tc>
          <w:tcPr>
            <w:tcW w:w="1440"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color w:val="000000"/>
                <w:sz w:val="20"/>
                <w:szCs w:val="20"/>
              </w:rPr>
            </w:pPr>
            <w:r w:rsidRPr="00F8542F">
              <w:rPr>
                <w:rFonts w:ascii="Calibri" w:eastAsia="Times New Roman" w:hAnsi="Calibri" w:cs="Times New Roman"/>
                <w:color w:val="000000"/>
                <w:sz w:val="20"/>
                <w:szCs w:val="20"/>
              </w:rPr>
              <w:t>44%</w:t>
            </w:r>
          </w:p>
        </w:tc>
        <w:tc>
          <w:tcPr>
            <w:tcW w:w="1350"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color w:val="000000"/>
                <w:sz w:val="20"/>
                <w:szCs w:val="20"/>
              </w:rPr>
            </w:pPr>
            <w:r w:rsidRPr="00F8542F">
              <w:rPr>
                <w:rFonts w:ascii="Calibri" w:eastAsia="Times New Roman" w:hAnsi="Calibri" w:cs="Times New Roman"/>
                <w:color w:val="000000"/>
                <w:sz w:val="20"/>
                <w:szCs w:val="20"/>
              </w:rPr>
              <w:t>49%</w:t>
            </w:r>
          </w:p>
        </w:tc>
      </w:tr>
      <w:tr w:rsidR="00F8542F" w:rsidRPr="00F8542F" w:rsidTr="00503BB1">
        <w:trPr>
          <w:trHeight w:val="300"/>
          <w:jc w:val="center"/>
        </w:trPr>
        <w:tc>
          <w:tcPr>
            <w:tcW w:w="99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color w:val="000000"/>
                <w:sz w:val="20"/>
                <w:szCs w:val="20"/>
              </w:rPr>
            </w:pPr>
            <w:r w:rsidRPr="00F8542F">
              <w:rPr>
                <w:rFonts w:ascii="Calibri" w:eastAsia="Times New Roman" w:hAnsi="Calibri" w:cs="Times New Roman"/>
                <w:color w:val="000000"/>
                <w:sz w:val="20"/>
                <w:szCs w:val="20"/>
              </w:rPr>
              <w:t>100%</w:t>
            </w:r>
          </w:p>
        </w:tc>
        <w:tc>
          <w:tcPr>
            <w:tcW w:w="1381" w:type="dxa"/>
            <w:tcBorders>
              <w:top w:val="nil"/>
              <w:left w:val="nil"/>
              <w:bottom w:val="single" w:sz="4" w:space="0" w:color="auto"/>
              <w:right w:val="single" w:sz="4" w:space="0" w:color="auto"/>
            </w:tcBorders>
            <w:shd w:val="clear" w:color="auto" w:fill="auto"/>
            <w:vAlign w:val="center"/>
            <w:hideMark/>
          </w:tcPr>
          <w:p w:rsidR="00F8542F" w:rsidRPr="00F8542F" w:rsidRDefault="00F8542F" w:rsidP="00F8542F">
            <w:pPr>
              <w:spacing w:after="0" w:line="240" w:lineRule="auto"/>
              <w:jc w:val="center"/>
              <w:rPr>
                <w:rFonts w:ascii="Calibri" w:eastAsia="Times New Roman" w:hAnsi="Calibri" w:cs="Times New Roman"/>
                <w:color w:val="000000"/>
                <w:sz w:val="20"/>
                <w:szCs w:val="20"/>
              </w:rPr>
            </w:pPr>
            <w:r w:rsidRPr="00F8542F">
              <w:rPr>
                <w:rFonts w:ascii="Calibri" w:eastAsia="Times New Roman" w:hAnsi="Calibri" w:cs="Times New Roman"/>
                <w:color w:val="000000"/>
                <w:sz w:val="20"/>
                <w:szCs w:val="20"/>
              </w:rPr>
              <w:t>Population</w:t>
            </w:r>
          </w:p>
        </w:tc>
        <w:tc>
          <w:tcPr>
            <w:tcW w:w="1412"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color w:val="000000"/>
                <w:sz w:val="20"/>
                <w:szCs w:val="20"/>
              </w:rPr>
            </w:pPr>
            <w:r w:rsidRPr="00F8542F">
              <w:rPr>
                <w:rFonts w:ascii="Calibri" w:eastAsia="Times New Roman" w:hAnsi="Calibri" w:cs="Times New Roman"/>
                <w:color w:val="000000"/>
                <w:sz w:val="20"/>
                <w:szCs w:val="20"/>
              </w:rPr>
              <w:t>10%</w:t>
            </w:r>
          </w:p>
        </w:tc>
        <w:tc>
          <w:tcPr>
            <w:tcW w:w="1416"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color w:val="000000"/>
                <w:sz w:val="20"/>
                <w:szCs w:val="20"/>
              </w:rPr>
            </w:pPr>
            <w:r w:rsidRPr="00F8542F">
              <w:rPr>
                <w:rFonts w:ascii="Calibri" w:eastAsia="Times New Roman" w:hAnsi="Calibri" w:cs="Times New Roman"/>
                <w:color w:val="000000"/>
                <w:sz w:val="20"/>
                <w:szCs w:val="20"/>
              </w:rPr>
              <w:t>1%</w:t>
            </w:r>
          </w:p>
        </w:tc>
        <w:tc>
          <w:tcPr>
            <w:tcW w:w="1440"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color w:val="000000"/>
                <w:sz w:val="20"/>
                <w:szCs w:val="20"/>
              </w:rPr>
            </w:pPr>
            <w:r w:rsidRPr="00F8542F">
              <w:rPr>
                <w:rFonts w:ascii="Calibri" w:eastAsia="Times New Roman" w:hAnsi="Calibri" w:cs="Times New Roman"/>
                <w:color w:val="000000"/>
                <w:sz w:val="20"/>
                <w:szCs w:val="20"/>
              </w:rPr>
              <w:t>0%</w:t>
            </w:r>
          </w:p>
        </w:tc>
        <w:tc>
          <w:tcPr>
            <w:tcW w:w="1440"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color w:val="000000"/>
                <w:sz w:val="20"/>
                <w:szCs w:val="20"/>
              </w:rPr>
            </w:pPr>
            <w:r w:rsidRPr="00F8542F">
              <w:rPr>
                <w:rFonts w:ascii="Calibri" w:eastAsia="Times New Roman" w:hAnsi="Calibri" w:cs="Times New Roman"/>
                <w:color w:val="000000"/>
                <w:sz w:val="20"/>
                <w:szCs w:val="20"/>
              </w:rPr>
              <w:t>34%</w:t>
            </w:r>
          </w:p>
        </w:tc>
        <w:tc>
          <w:tcPr>
            <w:tcW w:w="1350"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color w:val="000000"/>
                <w:sz w:val="20"/>
                <w:szCs w:val="20"/>
              </w:rPr>
            </w:pPr>
            <w:r w:rsidRPr="00F8542F">
              <w:rPr>
                <w:rFonts w:ascii="Calibri" w:eastAsia="Times New Roman" w:hAnsi="Calibri" w:cs="Times New Roman"/>
                <w:color w:val="000000"/>
                <w:sz w:val="20"/>
                <w:szCs w:val="20"/>
              </w:rPr>
              <w:t>45%</w:t>
            </w:r>
          </w:p>
        </w:tc>
      </w:tr>
      <w:tr w:rsidR="00F8542F" w:rsidRPr="00F8542F" w:rsidTr="00503BB1">
        <w:trPr>
          <w:trHeight w:val="300"/>
          <w:jc w:val="center"/>
        </w:trPr>
        <w:tc>
          <w:tcPr>
            <w:tcW w:w="998" w:type="dxa"/>
            <w:vMerge/>
            <w:tcBorders>
              <w:top w:val="nil"/>
              <w:left w:val="single" w:sz="4" w:space="0" w:color="auto"/>
              <w:bottom w:val="single" w:sz="4" w:space="0" w:color="auto"/>
              <w:right w:val="single" w:sz="4" w:space="0" w:color="auto"/>
            </w:tcBorders>
            <w:vAlign w:val="center"/>
            <w:hideMark/>
          </w:tcPr>
          <w:p w:rsidR="00F8542F" w:rsidRPr="00F8542F" w:rsidRDefault="00F8542F" w:rsidP="00F8542F">
            <w:pPr>
              <w:spacing w:after="0" w:line="240" w:lineRule="auto"/>
              <w:rPr>
                <w:rFonts w:ascii="Calibri" w:eastAsia="Times New Roman" w:hAnsi="Calibri" w:cs="Times New Roman"/>
                <w:color w:val="000000"/>
                <w:sz w:val="20"/>
                <w:szCs w:val="20"/>
              </w:rPr>
            </w:pPr>
          </w:p>
        </w:tc>
        <w:tc>
          <w:tcPr>
            <w:tcW w:w="1381" w:type="dxa"/>
            <w:tcBorders>
              <w:top w:val="nil"/>
              <w:left w:val="nil"/>
              <w:bottom w:val="single" w:sz="4" w:space="0" w:color="auto"/>
              <w:right w:val="single" w:sz="4" w:space="0" w:color="auto"/>
            </w:tcBorders>
            <w:shd w:val="clear" w:color="auto" w:fill="auto"/>
            <w:vAlign w:val="center"/>
            <w:hideMark/>
          </w:tcPr>
          <w:p w:rsidR="00F8542F" w:rsidRPr="00F8542F" w:rsidRDefault="00F8542F" w:rsidP="00F8542F">
            <w:pPr>
              <w:spacing w:after="0" w:line="240" w:lineRule="auto"/>
              <w:jc w:val="center"/>
              <w:rPr>
                <w:rFonts w:ascii="Calibri" w:eastAsia="Times New Roman" w:hAnsi="Calibri" w:cs="Times New Roman"/>
                <w:color w:val="000000"/>
                <w:sz w:val="20"/>
                <w:szCs w:val="20"/>
              </w:rPr>
            </w:pPr>
            <w:r w:rsidRPr="00F8542F">
              <w:rPr>
                <w:rFonts w:ascii="Calibri" w:eastAsia="Times New Roman" w:hAnsi="Calibri" w:cs="Times New Roman"/>
                <w:color w:val="000000"/>
                <w:sz w:val="20"/>
                <w:szCs w:val="20"/>
              </w:rPr>
              <w:t>Sample</w:t>
            </w:r>
          </w:p>
        </w:tc>
        <w:tc>
          <w:tcPr>
            <w:tcW w:w="1412"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color w:val="000000"/>
                <w:sz w:val="20"/>
                <w:szCs w:val="20"/>
              </w:rPr>
            </w:pPr>
            <w:r w:rsidRPr="00F8542F">
              <w:rPr>
                <w:rFonts w:ascii="Calibri" w:eastAsia="Times New Roman" w:hAnsi="Calibri" w:cs="Times New Roman"/>
                <w:color w:val="000000"/>
                <w:sz w:val="20"/>
                <w:szCs w:val="20"/>
              </w:rPr>
              <w:t>11%</w:t>
            </w:r>
          </w:p>
        </w:tc>
        <w:tc>
          <w:tcPr>
            <w:tcW w:w="1416"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color w:val="000000"/>
                <w:sz w:val="20"/>
                <w:szCs w:val="20"/>
              </w:rPr>
            </w:pPr>
            <w:r w:rsidRPr="00F8542F">
              <w:rPr>
                <w:rFonts w:ascii="Calibri" w:eastAsia="Times New Roman" w:hAnsi="Calibri" w:cs="Times New Roman"/>
                <w:color w:val="000000"/>
                <w:sz w:val="20"/>
                <w:szCs w:val="20"/>
              </w:rPr>
              <w:t>0%</w:t>
            </w:r>
          </w:p>
        </w:tc>
        <w:tc>
          <w:tcPr>
            <w:tcW w:w="1440"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color w:val="000000"/>
                <w:sz w:val="20"/>
                <w:szCs w:val="20"/>
              </w:rPr>
            </w:pPr>
            <w:r w:rsidRPr="00F8542F">
              <w:rPr>
                <w:rFonts w:ascii="Calibri" w:eastAsia="Times New Roman" w:hAnsi="Calibri" w:cs="Times New Roman"/>
                <w:color w:val="000000"/>
                <w:sz w:val="20"/>
                <w:szCs w:val="20"/>
              </w:rPr>
              <w:t>0%</w:t>
            </w:r>
          </w:p>
        </w:tc>
        <w:tc>
          <w:tcPr>
            <w:tcW w:w="1440"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color w:val="000000"/>
                <w:sz w:val="20"/>
                <w:szCs w:val="20"/>
              </w:rPr>
            </w:pPr>
            <w:r w:rsidRPr="00F8542F">
              <w:rPr>
                <w:rFonts w:ascii="Calibri" w:eastAsia="Times New Roman" w:hAnsi="Calibri" w:cs="Times New Roman"/>
                <w:color w:val="000000"/>
                <w:sz w:val="20"/>
                <w:szCs w:val="20"/>
              </w:rPr>
              <w:t>40%</w:t>
            </w:r>
          </w:p>
        </w:tc>
        <w:tc>
          <w:tcPr>
            <w:tcW w:w="1350"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color w:val="000000"/>
                <w:sz w:val="20"/>
                <w:szCs w:val="20"/>
              </w:rPr>
            </w:pPr>
            <w:r w:rsidRPr="00F8542F">
              <w:rPr>
                <w:rFonts w:ascii="Calibri" w:eastAsia="Times New Roman" w:hAnsi="Calibri" w:cs="Times New Roman"/>
                <w:color w:val="000000"/>
                <w:sz w:val="20"/>
                <w:szCs w:val="20"/>
              </w:rPr>
              <w:t>51%</w:t>
            </w:r>
          </w:p>
        </w:tc>
      </w:tr>
      <w:tr w:rsidR="00F8542F" w:rsidRPr="00F8542F" w:rsidTr="00503BB1">
        <w:trPr>
          <w:trHeight w:val="300"/>
          <w:jc w:val="center"/>
        </w:trPr>
        <w:tc>
          <w:tcPr>
            <w:tcW w:w="99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b/>
                <w:bCs/>
                <w:color w:val="000000"/>
                <w:sz w:val="20"/>
                <w:szCs w:val="20"/>
              </w:rPr>
            </w:pPr>
            <w:r w:rsidRPr="00F8542F">
              <w:rPr>
                <w:rFonts w:ascii="Calibri" w:eastAsia="Times New Roman" w:hAnsi="Calibri" w:cs="Times New Roman"/>
                <w:b/>
                <w:bCs/>
                <w:color w:val="000000"/>
                <w:sz w:val="20"/>
                <w:szCs w:val="20"/>
              </w:rPr>
              <w:t>Total</w:t>
            </w:r>
          </w:p>
        </w:tc>
        <w:tc>
          <w:tcPr>
            <w:tcW w:w="1381" w:type="dxa"/>
            <w:tcBorders>
              <w:top w:val="nil"/>
              <w:left w:val="nil"/>
              <w:bottom w:val="single" w:sz="4" w:space="0" w:color="auto"/>
              <w:right w:val="single" w:sz="4" w:space="0" w:color="auto"/>
            </w:tcBorders>
            <w:shd w:val="clear" w:color="auto" w:fill="auto"/>
            <w:vAlign w:val="center"/>
            <w:hideMark/>
          </w:tcPr>
          <w:p w:rsidR="00F8542F" w:rsidRPr="00F8542F" w:rsidRDefault="00F8542F" w:rsidP="00F8542F">
            <w:pPr>
              <w:spacing w:after="0" w:line="240" w:lineRule="auto"/>
              <w:jc w:val="center"/>
              <w:rPr>
                <w:rFonts w:ascii="Calibri" w:eastAsia="Times New Roman" w:hAnsi="Calibri" w:cs="Times New Roman"/>
                <w:b/>
                <w:bCs/>
                <w:color w:val="000000"/>
                <w:sz w:val="20"/>
                <w:szCs w:val="20"/>
              </w:rPr>
            </w:pPr>
            <w:r w:rsidRPr="00F8542F">
              <w:rPr>
                <w:rFonts w:ascii="Calibri" w:eastAsia="Times New Roman" w:hAnsi="Calibri" w:cs="Times New Roman"/>
                <w:b/>
                <w:bCs/>
                <w:color w:val="000000"/>
                <w:sz w:val="20"/>
                <w:szCs w:val="20"/>
              </w:rPr>
              <w:t>Population</w:t>
            </w:r>
          </w:p>
        </w:tc>
        <w:tc>
          <w:tcPr>
            <w:tcW w:w="1412"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b/>
                <w:bCs/>
                <w:color w:val="000000"/>
                <w:sz w:val="20"/>
                <w:szCs w:val="20"/>
              </w:rPr>
            </w:pPr>
            <w:r w:rsidRPr="00F8542F">
              <w:rPr>
                <w:rFonts w:ascii="Calibri" w:eastAsia="Times New Roman" w:hAnsi="Calibri" w:cs="Times New Roman"/>
                <w:b/>
                <w:bCs/>
                <w:color w:val="000000"/>
                <w:sz w:val="20"/>
                <w:szCs w:val="20"/>
              </w:rPr>
              <w:t>15%</w:t>
            </w:r>
          </w:p>
        </w:tc>
        <w:tc>
          <w:tcPr>
            <w:tcW w:w="1416"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b/>
                <w:bCs/>
                <w:color w:val="000000"/>
                <w:sz w:val="20"/>
                <w:szCs w:val="20"/>
              </w:rPr>
            </w:pPr>
            <w:r w:rsidRPr="00F8542F">
              <w:rPr>
                <w:rFonts w:ascii="Calibri" w:eastAsia="Times New Roman" w:hAnsi="Calibri" w:cs="Times New Roman"/>
                <w:b/>
                <w:bCs/>
                <w:color w:val="000000"/>
                <w:sz w:val="20"/>
                <w:szCs w:val="20"/>
              </w:rPr>
              <w:t>2%</w:t>
            </w:r>
          </w:p>
        </w:tc>
        <w:tc>
          <w:tcPr>
            <w:tcW w:w="1440"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b/>
                <w:bCs/>
                <w:color w:val="000000"/>
                <w:sz w:val="20"/>
                <w:szCs w:val="20"/>
              </w:rPr>
            </w:pPr>
            <w:r w:rsidRPr="00F8542F">
              <w:rPr>
                <w:rFonts w:ascii="Calibri" w:eastAsia="Times New Roman" w:hAnsi="Calibri" w:cs="Times New Roman"/>
                <w:b/>
                <w:bCs/>
                <w:color w:val="000000"/>
                <w:sz w:val="20"/>
                <w:szCs w:val="20"/>
              </w:rPr>
              <w:t>0%</w:t>
            </w:r>
          </w:p>
        </w:tc>
        <w:tc>
          <w:tcPr>
            <w:tcW w:w="1440"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b/>
                <w:bCs/>
                <w:color w:val="000000"/>
                <w:sz w:val="20"/>
                <w:szCs w:val="20"/>
              </w:rPr>
            </w:pPr>
            <w:r w:rsidRPr="00F8542F">
              <w:rPr>
                <w:rFonts w:ascii="Calibri" w:eastAsia="Times New Roman" w:hAnsi="Calibri" w:cs="Times New Roman"/>
                <w:b/>
                <w:bCs/>
                <w:color w:val="000000"/>
                <w:sz w:val="20"/>
                <w:szCs w:val="20"/>
              </w:rPr>
              <w:t>83%</w:t>
            </w:r>
          </w:p>
        </w:tc>
        <w:tc>
          <w:tcPr>
            <w:tcW w:w="1350"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b/>
                <w:bCs/>
                <w:color w:val="000000"/>
                <w:sz w:val="20"/>
                <w:szCs w:val="20"/>
              </w:rPr>
            </w:pPr>
            <w:r w:rsidRPr="00F8542F">
              <w:rPr>
                <w:rFonts w:ascii="Calibri" w:eastAsia="Times New Roman" w:hAnsi="Calibri" w:cs="Times New Roman"/>
                <w:b/>
                <w:bCs/>
                <w:color w:val="000000"/>
                <w:sz w:val="20"/>
                <w:szCs w:val="20"/>
              </w:rPr>
              <w:t>100%</w:t>
            </w:r>
          </w:p>
        </w:tc>
      </w:tr>
      <w:tr w:rsidR="00F8542F" w:rsidRPr="00F8542F" w:rsidTr="00503BB1">
        <w:trPr>
          <w:trHeight w:val="300"/>
          <w:jc w:val="center"/>
        </w:trPr>
        <w:tc>
          <w:tcPr>
            <w:tcW w:w="998" w:type="dxa"/>
            <w:vMerge/>
            <w:tcBorders>
              <w:top w:val="nil"/>
              <w:left w:val="single" w:sz="4" w:space="0" w:color="auto"/>
              <w:bottom w:val="single" w:sz="4" w:space="0" w:color="auto"/>
              <w:right w:val="single" w:sz="4" w:space="0" w:color="auto"/>
            </w:tcBorders>
            <w:vAlign w:val="center"/>
            <w:hideMark/>
          </w:tcPr>
          <w:p w:rsidR="00F8542F" w:rsidRPr="00F8542F" w:rsidRDefault="00F8542F" w:rsidP="00F8542F">
            <w:pPr>
              <w:spacing w:after="0" w:line="240" w:lineRule="auto"/>
              <w:rPr>
                <w:rFonts w:ascii="Calibri" w:eastAsia="Times New Roman" w:hAnsi="Calibri" w:cs="Times New Roman"/>
                <w:b/>
                <w:bCs/>
                <w:color w:val="000000"/>
                <w:sz w:val="20"/>
                <w:szCs w:val="20"/>
              </w:rPr>
            </w:pPr>
          </w:p>
        </w:tc>
        <w:tc>
          <w:tcPr>
            <w:tcW w:w="1381" w:type="dxa"/>
            <w:tcBorders>
              <w:top w:val="nil"/>
              <w:left w:val="nil"/>
              <w:bottom w:val="single" w:sz="4" w:space="0" w:color="auto"/>
              <w:right w:val="single" w:sz="4" w:space="0" w:color="auto"/>
            </w:tcBorders>
            <w:shd w:val="clear" w:color="auto" w:fill="auto"/>
            <w:vAlign w:val="center"/>
            <w:hideMark/>
          </w:tcPr>
          <w:p w:rsidR="00F8542F" w:rsidRPr="00F8542F" w:rsidRDefault="00F8542F" w:rsidP="00F8542F">
            <w:pPr>
              <w:spacing w:after="0" w:line="240" w:lineRule="auto"/>
              <w:jc w:val="center"/>
              <w:rPr>
                <w:rFonts w:ascii="Calibri" w:eastAsia="Times New Roman" w:hAnsi="Calibri" w:cs="Times New Roman"/>
                <w:b/>
                <w:bCs/>
                <w:color w:val="000000"/>
                <w:sz w:val="20"/>
                <w:szCs w:val="20"/>
              </w:rPr>
            </w:pPr>
            <w:r w:rsidRPr="00F8542F">
              <w:rPr>
                <w:rFonts w:ascii="Calibri" w:eastAsia="Times New Roman" w:hAnsi="Calibri" w:cs="Times New Roman"/>
                <w:b/>
                <w:bCs/>
                <w:color w:val="000000"/>
                <w:sz w:val="20"/>
                <w:szCs w:val="20"/>
              </w:rPr>
              <w:t>Sample</w:t>
            </w:r>
          </w:p>
        </w:tc>
        <w:tc>
          <w:tcPr>
            <w:tcW w:w="1412"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b/>
                <w:bCs/>
                <w:color w:val="000000"/>
                <w:sz w:val="20"/>
                <w:szCs w:val="20"/>
              </w:rPr>
            </w:pPr>
            <w:r w:rsidRPr="00F8542F">
              <w:rPr>
                <w:rFonts w:ascii="Calibri" w:eastAsia="Times New Roman" w:hAnsi="Calibri" w:cs="Times New Roman"/>
                <w:b/>
                <w:bCs/>
                <w:color w:val="000000"/>
                <w:sz w:val="20"/>
                <w:szCs w:val="20"/>
              </w:rPr>
              <w:t>16%</w:t>
            </w:r>
          </w:p>
        </w:tc>
        <w:tc>
          <w:tcPr>
            <w:tcW w:w="1416"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b/>
                <w:bCs/>
                <w:color w:val="000000"/>
                <w:sz w:val="20"/>
                <w:szCs w:val="20"/>
              </w:rPr>
            </w:pPr>
            <w:r w:rsidRPr="00F8542F">
              <w:rPr>
                <w:rFonts w:ascii="Calibri" w:eastAsia="Times New Roman" w:hAnsi="Calibri" w:cs="Times New Roman"/>
                <w:b/>
                <w:bCs/>
                <w:color w:val="000000"/>
                <w:sz w:val="20"/>
                <w:szCs w:val="20"/>
              </w:rPr>
              <w:t>0%</w:t>
            </w:r>
          </w:p>
        </w:tc>
        <w:tc>
          <w:tcPr>
            <w:tcW w:w="1440"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b/>
                <w:bCs/>
                <w:color w:val="000000"/>
                <w:sz w:val="20"/>
                <w:szCs w:val="20"/>
              </w:rPr>
            </w:pPr>
            <w:r w:rsidRPr="00F8542F">
              <w:rPr>
                <w:rFonts w:ascii="Calibri" w:eastAsia="Times New Roman" w:hAnsi="Calibri" w:cs="Times New Roman"/>
                <w:b/>
                <w:bCs/>
                <w:color w:val="000000"/>
                <w:sz w:val="20"/>
                <w:szCs w:val="20"/>
              </w:rPr>
              <w:t>0%</w:t>
            </w:r>
          </w:p>
        </w:tc>
        <w:tc>
          <w:tcPr>
            <w:tcW w:w="1440"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b/>
                <w:bCs/>
                <w:color w:val="000000"/>
                <w:sz w:val="20"/>
                <w:szCs w:val="20"/>
              </w:rPr>
            </w:pPr>
            <w:r w:rsidRPr="00F8542F">
              <w:rPr>
                <w:rFonts w:ascii="Calibri" w:eastAsia="Times New Roman" w:hAnsi="Calibri" w:cs="Times New Roman"/>
                <w:b/>
                <w:bCs/>
                <w:color w:val="000000"/>
                <w:sz w:val="20"/>
                <w:szCs w:val="20"/>
              </w:rPr>
              <w:t>84%</w:t>
            </w:r>
          </w:p>
        </w:tc>
        <w:tc>
          <w:tcPr>
            <w:tcW w:w="1350" w:type="dxa"/>
            <w:tcBorders>
              <w:top w:val="nil"/>
              <w:left w:val="nil"/>
              <w:bottom w:val="single" w:sz="4" w:space="0" w:color="auto"/>
              <w:right w:val="single" w:sz="4" w:space="0" w:color="auto"/>
            </w:tcBorders>
            <w:shd w:val="clear" w:color="auto" w:fill="auto"/>
            <w:noWrap/>
            <w:vAlign w:val="center"/>
            <w:hideMark/>
          </w:tcPr>
          <w:p w:rsidR="00F8542F" w:rsidRPr="00F8542F" w:rsidRDefault="00F8542F" w:rsidP="00F8542F">
            <w:pPr>
              <w:spacing w:after="0" w:line="240" w:lineRule="auto"/>
              <w:jc w:val="center"/>
              <w:rPr>
                <w:rFonts w:ascii="Calibri" w:eastAsia="Times New Roman" w:hAnsi="Calibri" w:cs="Times New Roman"/>
                <w:b/>
                <w:bCs/>
                <w:color w:val="000000"/>
                <w:sz w:val="20"/>
                <w:szCs w:val="20"/>
              </w:rPr>
            </w:pPr>
            <w:r w:rsidRPr="00F8542F">
              <w:rPr>
                <w:rFonts w:ascii="Calibri" w:eastAsia="Times New Roman" w:hAnsi="Calibri" w:cs="Times New Roman"/>
                <w:b/>
                <w:bCs/>
                <w:color w:val="000000"/>
                <w:sz w:val="20"/>
                <w:szCs w:val="20"/>
              </w:rPr>
              <w:t>100%</w:t>
            </w:r>
          </w:p>
        </w:tc>
      </w:tr>
    </w:tbl>
    <w:p w:rsidR="00D96516" w:rsidRPr="009B4635" w:rsidRDefault="00D96516" w:rsidP="00D96516">
      <w:pPr>
        <w:pStyle w:val="TableFigureCaption"/>
        <w:rPr>
          <w:rFonts w:asciiTheme="minorHAnsi" w:hAnsiTheme="minorHAnsi"/>
          <w:highlight w:val="yellow"/>
        </w:rPr>
      </w:pPr>
    </w:p>
    <w:p w:rsidR="00B44BFC" w:rsidRPr="00E80A9B" w:rsidRDefault="00B44BFC" w:rsidP="00B44BFC">
      <w:pPr>
        <w:pStyle w:val="Heading2"/>
        <w:spacing w:before="360"/>
        <w:ind w:left="547" w:hanging="547"/>
      </w:pPr>
      <w:bookmarkStart w:id="22" w:name="_Toc446323533"/>
      <w:bookmarkStart w:id="23" w:name="_Toc349548905"/>
      <w:bookmarkStart w:id="24" w:name="_Toc350953036"/>
      <w:bookmarkStart w:id="25" w:name="_Toc383698791"/>
      <w:r w:rsidRPr="00E80A9B">
        <w:t>Methodology</w:t>
      </w:r>
      <w:bookmarkEnd w:id="22"/>
    </w:p>
    <w:p w:rsidR="00B44BFC" w:rsidRPr="00E80A9B" w:rsidRDefault="00B44BFC" w:rsidP="00B44BFC">
      <w:pPr>
        <w:pStyle w:val="BodyParagraph"/>
        <w:rPr>
          <w:rFonts w:asciiTheme="minorHAnsi" w:hAnsiTheme="minorHAnsi"/>
        </w:rPr>
      </w:pPr>
      <w:r w:rsidRPr="00E80A9B">
        <w:rPr>
          <w:rFonts w:asciiTheme="minorHAnsi" w:hAnsiTheme="minorHAnsi"/>
        </w:rPr>
        <w:t>The primary task in developing ex post load impacts is to estimate a reference load for each event. The reference load is a measure of what participant demand would have been in the absence of the CAC cycling during an event. The primary task in estimating ex ante load impacts</w:t>
      </w:r>
      <w:r w:rsidR="00B15268">
        <w:rPr>
          <w:rFonts w:asciiTheme="minorHAnsi" w:hAnsiTheme="minorHAnsi"/>
        </w:rPr>
        <w:t>—</w:t>
      </w:r>
      <w:r w:rsidRPr="00E80A9B">
        <w:rPr>
          <w:rFonts w:asciiTheme="minorHAnsi" w:hAnsiTheme="minorHAnsi"/>
        </w:rPr>
        <w:t>which is often of more practical concern</w:t>
      </w:r>
      <w:r w:rsidR="00B15268">
        <w:rPr>
          <w:rFonts w:asciiTheme="minorHAnsi" w:hAnsiTheme="minorHAnsi"/>
        </w:rPr>
        <w:t>—</w:t>
      </w:r>
      <w:r w:rsidRPr="00E80A9B">
        <w:rPr>
          <w:rFonts w:asciiTheme="minorHAnsi" w:hAnsiTheme="minorHAnsi"/>
        </w:rPr>
        <w:t xml:space="preserve">is to make the best use of historical data on loads and load impacts to predict future program performance. The data and models used to estimate ex post impacts are typically the key inputs to the ex ante analysis. </w:t>
      </w:r>
    </w:p>
    <w:p w:rsidR="00B44BFC" w:rsidRPr="00204055" w:rsidRDefault="00B44BFC" w:rsidP="00B44BFC">
      <w:pPr>
        <w:pStyle w:val="BodyParagraph"/>
        <w:rPr>
          <w:rFonts w:asciiTheme="minorHAnsi" w:hAnsiTheme="minorHAnsi"/>
        </w:rPr>
      </w:pPr>
      <w:r w:rsidRPr="00E80A9B">
        <w:rPr>
          <w:rFonts w:asciiTheme="minorHAnsi" w:hAnsiTheme="minorHAnsi"/>
        </w:rPr>
        <w:t>Two s</w:t>
      </w:r>
      <w:r>
        <w:rPr>
          <w:rFonts w:asciiTheme="minorHAnsi" w:hAnsiTheme="minorHAnsi"/>
        </w:rPr>
        <w:t xml:space="preserve">eparate approaches were used for estimating the reference loads: a randomized controlled trial (RCT) design and a propensity score matching (PSM) design. </w:t>
      </w:r>
      <w:r w:rsidR="00BE0E6C">
        <w:rPr>
          <w:rFonts w:asciiTheme="minorHAnsi" w:hAnsiTheme="minorHAnsi"/>
        </w:rPr>
        <w:t>R</w:t>
      </w:r>
      <w:r>
        <w:rPr>
          <w:rFonts w:asciiTheme="minorHAnsi" w:hAnsiTheme="minorHAnsi"/>
        </w:rPr>
        <w:t>esidential customer impacts were estimated using a randomized controlled trial. The nonresidential customer impacts were estimat</w:t>
      </w:r>
      <w:r w:rsidRPr="00204055">
        <w:rPr>
          <w:rFonts w:asciiTheme="minorHAnsi" w:hAnsiTheme="minorHAnsi"/>
        </w:rPr>
        <w:t xml:space="preserve">ed </w:t>
      </w:r>
      <w:r w:rsidR="00836E9F">
        <w:rPr>
          <w:rFonts w:asciiTheme="minorHAnsi" w:hAnsiTheme="minorHAnsi"/>
        </w:rPr>
        <w:t>with a</w:t>
      </w:r>
      <w:r w:rsidRPr="00204055">
        <w:rPr>
          <w:rFonts w:asciiTheme="minorHAnsi" w:hAnsiTheme="minorHAnsi"/>
        </w:rPr>
        <w:t xml:space="preserve"> PSM study. Under the randomized controlled trial, random samples of </w:t>
      </w:r>
      <w:r w:rsidR="00836E9F">
        <w:rPr>
          <w:rFonts w:asciiTheme="minorHAnsi" w:hAnsiTheme="minorHAnsi"/>
        </w:rPr>
        <w:t xml:space="preserve">residential </w:t>
      </w:r>
      <w:r w:rsidRPr="00204055">
        <w:rPr>
          <w:rFonts w:asciiTheme="minorHAnsi" w:hAnsiTheme="minorHAnsi"/>
        </w:rPr>
        <w:t xml:space="preserve">Summer Saver customers were selected for each cycling strategy. During each event, half of the sample did not have their CAC units cycled so that these customers could be used to provide a reference load for those who did have their units cycled. </w:t>
      </w:r>
      <w:r>
        <w:rPr>
          <w:rFonts w:asciiTheme="minorHAnsi" w:hAnsiTheme="minorHAnsi"/>
        </w:rPr>
        <w:t xml:space="preserve">A matched control group was selected for </w:t>
      </w:r>
      <w:r w:rsidR="00BE0E6C">
        <w:rPr>
          <w:rFonts w:asciiTheme="minorHAnsi" w:hAnsiTheme="minorHAnsi"/>
        </w:rPr>
        <w:t xml:space="preserve">most of </w:t>
      </w:r>
      <w:r>
        <w:rPr>
          <w:rFonts w:asciiTheme="minorHAnsi" w:hAnsiTheme="minorHAnsi"/>
        </w:rPr>
        <w:t>the</w:t>
      </w:r>
      <w:r w:rsidR="00BE0E6C">
        <w:rPr>
          <w:rFonts w:asciiTheme="minorHAnsi" w:hAnsiTheme="minorHAnsi"/>
        </w:rPr>
        <w:t xml:space="preserve"> </w:t>
      </w:r>
      <w:r>
        <w:rPr>
          <w:rFonts w:asciiTheme="minorHAnsi" w:hAnsiTheme="minorHAnsi"/>
        </w:rPr>
        <w:t xml:space="preserve">nonresidential Summer Saver </w:t>
      </w:r>
      <w:r w:rsidR="00BE0E6C">
        <w:rPr>
          <w:rFonts w:asciiTheme="minorHAnsi" w:hAnsiTheme="minorHAnsi"/>
        </w:rPr>
        <w:t xml:space="preserve">program </w:t>
      </w:r>
      <w:r>
        <w:rPr>
          <w:rFonts w:asciiTheme="minorHAnsi" w:hAnsiTheme="minorHAnsi"/>
        </w:rPr>
        <w:t>participants</w:t>
      </w:r>
      <w:r w:rsidR="00BE0E6C">
        <w:rPr>
          <w:rStyle w:val="FootnoteReference"/>
          <w:rFonts w:asciiTheme="minorHAnsi" w:hAnsiTheme="minorHAnsi"/>
        </w:rPr>
        <w:footnoteReference w:id="4"/>
      </w:r>
      <w:r>
        <w:rPr>
          <w:rFonts w:asciiTheme="minorHAnsi" w:hAnsiTheme="minorHAnsi"/>
        </w:rPr>
        <w:t>.</w:t>
      </w:r>
    </w:p>
    <w:p w:rsidR="00B44BFC" w:rsidRPr="005E2911" w:rsidRDefault="00B44BFC" w:rsidP="00B44BFC">
      <w:pPr>
        <w:pStyle w:val="Heading3"/>
        <w:ind w:left="1080"/>
      </w:pPr>
      <w:bookmarkStart w:id="26" w:name="_Toc349548901"/>
      <w:bookmarkStart w:id="27" w:name="_Toc350953032"/>
      <w:bookmarkStart w:id="28" w:name="_Toc383698787"/>
      <w:bookmarkStart w:id="29" w:name="_Toc446323534"/>
      <w:r w:rsidRPr="005E2911">
        <w:t>Ex Post Methodology</w:t>
      </w:r>
      <w:bookmarkEnd w:id="26"/>
      <w:bookmarkEnd w:id="27"/>
      <w:bookmarkEnd w:id="28"/>
      <w:bookmarkEnd w:id="29"/>
    </w:p>
    <w:p w:rsidR="00B44BFC" w:rsidRDefault="00B44BFC" w:rsidP="00B44BFC">
      <w:pPr>
        <w:pStyle w:val="BodyParagraph"/>
        <w:rPr>
          <w:rFonts w:asciiTheme="minorHAnsi" w:hAnsiTheme="minorHAnsi"/>
        </w:rPr>
      </w:pPr>
      <w:r w:rsidRPr="005E2911">
        <w:rPr>
          <w:rFonts w:asciiTheme="minorHAnsi" w:hAnsiTheme="minorHAnsi"/>
        </w:rPr>
        <w:t>An RCT is an experimental research approach where customers are randomly assigned to treatment and control conditions so that the only difference between the two groups, other than random chance, is the existence of the treatment cond</w:t>
      </w:r>
      <w:r w:rsidR="00543C2D">
        <w:rPr>
          <w:rFonts w:asciiTheme="minorHAnsi" w:hAnsiTheme="minorHAnsi"/>
        </w:rPr>
        <w:t xml:space="preserve">ition. In this context, </w:t>
      </w:r>
      <w:r w:rsidRPr="005E2911">
        <w:rPr>
          <w:rFonts w:asciiTheme="minorHAnsi" w:hAnsiTheme="minorHAnsi"/>
        </w:rPr>
        <w:t xml:space="preserve">half of the </w:t>
      </w:r>
      <w:r w:rsidR="00543C2D" w:rsidRPr="00543C2D">
        <w:rPr>
          <w:rFonts w:asciiTheme="minorHAnsi" w:hAnsiTheme="minorHAnsi"/>
        </w:rPr>
        <w:t>roughly 2,000</w:t>
      </w:r>
      <w:r w:rsidRPr="00543C2D">
        <w:rPr>
          <w:rFonts w:asciiTheme="minorHAnsi" w:hAnsiTheme="minorHAnsi"/>
        </w:rPr>
        <w:t xml:space="preserve"> customers in the residential sample </w:t>
      </w:r>
      <w:r w:rsidR="00BE0E6C">
        <w:rPr>
          <w:rFonts w:asciiTheme="minorHAnsi" w:hAnsiTheme="minorHAnsi"/>
        </w:rPr>
        <w:t>h</w:t>
      </w:r>
      <w:r w:rsidRPr="005E2911">
        <w:rPr>
          <w:rFonts w:asciiTheme="minorHAnsi" w:hAnsiTheme="minorHAnsi"/>
        </w:rPr>
        <w:t>ad their CAC unit cycled while the remaining customers served as the control group. The group that received the event signal alternated from event to event. This design has significant advantages in providing fast, reliable impact estimates if sample sizes are large enough.</w:t>
      </w:r>
    </w:p>
    <w:p w:rsidR="00B44BFC" w:rsidRDefault="00BE0E6C" w:rsidP="00B44BFC">
      <w:pPr>
        <w:pStyle w:val="BodyParagraph"/>
        <w:rPr>
          <w:rFonts w:asciiTheme="minorHAnsi" w:hAnsiTheme="minorHAnsi"/>
        </w:rPr>
      </w:pPr>
      <w:r>
        <w:rPr>
          <w:rFonts w:asciiTheme="minorHAnsi" w:hAnsiTheme="minorHAnsi"/>
        </w:rPr>
        <w:t>A</w:t>
      </w:r>
      <w:r w:rsidR="00543C2D">
        <w:rPr>
          <w:rFonts w:asciiTheme="minorHAnsi" w:hAnsiTheme="minorHAnsi"/>
        </w:rPr>
        <w:t xml:space="preserve"> matched control group was selected for the nonresidential </w:t>
      </w:r>
      <w:r w:rsidR="005F3E35">
        <w:rPr>
          <w:rFonts w:asciiTheme="minorHAnsi" w:hAnsiTheme="minorHAnsi"/>
        </w:rPr>
        <w:t xml:space="preserve">program </w:t>
      </w:r>
      <w:r w:rsidR="00543C2D">
        <w:rPr>
          <w:rFonts w:asciiTheme="minorHAnsi" w:hAnsiTheme="minorHAnsi"/>
        </w:rPr>
        <w:t>population</w:t>
      </w:r>
      <w:r w:rsidR="00B15268">
        <w:rPr>
          <w:rFonts w:asciiTheme="minorHAnsi" w:hAnsiTheme="minorHAnsi"/>
        </w:rPr>
        <w:t>—</w:t>
      </w:r>
      <w:r w:rsidR="00543C2D">
        <w:rPr>
          <w:rFonts w:asciiTheme="minorHAnsi" w:hAnsiTheme="minorHAnsi"/>
        </w:rPr>
        <w:t xml:space="preserve">whereby </w:t>
      </w:r>
      <w:r w:rsidR="00B44BFC">
        <w:rPr>
          <w:rFonts w:asciiTheme="minorHAnsi" w:hAnsiTheme="minorHAnsi"/>
        </w:rPr>
        <w:t xml:space="preserve">one matched nonparticipant was selected for each participant on each event. </w:t>
      </w:r>
      <w:r w:rsidR="00543C2D">
        <w:rPr>
          <w:rFonts w:asciiTheme="minorHAnsi" w:hAnsiTheme="minorHAnsi"/>
        </w:rPr>
        <w:t xml:space="preserve">The entire small commercial customer class was made available for the statistical matching analysis. </w:t>
      </w:r>
      <w:r w:rsidR="00B44BFC">
        <w:rPr>
          <w:rFonts w:asciiTheme="minorHAnsi" w:hAnsiTheme="minorHAnsi"/>
        </w:rPr>
        <w:t>Each matched customer was chosen because they most closely resembled their matched participant in t</w:t>
      </w:r>
      <w:r w:rsidR="00543C2D">
        <w:rPr>
          <w:rFonts w:asciiTheme="minorHAnsi" w:hAnsiTheme="minorHAnsi"/>
        </w:rPr>
        <w:t>erms of their propensity score, where the</w:t>
      </w:r>
      <w:r w:rsidR="00B44BFC">
        <w:rPr>
          <w:rFonts w:asciiTheme="minorHAnsi" w:hAnsiTheme="minorHAnsi"/>
        </w:rPr>
        <w:t xml:space="preserve"> propensity score calculates the likelihood that a customer is a </w:t>
      </w:r>
      <w:r w:rsidR="00543C2D">
        <w:rPr>
          <w:rFonts w:asciiTheme="minorHAnsi" w:hAnsiTheme="minorHAnsi"/>
        </w:rPr>
        <w:t xml:space="preserve">Summer Saver </w:t>
      </w:r>
      <w:r w:rsidR="00B44BFC">
        <w:rPr>
          <w:rFonts w:asciiTheme="minorHAnsi" w:hAnsiTheme="minorHAnsi"/>
        </w:rPr>
        <w:t>participant given that they have certain characteristics. In</w:t>
      </w:r>
      <w:r w:rsidR="00B15268">
        <w:rPr>
          <w:rFonts w:asciiTheme="minorHAnsi" w:hAnsiTheme="minorHAnsi"/>
        </w:rPr>
        <w:t> </w:t>
      </w:r>
      <w:r w:rsidR="00B44BFC">
        <w:rPr>
          <w:rFonts w:asciiTheme="minorHAnsi" w:hAnsiTheme="minorHAnsi"/>
        </w:rPr>
        <w:t>this case, those characteristics were typical peak demand on hot nonevent days and demand in the morning and early afternoon prior to the event. This approach minimizes the differences between participants and matched nonparticipants.</w:t>
      </w:r>
      <w:r w:rsidR="00B44BFC">
        <w:rPr>
          <w:rStyle w:val="FootnoteReference"/>
          <w:rFonts w:asciiTheme="minorHAnsi" w:hAnsiTheme="minorHAnsi"/>
        </w:rPr>
        <w:footnoteReference w:id="5"/>
      </w:r>
    </w:p>
    <w:p w:rsidR="00B44BFC" w:rsidRPr="00462D17" w:rsidRDefault="00B44BFC" w:rsidP="005F3E35">
      <w:pPr>
        <w:pStyle w:val="BodyParagraph"/>
        <w:rPr>
          <w:rFonts w:asciiTheme="minorHAnsi" w:hAnsiTheme="minorHAnsi"/>
        </w:rPr>
      </w:pPr>
      <w:r w:rsidRPr="00462D17">
        <w:rPr>
          <w:rFonts w:asciiTheme="minorHAnsi" w:hAnsiTheme="minorHAnsi"/>
        </w:rPr>
        <w:t xml:space="preserve">Ex post event impacts for each cycling option were estimated for each hour of each event for both RCT </w:t>
      </w:r>
      <w:r w:rsidR="005F3E35">
        <w:rPr>
          <w:rFonts w:asciiTheme="minorHAnsi" w:hAnsiTheme="minorHAnsi"/>
        </w:rPr>
        <w:t xml:space="preserve">and PSM customers by averaging the </w:t>
      </w:r>
      <w:r w:rsidRPr="00462D17">
        <w:rPr>
          <w:rFonts w:asciiTheme="minorHAnsi" w:hAnsiTheme="minorHAnsi"/>
        </w:rPr>
        <w:t xml:space="preserve">load </w:t>
      </w:r>
      <w:r w:rsidR="005F3E35">
        <w:rPr>
          <w:rFonts w:asciiTheme="minorHAnsi" w:hAnsiTheme="minorHAnsi"/>
        </w:rPr>
        <w:t xml:space="preserve">of the participants </w:t>
      </w:r>
      <w:r w:rsidRPr="00462D17">
        <w:rPr>
          <w:rFonts w:asciiTheme="minorHAnsi" w:hAnsiTheme="minorHAnsi"/>
        </w:rPr>
        <w:t xml:space="preserve">in the group that </w:t>
      </w:r>
      <w:r w:rsidR="005F3E35">
        <w:rPr>
          <w:rFonts w:asciiTheme="minorHAnsi" w:hAnsiTheme="minorHAnsi"/>
        </w:rPr>
        <w:t>experienced</w:t>
      </w:r>
      <w:r w:rsidRPr="00462D17">
        <w:rPr>
          <w:rFonts w:asciiTheme="minorHAnsi" w:hAnsiTheme="minorHAnsi"/>
        </w:rPr>
        <w:t xml:space="preserve"> the event and subtracting it from the average adjusted load of the group that did not receive the event. </w:t>
      </w:r>
      <w:r w:rsidRPr="00462D17">
        <w:rPr>
          <w:rFonts w:asciiTheme="minorHAnsi" w:hAnsiTheme="minorHAnsi"/>
          <w:szCs w:val="18"/>
        </w:rPr>
        <w:t>The adjustment was based on the ratio of usage between the treat</w:t>
      </w:r>
      <w:r w:rsidR="005F3E35">
        <w:rPr>
          <w:rFonts w:asciiTheme="minorHAnsi" w:hAnsiTheme="minorHAnsi"/>
          <w:szCs w:val="18"/>
        </w:rPr>
        <w:t xml:space="preserve">ment and control groups an hour </w:t>
      </w:r>
      <w:r w:rsidRPr="00462D17">
        <w:rPr>
          <w:rFonts w:asciiTheme="minorHAnsi" w:hAnsiTheme="minorHAnsi"/>
          <w:szCs w:val="18"/>
        </w:rPr>
        <w:t>prior to</w:t>
      </w:r>
      <w:r w:rsidR="00B15268">
        <w:rPr>
          <w:rFonts w:asciiTheme="minorHAnsi" w:hAnsiTheme="minorHAnsi"/>
          <w:szCs w:val="18"/>
        </w:rPr>
        <w:t> </w:t>
      </w:r>
      <w:r w:rsidRPr="00462D17">
        <w:rPr>
          <w:rFonts w:asciiTheme="minorHAnsi" w:hAnsiTheme="minorHAnsi"/>
          <w:szCs w:val="18"/>
        </w:rPr>
        <w:t>the event start. For example, if the average usage in</w:t>
      </w:r>
      <w:r w:rsidR="005F3E35">
        <w:rPr>
          <w:rFonts w:asciiTheme="minorHAnsi" w:hAnsiTheme="minorHAnsi"/>
          <w:szCs w:val="18"/>
        </w:rPr>
        <w:t xml:space="preserve"> the treatment group during the </w:t>
      </w:r>
      <w:r w:rsidRPr="00462D17">
        <w:rPr>
          <w:rFonts w:asciiTheme="minorHAnsi" w:hAnsiTheme="minorHAnsi"/>
          <w:szCs w:val="18"/>
        </w:rPr>
        <w:t>hour</w:t>
      </w:r>
      <w:r w:rsidR="005F3E35">
        <w:rPr>
          <w:rFonts w:asciiTheme="minorHAnsi" w:hAnsiTheme="minorHAnsi"/>
          <w:szCs w:val="18"/>
        </w:rPr>
        <w:t xml:space="preserve"> </w:t>
      </w:r>
      <w:r w:rsidRPr="00462D17">
        <w:rPr>
          <w:rFonts w:asciiTheme="minorHAnsi" w:hAnsiTheme="minorHAnsi"/>
          <w:szCs w:val="18"/>
        </w:rPr>
        <w:t>preceding an event is 1.2 kW and the average usage in the control group is 1.3 kW, the ratio would equal 0.92 (</w:t>
      </w:r>
      <w:r w:rsidR="005F3E35">
        <w:rPr>
          <w:rFonts w:asciiTheme="minorHAnsi" w:hAnsiTheme="minorHAnsi"/>
          <w:szCs w:val="18"/>
        </w:rPr>
        <w:t>1.2/1.3=0.92) and the control g</w:t>
      </w:r>
      <w:r w:rsidR="005B1B7D">
        <w:rPr>
          <w:rFonts w:asciiTheme="minorHAnsi" w:hAnsiTheme="minorHAnsi"/>
          <w:szCs w:val="18"/>
        </w:rPr>
        <w:t>r</w:t>
      </w:r>
      <w:r w:rsidRPr="00462D17">
        <w:rPr>
          <w:rFonts w:asciiTheme="minorHAnsi" w:hAnsiTheme="minorHAnsi"/>
          <w:szCs w:val="18"/>
        </w:rPr>
        <w:t xml:space="preserve">oup load for the entire day would be multiplied by 0.92 to more closely match treatment group load. </w:t>
      </w:r>
      <w:r w:rsidRPr="00462D17">
        <w:rPr>
          <w:rFonts w:asciiTheme="minorHAnsi" w:hAnsiTheme="minorHAnsi"/>
        </w:rPr>
        <w:t xml:space="preserve">This adjustment is referred to as a </w:t>
      </w:r>
      <w:r w:rsidRPr="009A50A3">
        <w:rPr>
          <w:rFonts w:asciiTheme="minorHAnsi" w:hAnsiTheme="minorHAnsi"/>
          <w:i/>
        </w:rPr>
        <w:t>same-day adjustment</w:t>
      </w:r>
      <w:r w:rsidR="00B15268">
        <w:rPr>
          <w:rFonts w:asciiTheme="minorHAnsi" w:hAnsiTheme="minorHAnsi"/>
        </w:rPr>
        <w:t xml:space="preserve"> </w:t>
      </w:r>
      <w:r w:rsidRPr="00462D17">
        <w:rPr>
          <w:rFonts w:asciiTheme="minorHAnsi" w:hAnsiTheme="minorHAnsi"/>
        </w:rPr>
        <w:t>and is an effective way of accounting for small differences in load that can arise between randomly assigned treatment and</w:t>
      </w:r>
      <w:r w:rsidR="00B15268">
        <w:rPr>
          <w:rFonts w:asciiTheme="minorHAnsi" w:hAnsiTheme="minorHAnsi"/>
        </w:rPr>
        <w:t> </w:t>
      </w:r>
      <w:r w:rsidRPr="00462D17">
        <w:rPr>
          <w:rFonts w:asciiTheme="minorHAnsi" w:hAnsiTheme="minorHAnsi"/>
        </w:rPr>
        <w:t xml:space="preserve">control groups. </w:t>
      </w:r>
      <w:r w:rsidR="005F3E35">
        <w:rPr>
          <w:rFonts w:asciiTheme="minorHAnsi" w:hAnsiTheme="minorHAnsi"/>
        </w:rPr>
        <w:t>A growing number of residential Summer Saver participants receive notification of</w:t>
      </w:r>
      <w:r w:rsidR="00B15268">
        <w:rPr>
          <w:rFonts w:asciiTheme="minorHAnsi" w:hAnsiTheme="minorHAnsi"/>
        </w:rPr>
        <w:t> </w:t>
      </w:r>
      <w:r w:rsidR="005F3E35">
        <w:rPr>
          <w:rFonts w:asciiTheme="minorHAnsi" w:hAnsiTheme="minorHAnsi"/>
        </w:rPr>
        <w:t>Summer Saver events</w:t>
      </w:r>
      <w:r w:rsidR="00B15268">
        <w:rPr>
          <w:rFonts w:asciiTheme="minorHAnsi" w:hAnsiTheme="minorHAnsi"/>
        </w:rPr>
        <w:t xml:space="preserve">; </w:t>
      </w:r>
      <w:r w:rsidR="005F3E35">
        <w:rPr>
          <w:rFonts w:asciiTheme="minorHAnsi" w:hAnsiTheme="minorHAnsi"/>
        </w:rPr>
        <w:t>however, s</w:t>
      </w:r>
      <w:r w:rsidRPr="00462D17">
        <w:rPr>
          <w:rFonts w:asciiTheme="minorHAnsi" w:hAnsiTheme="minorHAnsi"/>
        </w:rPr>
        <w:t>ince Summer Saver is a day-of demand response program, the notification occurs within hours of the actual event. To the extent that this group of customers engaged in pre-cooling prior to the event, it would be reflected in both the treatment and control groups</w:t>
      </w:r>
      <w:r>
        <w:rPr>
          <w:rFonts w:asciiTheme="minorHAnsi" w:hAnsiTheme="minorHAnsi"/>
        </w:rPr>
        <w:t xml:space="preserve"> for the</w:t>
      </w:r>
      <w:r w:rsidR="00B15268">
        <w:rPr>
          <w:rFonts w:asciiTheme="minorHAnsi" w:hAnsiTheme="minorHAnsi"/>
        </w:rPr>
        <w:t> </w:t>
      </w:r>
      <w:r>
        <w:rPr>
          <w:rFonts w:asciiTheme="minorHAnsi" w:hAnsiTheme="minorHAnsi"/>
        </w:rPr>
        <w:t>RCT</w:t>
      </w:r>
      <w:r w:rsidR="005F3E35">
        <w:rPr>
          <w:rFonts w:asciiTheme="minorHAnsi" w:hAnsiTheme="minorHAnsi"/>
        </w:rPr>
        <w:t>.</w:t>
      </w:r>
    </w:p>
    <w:p w:rsidR="00B44BFC" w:rsidRPr="00292E8E" w:rsidRDefault="00B44BFC" w:rsidP="00B44BFC">
      <w:pPr>
        <w:pStyle w:val="BodyParagraph"/>
        <w:rPr>
          <w:rFonts w:asciiTheme="minorHAnsi" w:hAnsiTheme="minorHAnsi"/>
        </w:rPr>
      </w:pPr>
      <w:r w:rsidRPr="00292E8E">
        <w:rPr>
          <w:rFonts w:asciiTheme="minorHAnsi" w:hAnsiTheme="minorHAnsi"/>
        </w:rPr>
        <w:t xml:space="preserve">Hourly impact estimates for the residential and nonresidential Summer Saver population were calculated by taking a weighted average of the impact estimates for each cycling option, with weights determined by the number of tons enrolled on each cycling option. Similar weighting was done to calculate cycle percentage level impacts. For cycle percentage level impacts, weights were determined by the number of tons enrolled in each </w:t>
      </w:r>
      <w:r w:rsidRPr="005F3E35">
        <w:rPr>
          <w:rFonts w:asciiTheme="minorHAnsi" w:hAnsiTheme="minorHAnsi"/>
        </w:rPr>
        <w:t xml:space="preserve">climate zone. Impacts for the average event day were calculated from treatment and control group load </w:t>
      </w:r>
      <w:r w:rsidR="005F3E35" w:rsidRPr="005F3E35">
        <w:rPr>
          <w:rFonts w:asciiTheme="minorHAnsi" w:hAnsiTheme="minorHAnsi"/>
        </w:rPr>
        <w:t>shapes averaged across the seven events that lasted from 3 to 7</w:t>
      </w:r>
      <w:r w:rsidR="00425A9C">
        <w:rPr>
          <w:rFonts w:asciiTheme="minorHAnsi" w:hAnsiTheme="minorHAnsi"/>
        </w:rPr>
        <w:t> </w:t>
      </w:r>
      <w:r w:rsidRPr="005F3E35">
        <w:rPr>
          <w:rFonts w:asciiTheme="minorHAnsi" w:hAnsiTheme="minorHAnsi"/>
        </w:rPr>
        <w:t>PM.</w:t>
      </w:r>
      <w:r w:rsidRPr="00292E8E">
        <w:rPr>
          <w:rFonts w:asciiTheme="minorHAnsi" w:hAnsiTheme="minorHAnsi"/>
        </w:rPr>
        <w:t xml:space="preserve"> </w:t>
      </w:r>
    </w:p>
    <w:p w:rsidR="00B44BFC" w:rsidRPr="009000E7" w:rsidRDefault="00B44BFC" w:rsidP="00B44BFC">
      <w:pPr>
        <w:pStyle w:val="Heading3"/>
        <w:ind w:left="1080"/>
      </w:pPr>
      <w:bookmarkStart w:id="30" w:name="_Toc326236265"/>
      <w:bookmarkStart w:id="31" w:name="_Toc349548902"/>
      <w:bookmarkStart w:id="32" w:name="_Toc350953033"/>
      <w:bookmarkStart w:id="33" w:name="_Toc383698788"/>
      <w:bookmarkStart w:id="34" w:name="_Toc446323535"/>
      <w:r w:rsidRPr="009000E7">
        <w:t xml:space="preserve">Ex Post </w:t>
      </w:r>
      <w:bookmarkEnd w:id="30"/>
      <w:bookmarkEnd w:id="31"/>
      <w:bookmarkEnd w:id="32"/>
      <w:r w:rsidRPr="009000E7">
        <w:t>Validation Analysis</w:t>
      </w:r>
      <w:bookmarkEnd w:id="33"/>
      <w:bookmarkEnd w:id="34"/>
    </w:p>
    <w:p w:rsidR="00B44BFC" w:rsidRPr="009000E7" w:rsidRDefault="005F3E35" w:rsidP="00B44BFC">
      <w:pPr>
        <w:pStyle w:val="BodyParagraph"/>
        <w:rPr>
          <w:rFonts w:asciiTheme="minorHAnsi" w:hAnsiTheme="minorHAnsi"/>
        </w:rPr>
      </w:pPr>
      <w:r>
        <w:rPr>
          <w:rFonts w:asciiTheme="minorHAnsi" w:hAnsiTheme="minorHAnsi"/>
        </w:rPr>
        <w:t>Table 3-3</w:t>
      </w:r>
      <w:r w:rsidR="00B44BFC" w:rsidRPr="009000E7">
        <w:rPr>
          <w:rFonts w:asciiTheme="minorHAnsi" w:hAnsiTheme="minorHAnsi"/>
        </w:rPr>
        <w:t xml:space="preserve"> compare</w:t>
      </w:r>
      <w:r w:rsidR="00B44BFC">
        <w:rPr>
          <w:rFonts w:asciiTheme="minorHAnsi" w:hAnsiTheme="minorHAnsi"/>
        </w:rPr>
        <w:t>s</w:t>
      </w:r>
      <w:r w:rsidR="00B44BFC" w:rsidRPr="009000E7">
        <w:rPr>
          <w:rFonts w:asciiTheme="minorHAnsi" w:hAnsiTheme="minorHAnsi"/>
        </w:rPr>
        <w:t xml:space="preserve"> the sample size, average CAC tonnage, and cycling option for the randomly chosen test groups for residential participants. As seen, the two groups are very similar along the dimensions of CAC tonnage and cycling option. </w:t>
      </w:r>
    </w:p>
    <w:p w:rsidR="00B44BFC" w:rsidRPr="00F63826" w:rsidRDefault="005F3E35" w:rsidP="00B44BFC">
      <w:pPr>
        <w:pStyle w:val="TableFigureCaption"/>
      </w:pPr>
      <w:r>
        <w:t>Table 3-3</w:t>
      </w:r>
      <w:r w:rsidR="00B44BFC" w:rsidRPr="00F63826">
        <w:t>: Residential A and B Group Comparison</w:t>
      </w:r>
      <w:r w:rsidR="00B44BFC" w:rsidRPr="00F63826">
        <w:br/>
        <w:t>Sample Size, Tonnage, and Cycling Options</w:t>
      </w:r>
    </w:p>
    <w:tbl>
      <w:tblPr>
        <w:tblW w:w="6671" w:type="dxa"/>
        <w:jc w:val="center"/>
        <w:tblInd w:w="-632" w:type="dxa"/>
        <w:tblLook w:val="04A0" w:firstRow="1" w:lastRow="0" w:firstColumn="1" w:lastColumn="0" w:noHBand="0" w:noVBand="1"/>
      </w:tblPr>
      <w:tblGrid>
        <w:gridCol w:w="1469"/>
        <w:gridCol w:w="990"/>
        <w:gridCol w:w="2322"/>
        <w:gridCol w:w="1890"/>
      </w:tblGrid>
      <w:tr w:rsidR="00B44BFC" w:rsidRPr="00F63826" w:rsidTr="000B0908">
        <w:trPr>
          <w:trHeight w:val="620"/>
          <w:jc w:val="center"/>
        </w:trPr>
        <w:tc>
          <w:tcPr>
            <w:tcW w:w="1469" w:type="dxa"/>
            <w:tcBorders>
              <w:top w:val="single" w:sz="4" w:space="0" w:color="auto"/>
              <w:left w:val="single" w:sz="4" w:space="0" w:color="auto"/>
              <w:bottom w:val="single" w:sz="4" w:space="0" w:color="auto"/>
              <w:right w:val="single" w:sz="4" w:space="0" w:color="FFFFFF"/>
            </w:tcBorders>
            <w:shd w:val="clear" w:color="000000" w:fill="0070C0"/>
            <w:vAlign w:val="center"/>
            <w:hideMark/>
          </w:tcPr>
          <w:p w:rsidR="00B44BFC" w:rsidRPr="00F63826" w:rsidRDefault="00B44BFC" w:rsidP="000B0908">
            <w:pPr>
              <w:spacing w:after="0" w:line="240" w:lineRule="auto"/>
              <w:jc w:val="center"/>
              <w:rPr>
                <w:rFonts w:ascii="Calibri" w:eastAsia="Times New Roman" w:hAnsi="Calibri" w:cs="Times New Roman"/>
                <w:b/>
                <w:bCs/>
                <w:color w:val="FFFFFF"/>
                <w:sz w:val="20"/>
                <w:szCs w:val="20"/>
              </w:rPr>
            </w:pPr>
            <w:r w:rsidRPr="00F63826">
              <w:rPr>
                <w:rFonts w:ascii="Calibri" w:eastAsia="Times New Roman" w:hAnsi="Calibri" w:cs="Times New Roman"/>
                <w:b/>
                <w:bCs/>
                <w:color w:val="FFFFFF"/>
                <w:sz w:val="20"/>
                <w:szCs w:val="20"/>
              </w:rPr>
              <w:t>Group</w:t>
            </w:r>
          </w:p>
        </w:tc>
        <w:tc>
          <w:tcPr>
            <w:tcW w:w="990" w:type="dxa"/>
            <w:tcBorders>
              <w:top w:val="single" w:sz="4" w:space="0" w:color="auto"/>
              <w:left w:val="nil"/>
              <w:bottom w:val="single" w:sz="4" w:space="0" w:color="auto"/>
              <w:right w:val="single" w:sz="4" w:space="0" w:color="FFFFFF"/>
            </w:tcBorders>
            <w:shd w:val="clear" w:color="000000" w:fill="0070C0"/>
            <w:vAlign w:val="center"/>
            <w:hideMark/>
          </w:tcPr>
          <w:p w:rsidR="00B44BFC" w:rsidRPr="00F63826" w:rsidRDefault="00B44BFC" w:rsidP="000B0908">
            <w:pPr>
              <w:spacing w:after="0" w:line="240" w:lineRule="auto"/>
              <w:jc w:val="center"/>
              <w:rPr>
                <w:rFonts w:ascii="Calibri" w:eastAsia="Times New Roman" w:hAnsi="Calibri" w:cs="Times New Roman"/>
                <w:b/>
                <w:bCs/>
                <w:color w:val="FFFFFF"/>
                <w:sz w:val="20"/>
                <w:szCs w:val="20"/>
              </w:rPr>
            </w:pPr>
            <w:r w:rsidRPr="00F63826">
              <w:rPr>
                <w:rFonts w:ascii="Calibri" w:eastAsia="Times New Roman" w:hAnsi="Calibri" w:cs="Times New Roman"/>
                <w:b/>
                <w:bCs/>
                <w:color w:val="FFFFFF"/>
                <w:sz w:val="20"/>
                <w:szCs w:val="20"/>
              </w:rPr>
              <w:t>Sample Size</w:t>
            </w:r>
          </w:p>
        </w:tc>
        <w:tc>
          <w:tcPr>
            <w:tcW w:w="2322" w:type="dxa"/>
            <w:tcBorders>
              <w:top w:val="single" w:sz="4" w:space="0" w:color="auto"/>
              <w:left w:val="nil"/>
              <w:bottom w:val="single" w:sz="4" w:space="0" w:color="auto"/>
              <w:right w:val="single" w:sz="4" w:space="0" w:color="FFFFFF"/>
            </w:tcBorders>
            <w:shd w:val="clear" w:color="000000" w:fill="0070C0"/>
            <w:vAlign w:val="center"/>
            <w:hideMark/>
          </w:tcPr>
          <w:p w:rsidR="00B44BFC" w:rsidRPr="00F63826" w:rsidRDefault="00B44BFC" w:rsidP="000B0908">
            <w:pPr>
              <w:spacing w:after="0" w:line="240" w:lineRule="auto"/>
              <w:jc w:val="center"/>
              <w:rPr>
                <w:rFonts w:ascii="Calibri" w:eastAsia="Times New Roman" w:hAnsi="Calibri" w:cs="Times New Roman"/>
                <w:b/>
                <w:bCs/>
                <w:color w:val="FFFFFF"/>
                <w:sz w:val="20"/>
                <w:szCs w:val="20"/>
              </w:rPr>
            </w:pPr>
            <w:r w:rsidRPr="00F63826">
              <w:rPr>
                <w:rFonts w:ascii="Calibri" w:eastAsia="Times New Roman" w:hAnsi="Calibri" w:cs="Times New Roman"/>
                <w:b/>
                <w:bCs/>
                <w:color w:val="FFFFFF"/>
                <w:sz w:val="20"/>
                <w:szCs w:val="20"/>
              </w:rPr>
              <w:t>Average CAC Tonnage per Household</w:t>
            </w:r>
          </w:p>
        </w:tc>
        <w:tc>
          <w:tcPr>
            <w:tcW w:w="1890" w:type="dxa"/>
            <w:tcBorders>
              <w:top w:val="single" w:sz="4" w:space="0" w:color="auto"/>
              <w:left w:val="nil"/>
              <w:bottom w:val="single" w:sz="4" w:space="0" w:color="auto"/>
              <w:right w:val="single" w:sz="4" w:space="0" w:color="auto"/>
            </w:tcBorders>
            <w:shd w:val="clear" w:color="000000" w:fill="0070C0"/>
            <w:vAlign w:val="center"/>
            <w:hideMark/>
          </w:tcPr>
          <w:p w:rsidR="00B44BFC" w:rsidRPr="00F63826" w:rsidRDefault="00B44BFC" w:rsidP="000B0908">
            <w:pPr>
              <w:spacing w:after="0" w:line="240" w:lineRule="auto"/>
              <w:jc w:val="center"/>
              <w:rPr>
                <w:rFonts w:ascii="Calibri" w:eastAsia="Times New Roman" w:hAnsi="Calibri" w:cs="Times New Roman"/>
                <w:b/>
                <w:bCs/>
                <w:color w:val="FFFFFF"/>
                <w:sz w:val="20"/>
                <w:szCs w:val="20"/>
              </w:rPr>
            </w:pPr>
            <w:r w:rsidRPr="00F63826">
              <w:rPr>
                <w:rFonts w:ascii="Calibri" w:eastAsia="Times New Roman" w:hAnsi="Calibri" w:cs="Times New Roman"/>
                <w:b/>
                <w:bCs/>
                <w:color w:val="FFFFFF"/>
                <w:sz w:val="20"/>
                <w:szCs w:val="20"/>
              </w:rPr>
              <w:t>% of Customers on 50% Cycling</w:t>
            </w:r>
          </w:p>
        </w:tc>
      </w:tr>
      <w:tr w:rsidR="00B44BFC" w:rsidRPr="00F63826" w:rsidTr="000B0908">
        <w:trPr>
          <w:trHeight w:val="359"/>
          <w:jc w:val="center"/>
        </w:trPr>
        <w:tc>
          <w:tcPr>
            <w:tcW w:w="14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44BFC" w:rsidRPr="00F63826" w:rsidRDefault="00B44BFC" w:rsidP="000B0908">
            <w:pPr>
              <w:spacing w:after="0" w:line="240" w:lineRule="auto"/>
              <w:jc w:val="center"/>
              <w:rPr>
                <w:rFonts w:eastAsia="Times New Roman" w:cs="Times New Roman"/>
                <w:color w:val="000000"/>
                <w:sz w:val="20"/>
                <w:szCs w:val="20"/>
              </w:rPr>
            </w:pPr>
            <w:r w:rsidRPr="00F63826">
              <w:rPr>
                <w:rFonts w:eastAsia="Times New Roman" w:cs="Times New Roman"/>
                <w:color w:val="000000"/>
                <w:sz w:val="20"/>
                <w:szCs w:val="20"/>
              </w:rPr>
              <w:t>A</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rsidR="00B44BFC" w:rsidRPr="00F63826" w:rsidRDefault="00B44BFC" w:rsidP="000B0908">
            <w:pPr>
              <w:spacing w:after="0" w:line="240" w:lineRule="auto"/>
              <w:jc w:val="center"/>
              <w:rPr>
                <w:rFonts w:eastAsia="Times New Roman" w:cs="Times New Roman"/>
                <w:color w:val="000000"/>
                <w:sz w:val="20"/>
                <w:szCs w:val="20"/>
              </w:rPr>
            </w:pPr>
            <w:r w:rsidRPr="00F63826">
              <w:rPr>
                <w:rFonts w:eastAsia="Times New Roman" w:cs="Times New Roman"/>
                <w:color w:val="000000"/>
                <w:sz w:val="20"/>
                <w:szCs w:val="20"/>
              </w:rPr>
              <w:t>1,178</w:t>
            </w:r>
          </w:p>
        </w:tc>
        <w:tc>
          <w:tcPr>
            <w:tcW w:w="2322" w:type="dxa"/>
            <w:tcBorders>
              <w:top w:val="single" w:sz="4" w:space="0" w:color="auto"/>
              <w:left w:val="nil"/>
              <w:bottom w:val="single" w:sz="4" w:space="0" w:color="auto"/>
              <w:right w:val="single" w:sz="4" w:space="0" w:color="auto"/>
            </w:tcBorders>
            <w:shd w:val="clear" w:color="auto" w:fill="auto"/>
            <w:noWrap/>
            <w:vAlign w:val="center"/>
            <w:hideMark/>
          </w:tcPr>
          <w:p w:rsidR="00B44BFC" w:rsidRPr="00F63826" w:rsidRDefault="00B44BFC" w:rsidP="000B0908">
            <w:pPr>
              <w:spacing w:after="0" w:line="240" w:lineRule="auto"/>
              <w:jc w:val="center"/>
              <w:rPr>
                <w:rFonts w:eastAsia="Times New Roman" w:cs="Times New Roman"/>
                <w:color w:val="000000"/>
                <w:sz w:val="20"/>
                <w:szCs w:val="20"/>
              </w:rPr>
            </w:pPr>
            <w:r w:rsidRPr="00F63826">
              <w:rPr>
                <w:rFonts w:eastAsia="Times New Roman" w:cs="Times New Roman"/>
                <w:color w:val="000000"/>
                <w:sz w:val="20"/>
                <w:szCs w:val="20"/>
              </w:rPr>
              <w:t>4.3</w:t>
            </w:r>
          </w:p>
        </w:tc>
        <w:tc>
          <w:tcPr>
            <w:tcW w:w="1890" w:type="dxa"/>
            <w:tcBorders>
              <w:top w:val="single" w:sz="4" w:space="0" w:color="auto"/>
              <w:left w:val="nil"/>
              <w:bottom w:val="single" w:sz="4" w:space="0" w:color="auto"/>
              <w:right w:val="single" w:sz="4" w:space="0" w:color="auto"/>
            </w:tcBorders>
            <w:shd w:val="clear" w:color="auto" w:fill="auto"/>
            <w:noWrap/>
            <w:vAlign w:val="center"/>
            <w:hideMark/>
          </w:tcPr>
          <w:p w:rsidR="00B44BFC" w:rsidRPr="00F63826" w:rsidRDefault="00B44BFC" w:rsidP="000B0908">
            <w:pPr>
              <w:spacing w:after="0" w:line="240" w:lineRule="auto"/>
              <w:jc w:val="center"/>
              <w:rPr>
                <w:rFonts w:eastAsia="Times New Roman" w:cs="Times New Roman"/>
                <w:color w:val="000000"/>
                <w:sz w:val="20"/>
                <w:szCs w:val="20"/>
              </w:rPr>
            </w:pPr>
            <w:r w:rsidRPr="00F63826">
              <w:rPr>
                <w:rFonts w:eastAsia="Times New Roman" w:cs="Times New Roman"/>
                <w:color w:val="000000"/>
                <w:sz w:val="20"/>
                <w:szCs w:val="20"/>
              </w:rPr>
              <w:t>52%</w:t>
            </w:r>
          </w:p>
        </w:tc>
      </w:tr>
      <w:tr w:rsidR="00B44BFC" w:rsidRPr="00F63826" w:rsidTr="000B0908">
        <w:trPr>
          <w:trHeight w:val="360"/>
          <w:jc w:val="center"/>
        </w:trPr>
        <w:tc>
          <w:tcPr>
            <w:tcW w:w="1469" w:type="dxa"/>
            <w:tcBorders>
              <w:top w:val="nil"/>
              <w:left w:val="single" w:sz="4" w:space="0" w:color="auto"/>
              <w:bottom w:val="single" w:sz="4" w:space="0" w:color="auto"/>
              <w:right w:val="single" w:sz="4" w:space="0" w:color="auto"/>
            </w:tcBorders>
            <w:shd w:val="clear" w:color="auto" w:fill="auto"/>
            <w:noWrap/>
            <w:vAlign w:val="center"/>
            <w:hideMark/>
          </w:tcPr>
          <w:p w:rsidR="00B44BFC" w:rsidRPr="00F63826" w:rsidRDefault="00B44BFC" w:rsidP="000B0908">
            <w:pPr>
              <w:spacing w:after="0" w:line="240" w:lineRule="auto"/>
              <w:jc w:val="center"/>
              <w:rPr>
                <w:rFonts w:eastAsia="Times New Roman" w:cs="Times New Roman"/>
                <w:color w:val="000000"/>
                <w:sz w:val="20"/>
                <w:szCs w:val="20"/>
              </w:rPr>
            </w:pPr>
            <w:r w:rsidRPr="00F63826">
              <w:rPr>
                <w:rFonts w:eastAsia="Times New Roman" w:cs="Times New Roman"/>
                <w:color w:val="000000"/>
                <w:sz w:val="20"/>
                <w:szCs w:val="20"/>
              </w:rPr>
              <w:t>B</w:t>
            </w:r>
          </w:p>
        </w:tc>
        <w:tc>
          <w:tcPr>
            <w:tcW w:w="990" w:type="dxa"/>
            <w:tcBorders>
              <w:top w:val="nil"/>
              <w:left w:val="nil"/>
              <w:bottom w:val="single" w:sz="4" w:space="0" w:color="auto"/>
              <w:right w:val="single" w:sz="4" w:space="0" w:color="auto"/>
            </w:tcBorders>
            <w:shd w:val="clear" w:color="auto" w:fill="auto"/>
            <w:noWrap/>
            <w:vAlign w:val="center"/>
            <w:hideMark/>
          </w:tcPr>
          <w:p w:rsidR="00B44BFC" w:rsidRPr="00F63826" w:rsidRDefault="00B44BFC" w:rsidP="000B0908">
            <w:pPr>
              <w:spacing w:after="0" w:line="240" w:lineRule="auto"/>
              <w:jc w:val="center"/>
              <w:rPr>
                <w:rFonts w:eastAsia="Times New Roman" w:cs="Times New Roman"/>
                <w:color w:val="000000"/>
                <w:sz w:val="20"/>
                <w:szCs w:val="20"/>
              </w:rPr>
            </w:pPr>
            <w:r w:rsidRPr="00F63826">
              <w:rPr>
                <w:rFonts w:eastAsia="Times New Roman" w:cs="Times New Roman"/>
                <w:color w:val="000000"/>
                <w:sz w:val="20"/>
                <w:szCs w:val="20"/>
              </w:rPr>
              <w:t>1,171</w:t>
            </w:r>
          </w:p>
        </w:tc>
        <w:tc>
          <w:tcPr>
            <w:tcW w:w="2322" w:type="dxa"/>
            <w:tcBorders>
              <w:top w:val="nil"/>
              <w:left w:val="nil"/>
              <w:bottom w:val="single" w:sz="4" w:space="0" w:color="auto"/>
              <w:right w:val="single" w:sz="4" w:space="0" w:color="auto"/>
            </w:tcBorders>
            <w:shd w:val="clear" w:color="auto" w:fill="auto"/>
            <w:noWrap/>
            <w:vAlign w:val="center"/>
            <w:hideMark/>
          </w:tcPr>
          <w:p w:rsidR="00B44BFC" w:rsidRPr="00F63826" w:rsidRDefault="00B44BFC" w:rsidP="000B0908">
            <w:pPr>
              <w:spacing w:after="0" w:line="240" w:lineRule="auto"/>
              <w:jc w:val="center"/>
              <w:rPr>
                <w:rFonts w:eastAsia="Times New Roman" w:cs="Times New Roman"/>
                <w:color w:val="000000"/>
                <w:sz w:val="20"/>
                <w:szCs w:val="20"/>
              </w:rPr>
            </w:pPr>
            <w:r w:rsidRPr="00F63826">
              <w:rPr>
                <w:rFonts w:eastAsia="Times New Roman" w:cs="Times New Roman"/>
                <w:color w:val="000000"/>
                <w:sz w:val="20"/>
                <w:szCs w:val="20"/>
              </w:rPr>
              <w:t>4.3</w:t>
            </w:r>
          </w:p>
        </w:tc>
        <w:tc>
          <w:tcPr>
            <w:tcW w:w="1890" w:type="dxa"/>
            <w:tcBorders>
              <w:top w:val="nil"/>
              <w:left w:val="nil"/>
              <w:bottom w:val="single" w:sz="4" w:space="0" w:color="auto"/>
              <w:right w:val="single" w:sz="4" w:space="0" w:color="auto"/>
            </w:tcBorders>
            <w:shd w:val="clear" w:color="auto" w:fill="auto"/>
            <w:noWrap/>
            <w:vAlign w:val="center"/>
            <w:hideMark/>
          </w:tcPr>
          <w:p w:rsidR="00B44BFC" w:rsidRPr="00F63826" w:rsidRDefault="00B44BFC" w:rsidP="000B0908">
            <w:pPr>
              <w:spacing w:after="0" w:line="240" w:lineRule="auto"/>
              <w:jc w:val="center"/>
              <w:rPr>
                <w:rFonts w:eastAsia="Times New Roman" w:cs="Times New Roman"/>
                <w:color w:val="000000"/>
                <w:sz w:val="20"/>
                <w:szCs w:val="20"/>
              </w:rPr>
            </w:pPr>
            <w:r w:rsidRPr="00F63826">
              <w:rPr>
                <w:rFonts w:eastAsia="Times New Roman" w:cs="Times New Roman"/>
                <w:color w:val="000000"/>
                <w:sz w:val="20"/>
                <w:szCs w:val="20"/>
              </w:rPr>
              <w:t>52%</w:t>
            </w:r>
          </w:p>
        </w:tc>
      </w:tr>
      <w:tr w:rsidR="00B44BFC" w:rsidRPr="00F63826" w:rsidTr="000B0908">
        <w:trPr>
          <w:trHeight w:val="360"/>
          <w:jc w:val="center"/>
        </w:trPr>
        <w:tc>
          <w:tcPr>
            <w:tcW w:w="1469" w:type="dxa"/>
            <w:tcBorders>
              <w:top w:val="nil"/>
              <w:left w:val="single" w:sz="4" w:space="0" w:color="auto"/>
              <w:bottom w:val="single" w:sz="4" w:space="0" w:color="auto"/>
              <w:right w:val="single" w:sz="4" w:space="0" w:color="auto"/>
            </w:tcBorders>
            <w:shd w:val="clear" w:color="auto" w:fill="auto"/>
            <w:noWrap/>
            <w:vAlign w:val="center"/>
            <w:hideMark/>
          </w:tcPr>
          <w:p w:rsidR="00B44BFC" w:rsidRPr="00F63826" w:rsidRDefault="00B44BFC" w:rsidP="000B0908">
            <w:pPr>
              <w:spacing w:after="0" w:line="240" w:lineRule="auto"/>
              <w:jc w:val="center"/>
              <w:rPr>
                <w:rFonts w:eastAsia="Times New Roman" w:cs="Times New Roman"/>
                <w:color w:val="000000"/>
                <w:sz w:val="20"/>
                <w:szCs w:val="20"/>
              </w:rPr>
            </w:pPr>
            <w:r w:rsidRPr="00F63826">
              <w:rPr>
                <w:rFonts w:eastAsia="Times New Roman" w:cs="Times New Roman"/>
                <w:color w:val="000000"/>
                <w:sz w:val="20"/>
                <w:szCs w:val="20"/>
              </w:rPr>
              <w:t>Total/Average</w:t>
            </w:r>
          </w:p>
        </w:tc>
        <w:tc>
          <w:tcPr>
            <w:tcW w:w="990" w:type="dxa"/>
            <w:tcBorders>
              <w:top w:val="nil"/>
              <w:left w:val="nil"/>
              <w:bottom w:val="single" w:sz="4" w:space="0" w:color="auto"/>
              <w:right w:val="single" w:sz="4" w:space="0" w:color="auto"/>
            </w:tcBorders>
            <w:shd w:val="clear" w:color="auto" w:fill="auto"/>
            <w:noWrap/>
            <w:vAlign w:val="center"/>
            <w:hideMark/>
          </w:tcPr>
          <w:p w:rsidR="00B44BFC" w:rsidRPr="00F63826" w:rsidRDefault="00B44BFC" w:rsidP="000B0908">
            <w:pPr>
              <w:spacing w:after="0" w:line="240" w:lineRule="auto"/>
              <w:jc w:val="center"/>
              <w:rPr>
                <w:rFonts w:eastAsia="Times New Roman" w:cs="Times New Roman"/>
                <w:color w:val="000000"/>
                <w:sz w:val="20"/>
                <w:szCs w:val="20"/>
              </w:rPr>
            </w:pPr>
            <w:r w:rsidRPr="00F63826">
              <w:rPr>
                <w:rFonts w:eastAsia="Times New Roman" w:cs="Times New Roman"/>
                <w:color w:val="000000"/>
                <w:sz w:val="20"/>
                <w:szCs w:val="20"/>
              </w:rPr>
              <w:t>2,349</w:t>
            </w:r>
          </w:p>
        </w:tc>
        <w:tc>
          <w:tcPr>
            <w:tcW w:w="2322" w:type="dxa"/>
            <w:tcBorders>
              <w:top w:val="nil"/>
              <w:left w:val="nil"/>
              <w:bottom w:val="single" w:sz="4" w:space="0" w:color="auto"/>
              <w:right w:val="single" w:sz="4" w:space="0" w:color="auto"/>
            </w:tcBorders>
            <w:shd w:val="clear" w:color="auto" w:fill="auto"/>
            <w:noWrap/>
            <w:vAlign w:val="center"/>
            <w:hideMark/>
          </w:tcPr>
          <w:p w:rsidR="00B44BFC" w:rsidRPr="00F63826" w:rsidRDefault="00B44BFC" w:rsidP="000B0908">
            <w:pPr>
              <w:spacing w:after="0" w:line="240" w:lineRule="auto"/>
              <w:jc w:val="center"/>
              <w:rPr>
                <w:rFonts w:eastAsia="Times New Roman" w:cs="Times New Roman"/>
                <w:color w:val="000000"/>
                <w:sz w:val="20"/>
                <w:szCs w:val="20"/>
              </w:rPr>
            </w:pPr>
            <w:r w:rsidRPr="00F63826">
              <w:rPr>
                <w:rFonts w:eastAsia="Times New Roman" w:cs="Times New Roman"/>
                <w:color w:val="000000"/>
                <w:sz w:val="20"/>
                <w:szCs w:val="20"/>
              </w:rPr>
              <w:t>4.3</w:t>
            </w:r>
          </w:p>
        </w:tc>
        <w:tc>
          <w:tcPr>
            <w:tcW w:w="1890" w:type="dxa"/>
            <w:tcBorders>
              <w:top w:val="nil"/>
              <w:left w:val="nil"/>
              <w:bottom w:val="single" w:sz="4" w:space="0" w:color="auto"/>
              <w:right w:val="single" w:sz="4" w:space="0" w:color="auto"/>
            </w:tcBorders>
            <w:shd w:val="clear" w:color="auto" w:fill="auto"/>
            <w:noWrap/>
            <w:vAlign w:val="center"/>
            <w:hideMark/>
          </w:tcPr>
          <w:p w:rsidR="00B44BFC" w:rsidRPr="00F63826" w:rsidRDefault="00B44BFC" w:rsidP="000B0908">
            <w:pPr>
              <w:spacing w:after="0" w:line="240" w:lineRule="auto"/>
              <w:jc w:val="center"/>
              <w:rPr>
                <w:rFonts w:eastAsia="Times New Roman" w:cs="Times New Roman"/>
                <w:color w:val="000000"/>
                <w:sz w:val="20"/>
                <w:szCs w:val="20"/>
              </w:rPr>
            </w:pPr>
            <w:r w:rsidRPr="00F63826">
              <w:rPr>
                <w:rFonts w:eastAsia="Times New Roman" w:cs="Times New Roman"/>
                <w:color w:val="000000"/>
                <w:sz w:val="20"/>
                <w:szCs w:val="20"/>
              </w:rPr>
              <w:t>52%</w:t>
            </w:r>
          </w:p>
        </w:tc>
      </w:tr>
    </w:tbl>
    <w:p w:rsidR="00B44BFC" w:rsidRPr="009000E7" w:rsidRDefault="00B44BFC" w:rsidP="00B44BFC">
      <w:pPr>
        <w:pStyle w:val="BodyParaAfterTableFigure"/>
        <w:rPr>
          <w:rFonts w:asciiTheme="minorHAnsi" w:hAnsiTheme="minorHAnsi"/>
        </w:rPr>
      </w:pPr>
      <w:r w:rsidRPr="009000E7">
        <w:rPr>
          <w:rFonts w:asciiTheme="minorHAnsi" w:hAnsiTheme="minorHAnsi"/>
        </w:rPr>
        <w:t xml:space="preserve">Even though random assignment and propensity score matching should produce two groups with similar characteristics, it is still important to compare the two groups based on electricity consumption when Summer Saver events are not in effect since, in the absence of very large samples, differences in energy consumption between </w:t>
      </w:r>
      <w:r w:rsidR="00425A9C">
        <w:rPr>
          <w:rFonts w:asciiTheme="minorHAnsi" w:hAnsiTheme="minorHAnsi"/>
        </w:rPr>
        <w:t xml:space="preserve">them </w:t>
      </w:r>
      <w:r w:rsidRPr="009000E7">
        <w:rPr>
          <w:rFonts w:asciiTheme="minorHAnsi" w:hAnsiTheme="minorHAnsi"/>
        </w:rPr>
        <w:t>can still occur</w:t>
      </w:r>
      <w:r w:rsidR="00425A9C">
        <w:rPr>
          <w:rFonts w:asciiTheme="minorHAnsi" w:hAnsiTheme="minorHAnsi"/>
        </w:rPr>
        <w:t>—</w:t>
      </w:r>
      <w:r w:rsidRPr="009000E7">
        <w:rPr>
          <w:rFonts w:asciiTheme="minorHAnsi" w:hAnsiTheme="minorHAnsi"/>
        </w:rPr>
        <w:t>due to chance in an RCT and due to a heterogen</w:t>
      </w:r>
      <w:r w:rsidR="00E46BBC">
        <w:rPr>
          <w:rFonts w:asciiTheme="minorHAnsi" w:hAnsiTheme="minorHAnsi"/>
        </w:rPr>
        <w:t>e</w:t>
      </w:r>
      <w:r w:rsidRPr="009000E7">
        <w:rPr>
          <w:rFonts w:asciiTheme="minorHAnsi" w:hAnsiTheme="minorHAnsi"/>
        </w:rPr>
        <w:t xml:space="preserve">ous control pool with PSM. </w:t>
      </w:r>
      <w:r w:rsidR="00AB16FC">
        <w:rPr>
          <w:rFonts w:asciiTheme="minorHAnsi" w:hAnsiTheme="minorHAnsi"/>
        </w:rPr>
        <w:t xml:space="preserve">In </w:t>
      </w:r>
      <w:r w:rsidR="005F3E35">
        <w:rPr>
          <w:rFonts w:asciiTheme="minorHAnsi" w:hAnsiTheme="minorHAnsi"/>
        </w:rPr>
        <w:t>2015</w:t>
      </w:r>
      <w:r w:rsidRPr="009000E7">
        <w:rPr>
          <w:rFonts w:asciiTheme="minorHAnsi" w:hAnsiTheme="minorHAnsi"/>
        </w:rPr>
        <w:t xml:space="preserve">, </w:t>
      </w:r>
      <w:r w:rsidR="00AB16FC">
        <w:rPr>
          <w:rFonts w:asciiTheme="minorHAnsi" w:hAnsiTheme="minorHAnsi"/>
        </w:rPr>
        <w:t xml:space="preserve">absolute hourly </w:t>
      </w:r>
      <w:r w:rsidRPr="009000E7">
        <w:rPr>
          <w:rFonts w:asciiTheme="minorHAnsi" w:hAnsiTheme="minorHAnsi"/>
        </w:rPr>
        <w:t>differences between the residential A and B groups</w:t>
      </w:r>
      <w:r w:rsidR="00AB16FC">
        <w:rPr>
          <w:rFonts w:asciiTheme="minorHAnsi" w:hAnsiTheme="minorHAnsi"/>
        </w:rPr>
        <w:t xml:space="preserve"> for</w:t>
      </w:r>
      <w:r w:rsidR="00425A9C">
        <w:rPr>
          <w:rFonts w:asciiTheme="minorHAnsi" w:hAnsiTheme="minorHAnsi"/>
        </w:rPr>
        <w:t> </w:t>
      </w:r>
      <w:r w:rsidR="00AB16FC">
        <w:rPr>
          <w:rFonts w:asciiTheme="minorHAnsi" w:hAnsiTheme="minorHAnsi"/>
        </w:rPr>
        <w:t>each cycling strategy</w:t>
      </w:r>
      <w:r w:rsidRPr="009000E7">
        <w:rPr>
          <w:rFonts w:asciiTheme="minorHAnsi" w:hAnsiTheme="minorHAnsi"/>
        </w:rPr>
        <w:t xml:space="preserve"> on hot nonevent days a</w:t>
      </w:r>
      <w:r w:rsidR="00AB16FC">
        <w:rPr>
          <w:rFonts w:asciiTheme="minorHAnsi" w:hAnsiTheme="minorHAnsi"/>
        </w:rPr>
        <w:t xml:space="preserve">re </w:t>
      </w:r>
      <w:r w:rsidR="00E12BD6">
        <w:rPr>
          <w:rFonts w:asciiTheme="minorHAnsi" w:hAnsiTheme="minorHAnsi"/>
        </w:rPr>
        <w:t xml:space="preserve">within </w:t>
      </w:r>
      <w:r w:rsidR="00AB16FC">
        <w:rPr>
          <w:rFonts w:asciiTheme="minorHAnsi" w:hAnsiTheme="minorHAnsi"/>
        </w:rPr>
        <w:t>the range of 0</w:t>
      </w:r>
      <w:r w:rsidR="00425A9C">
        <w:rPr>
          <w:rFonts w:asciiTheme="minorHAnsi" w:hAnsiTheme="minorHAnsi"/>
        </w:rPr>
        <w:t xml:space="preserve"> to </w:t>
      </w:r>
      <w:r w:rsidR="00AB16FC">
        <w:rPr>
          <w:rFonts w:asciiTheme="minorHAnsi" w:hAnsiTheme="minorHAnsi"/>
        </w:rPr>
        <w:t>9%. F</w:t>
      </w:r>
      <w:r w:rsidRPr="009000E7">
        <w:rPr>
          <w:rFonts w:asciiTheme="minorHAnsi" w:hAnsiTheme="minorHAnsi"/>
        </w:rPr>
        <w:t>or nonresidential customers, a sample of </w:t>
      </w:r>
      <w:r w:rsidRPr="00AB16FC">
        <w:rPr>
          <w:rFonts w:asciiTheme="minorHAnsi" w:hAnsiTheme="minorHAnsi"/>
        </w:rPr>
        <w:t>approximately 3</w:t>
      </w:r>
      <w:r w:rsidR="00E12BD6" w:rsidRPr="00AB16FC">
        <w:rPr>
          <w:rFonts w:asciiTheme="minorHAnsi" w:hAnsiTheme="minorHAnsi"/>
        </w:rPr>
        <w:t>0</w:t>
      </w:r>
      <w:r w:rsidRPr="00AB16FC">
        <w:rPr>
          <w:rFonts w:asciiTheme="minorHAnsi" w:hAnsiTheme="minorHAnsi"/>
        </w:rPr>
        <w:t>0 customers was randomly assigned to A and B groups. In addition, matched nonparticipants were selected for</w:t>
      </w:r>
      <w:r>
        <w:rPr>
          <w:rFonts w:asciiTheme="minorHAnsi" w:hAnsiTheme="minorHAnsi"/>
        </w:rPr>
        <w:t xml:space="preserve"> the remaining participants. </w:t>
      </w:r>
      <w:proofErr w:type="gramStart"/>
      <w:r>
        <w:rPr>
          <w:rFonts w:asciiTheme="minorHAnsi" w:hAnsiTheme="minorHAnsi"/>
        </w:rPr>
        <w:t>Group A from the RCT and the treated customers fr</w:t>
      </w:r>
      <w:r w:rsidR="00AB16FC">
        <w:rPr>
          <w:rFonts w:asciiTheme="minorHAnsi" w:hAnsiTheme="minorHAnsi"/>
        </w:rPr>
        <w:t>om the PSM study combined show absolute hourly differences in the range of 0</w:t>
      </w:r>
      <w:r w:rsidR="00425A9C">
        <w:rPr>
          <w:rFonts w:asciiTheme="minorHAnsi" w:hAnsiTheme="minorHAnsi"/>
        </w:rPr>
        <w:t xml:space="preserve"> to </w:t>
      </w:r>
      <w:r w:rsidR="00AB16FC">
        <w:rPr>
          <w:rFonts w:asciiTheme="minorHAnsi" w:hAnsiTheme="minorHAnsi"/>
        </w:rPr>
        <w:t xml:space="preserve">5% from </w:t>
      </w:r>
      <w:r>
        <w:rPr>
          <w:rFonts w:asciiTheme="minorHAnsi" w:hAnsiTheme="minorHAnsi"/>
        </w:rPr>
        <w:t>the combination of Group B from the RCT and the matched controls from the PSM study.</w:t>
      </w:r>
      <w:proofErr w:type="gramEnd"/>
      <w:r w:rsidRPr="009000E7">
        <w:rPr>
          <w:rFonts w:asciiTheme="minorHAnsi" w:hAnsiTheme="minorHAnsi"/>
        </w:rPr>
        <w:t xml:space="preserve"> Figures 3-1 and 3-2 illustrate these differences on </w:t>
      </w:r>
      <w:r>
        <w:rPr>
          <w:rFonts w:asciiTheme="minorHAnsi" w:hAnsiTheme="minorHAnsi"/>
        </w:rPr>
        <w:t>five hot nonevent days in 2015</w:t>
      </w:r>
      <w:r w:rsidRPr="009000E7">
        <w:rPr>
          <w:rFonts w:asciiTheme="minorHAnsi" w:hAnsiTheme="minorHAnsi"/>
        </w:rPr>
        <w:t>. As the figures show, the two groups are quite simila</w:t>
      </w:r>
      <w:r w:rsidR="00AB16FC">
        <w:rPr>
          <w:rFonts w:asciiTheme="minorHAnsi" w:hAnsiTheme="minorHAnsi"/>
        </w:rPr>
        <w:t>r with respect to load shape and</w:t>
      </w:r>
      <w:r w:rsidRPr="009000E7">
        <w:rPr>
          <w:rFonts w:asciiTheme="minorHAnsi" w:hAnsiTheme="minorHAnsi"/>
        </w:rPr>
        <w:t xml:space="preserve"> indicate the magnitude </w:t>
      </w:r>
      <w:r w:rsidR="00AB16FC">
        <w:rPr>
          <w:rFonts w:asciiTheme="minorHAnsi" w:hAnsiTheme="minorHAnsi"/>
        </w:rPr>
        <w:t xml:space="preserve">of </w:t>
      </w:r>
      <w:r w:rsidRPr="009000E7">
        <w:rPr>
          <w:rFonts w:asciiTheme="minorHAnsi" w:hAnsiTheme="minorHAnsi"/>
        </w:rPr>
        <w:t>differences alluded to above. Figures 3-3 and 3-4 show the comparison of groups A and B</w:t>
      </w:r>
      <w:r>
        <w:rPr>
          <w:rFonts w:asciiTheme="minorHAnsi" w:hAnsiTheme="minorHAnsi"/>
        </w:rPr>
        <w:t>, as well as</w:t>
      </w:r>
      <w:r w:rsidR="00425A9C">
        <w:rPr>
          <w:rFonts w:asciiTheme="minorHAnsi" w:hAnsiTheme="minorHAnsi"/>
        </w:rPr>
        <w:t> </w:t>
      </w:r>
      <w:r>
        <w:rPr>
          <w:rFonts w:asciiTheme="minorHAnsi" w:hAnsiTheme="minorHAnsi"/>
        </w:rPr>
        <w:t>treatment and matched control,</w:t>
      </w:r>
      <w:r w:rsidRPr="009000E7">
        <w:rPr>
          <w:rFonts w:asciiTheme="minorHAnsi" w:hAnsiTheme="minorHAnsi"/>
        </w:rPr>
        <w:t xml:space="preserve"> further segmented by cycling option. At the cycling level, residential A and B groups show some difference for both the cycling options</w:t>
      </w:r>
      <w:r w:rsidRPr="009000E7">
        <w:rPr>
          <w:rFonts w:asciiTheme="minorHAnsi" w:hAnsiTheme="minorHAnsi" w:cs="Arial"/>
        </w:rPr>
        <w:t>—</w:t>
      </w:r>
      <w:r w:rsidRPr="009000E7">
        <w:rPr>
          <w:rFonts w:asciiTheme="minorHAnsi" w:hAnsiTheme="minorHAnsi"/>
        </w:rPr>
        <w:t xml:space="preserve">the difference is larger for 50% cycling than for 100%. The nonresidential </w:t>
      </w:r>
      <w:r>
        <w:rPr>
          <w:rFonts w:asciiTheme="minorHAnsi" w:hAnsiTheme="minorHAnsi"/>
        </w:rPr>
        <w:t>participant</w:t>
      </w:r>
      <w:r w:rsidRPr="009000E7">
        <w:rPr>
          <w:rFonts w:asciiTheme="minorHAnsi" w:hAnsiTheme="minorHAnsi"/>
        </w:rPr>
        <w:t xml:space="preserve"> and </w:t>
      </w:r>
      <w:r>
        <w:rPr>
          <w:rFonts w:asciiTheme="minorHAnsi" w:hAnsiTheme="minorHAnsi"/>
        </w:rPr>
        <w:t xml:space="preserve">matched control </w:t>
      </w:r>
      <w:r w:rsidRPr="009000E7">
        <w:rPr>
          <w:rFonts w:asciiTheme="minorHAnsi" w:hAnsiTheme="minorHAnsi"/>
        </w:rPr>
        <w:t>groups</w:t>
      </w:r>
      <w:r w:rsidR="00425A9C">
        <w:rPr>
          <w:rFonts w:asciiTheme="minorHAnsi" w:hAnsiTheme="minorHAnsi"/>
        </w:rPr>
        <w:t>—</w:t>
      </w:r>
      <w:r>
        <w:rPr>
          <w:rFonts w:asciiTheme="minorHAnsi" w:hAnsiTheme="minorHAnsi"/>
        </w:rPr>
        <w:t>combined with the</w:t>
      </w:r>
      <w:r w:rsidR="00425A9C">
        <w:rPr>
          <w:rFonts w:asciiTheme="minorHAnsi" w:hAnsiTheme="minorHAnsi"/>
        </w:rPr>
        <w:t> </w:t>
      </w:r>
      <w:r>
        <w:rPr>
          <w:rFonts w:asciiTheme="minorHAnsi" w:hAnsiTheme="minorHAnsi"/>
        </w:rPr>
        <w:t>A and B groups from the nonresidential RCT</w:t>
      </w:r>
      <w:r w:rsidR="00425A9C">
        <w:rPr>
          <w:rFonts w:asciiTheme="minorHAnsi" w:hAnsiTheme="minorHAnsi"/>
        </w:rPr>
        <w:t>—</w:t>
      </w:r>
      <w:r w:rsidRPr="009000E7">
        <w:rPr>
          <w:rFonts w:asciiTheme="minorHAnsi" w:hAnsiTheme="minorHAnsi"/>
        </w:rPr>
        <w:t xml:space="preserve">for the 50% and 30% cycling options show </w:t>
      </w:r>
      <w:r>
        <w:rPr>
          <w:rFonts w:asciiTheme="minorHAnsi" w:hAnsiTheme="minorHAnsi"/>
        </w:rPr>
        <w:t>small differences in consumption</w:t>
      </w:r>
      <w:r w:rsidRPr="009000E7">
        <w:rPr>
          <w:rFonts w:asciiTheme="minorHAnsi" w:hAnsiTheme="minorHAnsi"/>
        </w:rPr>
        <w:t xml:space="preserve">. These differences </w:t>
      </w:r>
      <w:r>
        <w:rPr>
          <w:rFonts w:asciiTheme="minorHAnsi" w:hAnsiTheme="minorHAnsi"/>
        </w:rPr>
        <w:t>are considerably smaller than those observed in 2014 and</w:t>
      </w:r>
      <w:r w:rsidR="00425A9C">
        <w:rPr>
          <w:rFonts w:asciiTheme="minorHAnsi" w:hAnsiTheme="minorHAnsi"/>
        </w:rPr>
        <w:t> </w:t>
      </w:r>
      <w:r w:rsidRPr="009000E7">
        <w:rPr>
          <w:rFonts w:asciiTheme="minorHAnsi" w:hAnsiTheme="minorHAnsi"/>
        </w:rPr>
        <w:t xml:space="preserve">are attributable to the </w:t>
      </w:r>
      <w:r w:rsidR="00AB16FC">
        <w:rPr>
          <w:rFonts w:asciiTheme="minorHAnsi" w:hAnsiTheme="minorHAnsi"/>
        </w:rPr>
        <w:t>shift toward matching method and the larger sample size that approach affords</w:t>
      </w:r>
      <w:r>
        <w:rPr>
          <w:rFonts w:asciiTheme="minorHAnsi" w:hAnsiTheme="minorHAnsi"/>
        </w:rPr>
        <w:t>.</w:t>
      </w:r>
      <w:r w:rsidR="00F81CCE">
        <w:rPr>
          <w:rFonts w:asciiTheme="minorHAnsi" w:hAnsiTheme="minorHAnsi"/>
        </w:rPr>
        <w:t xml:space="preserve"> Appendix A presents the outcome of out-of-sample testing for seven individual hot non-event days for each cycling strategy. </w:t>
      </w:r>
    </w:p>
    <w:p w:rsidR="00B44BFC" w:rsidRPr="00C04432" w:rsidRDefault="00B44BFC" w:rsidP="00B44BFC">
      <w:pPr>
        <w:pStyle w:val="BodyParagraph"/>
        <w:rPr>
          <w:highlight w:val="yellow"/>
        </w:rPr>
      </w:pPr>
    </w:p>
    <w:p w:rsidR="00B44BFC" w:rsidRPr="00B1746D" w:rsidRDefault="00B44BFC" w:rsidP="00B44BFC">
      <w:pPr>
        <w:pStyle w:val="TableFigureCaption"/>
      </w:pPr>
      <w:r w:rsidRPr="00B1746D">
        <w:t>Figure 3-1: Residential A and B Group Comparison</w:t>
      </w:r>
      <w:r w:rsidRPr="00B1746D">
        <w:br/>
        <w:t xml:space="preserve">Average Load on </w:t>
      </w:r>
      <w:r>
        <w:t xml:space="preserve">the </w:t>
      </w:r>
      <w:r w:rsidR="00425A9C">
        <w:t>Five</w:t>
      </w:r>
      <w:r w:rsidR="00425A9C" w:rsidRPr="00B1746D">
        <w:t xml:space="preserve"> </w:t>
      </w:r>
      <w:r w:rsidRPr="00B1746D">
        <w:t>Hot</w:t>
      </w:r>
      <w:r>
        <w:t>test</w:t>
      </w:r>
      <w:r w:rsidRPr="00B1746D">
        <w:t xml:space="preserve"> 201</w:t>
      </w:r>
      <w:r>
        <w:t>5</w:t>
      </w:r>
      <w:r w:rsidRPr="00B1746D">
        <w:t xml:space="preserve"> Nonevent Days</w:t>
      </w:r>
      <w:r w:rsidRPr="00B1746D">
        <w:rPr>
          <w:rStyle w:val="FootnoteReference"/>
        </w:rPr>
        <w:footnoteReference w:id="6"/>
      </w:r>
    </w:p>
    <w:p w:rsidR="00B44BFC" w:rsidRPr="00B1746D" w:rsidRDefault="00B44BFC" w:rsidP="00B44BFC">
      <w:pPr>
        <w:pStyle w:val="BodyParagraph"/>
        <w:jc w:val="center"/>
      </w:pPr>
      <w:r>
        <w:rPr>
          <w:noProof/>
        </w:rPr>
        <w:drawing>
          <wp:inline distT="0" distB="0" distL="0" distR="0" wp14:anchorId="615D27CC" wp14:editId="4DCC9DEB">
            <wp:extent cx="4570876" cy="3275938"/>
            <wp:effectExtent l="0" t="0" r="0"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574639" cy="3278635"/>
                    </a:xfrm>
                    <a:prstGeom prst="rect">
                      <a:avLst/>
                    </a:prstGeom>
                    <a:noFill/>
                    <a:extLst/>
                  </pic:spPr>
                </pic:pic>
              </a:graphicData>
            </a:graphic>
          </wp:inline>
        </w:drawing>
      </w:r>
    </w:p>
    <w:p w:rsidR="00B44BFC" w:rsidRPr="00B1746D" w:rsidRDefault="00B44BFC" w:rsidP="00B44BFC">
      <w:pPr>
        <w:pStyle w:val="TableFigureCaption"/>
      </w:pPr>
      <w:r w:rsidRPr="00B1746D">
        <w:t xml:space="preserve">Figure 3-2: Nonresidential </w:t>
      </w:r>
      <w:r>
        <w:t>Matched Control and Treatment</w:t>
      </w:r>
      <w:r w:rsidRPr="00B1746D">
        <w:t xml:space="preserve"> Group Comparison</w:t>
      </w:r>
      <w:r w:rsidRPr="00B1746D">
        <w:br/>
        <w:t xml:space="preserve">Average Load on the </w:t>
      </w:r>
      <w:r w:rsidR="00425A9C">
        <w:t>Five</w:t>
      </w:r>
      <w:r w:rsidR="00425A9C" w:rsidRPr="00B1746D">
        <w:t xml:space="preserve"> </w:t>
      </w:r>
      <w:r w:rsidRPr="00B1746D">
        <w:t>Hottest 201</w:t>
      </w:r>
      <w:r>
        <w:t>5</w:t>
      </w:r>
      <w:r w:rsidRPr="00B1746D">
        <w:t xml:space="preserve"> Nonevent Days</w:t>
      </w:r>
    </w:p>
    <w:p w:rsidR="00B44BFC" w:rsidRPr="00B1746D" w:rsidRDefault="00B44BFC" w:rsidP="00B44BFC">
      <w:pPr>
        <w:pStyle w:val="BodyParagraph"/>
        <w:jc w:val="center"/>
      </w:pPr>
      <w:r>
        <w:rPr>
          <w:noProof/>
        </w:rPr>
        <w:drawing>
          <wp:inline distT="0" distB="0" distL="0" distR="0" wp14:anchorId="3DD30DEC" wp14:editId="64C9F07F">
            <wp:extent cx="4472006" cy="3273552"/>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472006" cy="3273552"/>
                    </a:xfrm>
                    <a:prstGeom prst="rect">
                      <a:avLst/>
                    </a:prstGeom>
                    <a:noFill/>
                    <a:extLst/>
                  </pic:spPr>
                </pic:pic>
              </a:graphicData>
            </a:graphic>
          </wp:inline>
        </w:drawing>
      </w:r>
    </w:p>
    <w:p w:rsidR="00B44BFC" w:rsidRPr="00394616" w:rsidRDefault="00B44BFC" w:rsidP="00B44BFC">
      <w:pPr>
        <w:pStyle w:val="TableFigureCaption"/>
        <w:rPr>
          <w:noProof/>
        </w:rPr>
      </w:pPr>
      <w:r w:rsidRPr="00394616">
        <w:t>Figure 3-3: Residential A and B Group Comparison</w:t>
      </w:r>
      <w:r w:rsidRPr="00394616">
        <w:br/>
        <w:t xml:space="preserve">Average Load on the </w:t>
      </w:r>
      <w:r w:rsidR="00425A9C">
        <w:t>Five</w:t>
      </w:r>
      <w:r w:rsidR="00425A9C" w:rsidRPr="00394616">
        <w:t xml:space="preserve"> </w:t>
      </w:r>
      <w:r w:rsidRPr="00394616">
        <w:t>Hottest 2015 Nonevent Days by Cycling Option</w:t>
      </w:r>
    </w:p>
    <w:p w:rsidR="00B44BFC" w:rsidRPr="009B4635" w:rsidRDefault="00B44BFC" w:rsidP="00B44BFC">
      <w:pPr>
        <w:pStyle w:val="BodyParagraph"/>
        <w:jc w:val="center"/>
        <w:rPr>
          <w:highlight w:val="yellow"/>
        </w:rPr>
      </w:pPr>
      <w:r>
        <w:rPr>
          <w:noProof/>
        </w:rPr>
        <w:drawing>
          <wp:inline distT="0" distB="0" distL="0" distR="0" wp14:anchorId="321C2934" wp14:editId="7D658D66">
            <wp:extent cx="4472005" cy="3273552"/>
            <wp:effectExtent l="0" t="0" r="0" b="0"/>
            <wp:docPr id="1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72005" cy="3273552"/>
                    </a:xfrm>
                    <a:prstGeom prst="rect">
                      <a:avLst/>
                    </a:prstGeom>
                    <a:noFill/>
                    <a:extLst/>
                  </pic:spPr>
                </pic:pic>
              </a:graphicData>
            </a:graphic>
          </wp:inline>
        </w:drawing>
      </w:r>
    </w:p>
    <w:p w:rsidR="00B44BFC" w:rsidRPr="00394616" w:rsidRDefault="00B44BFC" w:rsidP="00B44BFC">
      <w:pPr>
        <w:pStyle w:val="TableFigureCaption"/>
        <w:rPr>
          <w:noProof/>
        </w:rPr>
      </w:pPr>
      <w:r w:rsidRPr="00394616">
        <w:t xml:space="preserve">Figure 3-4: </w:t>
      </w:r>
      <w:r w:rsidRPr="00B1746D">
        <w:t xml:space="preserve">Nonresidential </w:t>
      </w:r>
      <w:r>
        <w:t>Matched Control and Treatment</w:t>
      </w:r>
      <w:r w:rsidRPr="00B1746D">
        <w:t xml:space="preserve"> Group Comparison</w:t>
      </w:r>
      <w:r w:rsidRPr="00394616">
        <w:br/>
        <w:t xml:space="preserve">Average Load on the </w:t>
      </w:r>
      <w:r w:rsidR="00425A9C">
        <w:t>Five</w:t>
      </w:r>
      <w:r w:rsidR="00425A9C" w:rsidRPr="00394616">
        <w:t xml:space="preserve"> </w:t>
      </w:r>
      <w:r w:rsidRPr="00394616">
        <w:t>Hottest 2015 Nonevent Days by Cycling Option</w:t>
      </w:r>
    </w:p>
    <w:p w:rsidR="00B44BFC" w:rsidRPr="009B4635" w:rsidRDefault="00B44BFC" w:rsidP="00B44BFC">
      <w:pPr>
        <w:pStyle w:val="BodyParagraph"/>
        <w:jc w:val="center"/>
        <w:rPr>
          <w:highlight w:val="yellow"/>
        </w:rPr>
      </w:pPr>
      <w:r>
        <w:rPr>
          <w:noProof/>
        </w:rPr>
        <w:drawing>
          <wp:inline distT="0" distB="0" distL="0" distR="0" wp14:anchorId="3BEE7645" wp14:editId="463C046A">
            <wp:extent cx="4472005" cy="3273552"/>
            <wp:effectExtent l="0" t="0" r="0" b="0"/>
            <wp:docPr id="1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72005" cy="3273552"/>
                    </a:xfrm>
                    <a:prstGeom prst="rect">
                      <a:avLst/>
                    </a:prstGeom>
                    <a:noFill/>
                    <a:extLst/>
                  </pic:spPr>
                </pic:pic>
              </a:graphicData>
            </a:graphic>
          </wp:inline>
        </w:drawing>
      </w:r>
    </w:p>
    <w:p w:rsidR="00B44BFC" w:rsidRPr="00767D6D" w:rsidRDefault="00B44BFC" w:rsidP="00B44BFC">
      <w:pPr>
        <w:rPr>
          <w:rFonts w:ascii="Arial" w:eastAsiaTheme="majorEastAsia" w:hAnsi="Arial" w:cstheme="majorBidi"/>
          <w:b/>
          <w:bCs/>
          <w:color w:val="0070CD"/>
          <w:sz w:val="26"/>
          <w:szCs w:val="26"/>
          <w:highlight w:val="yellow"/>
        </w:rPr>
      </w:pPr>
    </w:p>
    <w:p w:rsidR="000B462B" w:rsidRPr="007E7F38" w:rsidRDefault="000B462B" w:rsidP="000B462B">
      <w:pPr>
        <w:pStyle w:val="Heading2"/>
      </w:pPr>
      <w:bookmarkStart w:id="35" w:name="_Toc446323536"/>
      <w:r w:rsidRPr="007E7F38">
        <w:t>Ex Ante Impact Estimation Methodology</w:t>
      </w:r>
      <w:bookmarkEnd w:id="23"/>
      <w:bookmarkEnd w:id="24"/>
      <w:bookmarkEnd w:id="25"/>
      <w:bookmarkEnd w:id="35"/>
    </w:p>
    <w:p w:rsidR="000B462B" w:rsidRPr="007E7F38" w:rsidRDefault="000B462B" w:rsidP="000B462B">
      <w:pPr>
        <w:pStyle w:val="BodyParagraph"/>
        <w:rPr>
          <w:rFonts w:asciiTheme="minorHAnsi" w:hAnsiTheme="minorHAnsi"/>
        </w:rPr>
      </w:pPr>
      <w:r w:rsidRPr="007E7F38">
        <w:rPr>
          <w:rFonts w:asciiTheme="minorHAnsi" w:hAnsiTheme="minorHAnsi"/>
        </w:rPr>
        <w:t>Calculating the ex ante load impacts is a multi-step process, but is driven by a straightforward approach to modeling load impacts as a function of weather</w:t>
      </w:r>
      <w:r w:rsidR="00F4688A" w:rsidRPr="007E7F38">
        <w:rPr>
          <w:rFonts w:asciiTheme="minorHAnsi" w:hAnsiTheme="minorHAnsi"/>
        </w:rPr>
        <w:t xml:space="preserve">. </w:t>
      </w:r>
      <w:r w:rsidRPr="007E7F38">
        <w:rPr>
          <w:rFonts w:asciiTheme="minorHAnsi" w:hAnsiTheme="minorHAnsi"/>
        </w:rPr>
        <w:t>Briefly, loa</w:t>
      </w:r>
      <w:r w:rsidR="0092018E" w:rsidRPr="007E7F38">
        <w:rPr>
          <w:rFonts w:asciiTheme="minorHAnsi" w:hAnsiTheme="minorHAnsi"/>
        </w:rPr>
        <w:t xml:space="preserve">d impacts from </w:t>
      </w:r>
      <w:r w:rsidR="00B44BFC" w:rsidRPr="007E7F38">
        <w:rPr>
          <w:rFonts w:asciiTheme="minorHAnsi" w:hAnsiTheme="minorHAnsi"/>
        </w:rPr>
        <w:t>2015</w:t>
      </w:r>
      <w:r w:rsidR="00227F18">
        <w:rPr>
          <w:rFonts w:asciiTheme="minorHAnsi" w:hAnsiTheme="minorHAnsi"/>
        </w:rPr>
        <w:t>—</w:t>
      </w:r>
      <w:r w:rsidR="00B44BFC" w:rsidRPr="007E7F38">
        <w:rPr>
          <w:rFonts w:asciiTheme="minorHAnsi" w:hAnsiTheme="minorHAnsi"/>
        </w:rPr>
        <w:t xml:space="preserve">plus the </w:t>
      </w:r>
      <w:r w:rsidR="0092018E" w:rsidRPr="007E7F38">
        <w:rPr>
          <w:rFonts w:asciiTheme="minorHAnsi" w:hAnsiTheme="minorHAnsi"/>
        </w:rPr>
        <w:t>previous five</w:t>
      </w:r>
      <w:r w:rsidRPr="007E7F38">
        <w:rPr>
          <w:rFonts w:asciiTheme="minorHAnsi" w:hAnsiTheme="minorHAnsi"/>
        </w:rPr>
        <w:t xml:space="preserve"> years</w:t>
      </w:r>
      <w:r w:rsidR="00227F18">
        <w:rPr>
          <w:rFonts w:asciiTheme="minorHAnsi" w:hAnsiTheme="minorHAnsi"/>
        </w:rPr>
        <w:t>’</w:t>
      </w:r>
      <w:r w:rsidRPr="007E7F38">
        <w:rPr>
          <w:rFonts w:asciiTheme="minorHAnsi" w:hAnsiTheme="minorHAnsi"/>
        </w:rPr>
        <w:t xml:space="preserve"> of Summer Saver events</w:t>
      </w:r>
      <w:r w:rsidR="00227F18">
        <w:rPr>
          <w:rFonts w:asciiTheme="minorHAnsi" w:hAnsiTheme="minorHAnsi"/>
        </w:rPr>
        <w:t>—</w:t>
      </w:r>
      <w:r w:rsidRPr="007E7F38">
        <w:rPr>
          <w:rFonts w:asciiTheme="minorHAnsi" w:hAnsiTheme="minorHAnsi"/>
        </w:rPr>
        <w:t>were modeled as a function of temperature and then applied to ex ante weather conditions to predict ex ante load impacts</w:t>
      </w:r>
      <w:r w:rsidR="00F4688A" w:rsidRPr="007E7F38">
        <w:rPr>
          <w:rFonts w:asciiTheme="minorHAnsi" w:hAnsiTheme="minorHAnsi"/>
        </w:rPr>
        <w:t xml:space="preserve">. </w:t>
      </w:r>
      <w:r w:rsidRPr="007E7F38">
        <w:rPr>
          <w:rFonts w:asciiTheme="minorHAnsi" w:hAnsiTheme="minorHAnsi"/>
        </w:rPr>
        <w:t>This section presents a detailed description of the ex ante methodology.</w:t>
      </w:r>
    </w:p>
    <w:p w:rsidR="007A1CE5" w:rsidRPr="007E7F38" w:rsidRDefault="000B462B" w:rsidP="00064993">
      <w:pPr>
        <w:pStyle w:val="BodyParagraph"/>
        <w:rPr>
          <w:rFonts w:asciiTheme="minorHAnsi" w:hAnsiTheme="minorHAnsi"/>
        </w:rPr>
      </w:pPr>
      <w:r w:rsidRPr="007E7F38">
        <w:rPr>
          <w:rFonts w:asciiTheme="minorHAnsi" w:hAnsiTheme="minorHAnsi"/>
        </w:rPr>
        <w:t>Ex ante load impacts were developed using the available ex post data</w:t>
      </w:r>
      <w:r w:rsidR="00F4688A" w:rsidRPr="007E7F38">
        <w:rPr>
          <w:rFonts w:asciiTheme="minorHAnsi" w:hAnsiTheme="minorHAnsi"/>
        </w:rPr>
        <w:t xml:space="preserve">. </w:t>
      </w:r>
      <w:r w:rsidRPr="007E7F38">
        <w:rPr>
          <w:rFonts w:asciiTheme="minorHAnsi" w:hAnsiTheme="minorHAnsi"/>
        </w:rPr>
        <w:t>For both residential and nonresidential customers, load impacts for a common set of hours across all ex post events</w:t>
      </w:r>
      <w:r w:rsidR="001464CD" w:rsidRPr="007E7F38">
        <w:rPr>
          <w:rFonts w:asciiTheme="minorHAnsi" w:hAnsiTheme="minorHAnsi"/>
        </w:rPr>
        <w:t> </w:t>
      </w:r>
      <w:r w:rsidR="0092018E" w:rsidRPr="007E7F38">
        <w:rPr>
          <w:rFonts w:asciiTheme="minorHAnsi" w:hAnsiTheme="minorHAnsi"/>
        </w:rPr>
        <w:t>from 2010</w:t>
      </w:r>
      <w:r w:rsidR="00227F18">
        <w:rPr>
          <w:rFonts w:asciiTheme="minorHAnsi" w:hAnsiTheme="minorHAnsi"/>
        </w:rPr>
        <w:t> </w:t>
      </w:r>
      <w:r w:rsidR="0092018E" w:rsidRPr="007E7F38">
        <w:rPr>
          <w:rFonts w:asciiTheme="minorHAnsi" w:hAnsiTheme="minorHAnsi"/>
        </w:rPr>
        <w:t>through 201</w:t>
      </w:r>
      <w:r w:rsidR="00B44BFC" w:rsidRPr="007E7F38">
        <w:rPr>
          <w:rFonts w:asciiTheme="minorHAnsi" w:hAnsiTheme="minorHAnsi"/>
        </w:rPr>
        <w:t>5</w:t>
      </w:r>
      <w:r w:rsidR="007A1CE5" w:rsidRPr="007E7F38">
        <w:rPr>
          <w:rFonts w:asciiTheme="minorHAnsi" w:hAnsiTheme="minorHAnsi"/>
        </w:rPr>
        <w:t xml:space="preserve"> were used in the estimation database for developing the ex ante</w:t>
      </w:r>
      <w:r w:rsidR="001464CD" w:rsidRPr="007E7F38">
        <w:rPr>
          <w:rFonts w:asciiTheme="minorHAnsi" w:hAnsiTheme="minorHAnsi"/>
        </w:rPr>
        <w:t> </w:t>
      </w:r>
      <w:r w:rsidR="007A1CE5" w:rsidRPr="007E7F38">
        <w:rPr>
          <w:rFonts w:asciiTheme="minorHAnsi" w:hAnsiTheme="minorHAnsi"/>
        </w:rPr>
        <w:t>model</w:t>
      </w:r>
      <w:r w:rsidR="00F4688A" w:rsidRPr="007E7F38">
        <w:rPr>
          <w:rFonts w:asciiTheme="minorHAnsi" w:hAnsiTheme="minorHAnsi"/>
        </w:rPr>
        <w:t xml:space="preserve">. </w:t>
      </w:r>
      <w:r w:rsidR="007E7F38" w:rsidRPr="007E7F38">
        <w:rPr>
          <w:rFonts w:asciiTheme="minorHAnsi" w:hAnsiTheme="minorHAnsi"/>
        </w:rPr>
        <w:t>Only the</w:t>
      </w:r>
      <w:r w:rsidR="00227F18">
        <w:rPr>
          <w:rFonts w:asciiTheme="minorHAnsi" w:hAnsiTheme="minorHAnsi"/>
        </w:rPr>
        <w:t> </w:t>
      </w:r>
      <w:r w:rsidR="007E7F38" w:rsidRPr="007E7F38">
        <w:rPr>
          <w:rFonts w:asciiTheme="minorHAnsi" w:hAnsiTheme="minorHAnsi"/>
        </w:rPr>
        <w:t>hours from 3</w:t>
      </w:r>
      <w:r w:rsidR="0092018E" w:rsidRPr="007E7F38">
        <w:rPr>
          <w:rFonts w:asciiTheme="minorHAnsi" w:hAnsiTheme="minorHAnsi"/>
        </w:rPr>
        <w:t xml:space="preserve"> to 5</w:t>
      </w:r>
      <w:r w:rsidRPr="007E7F38">
        <w:rPr>
          <w:rFonts w:asciiTheme="minorHAnsi" w:hAnsiTheme="minorHAnsi"/>
        </w:rPr>
        <w:t xml:space="preserve"> PM were used for the analysis because these hours were common across the greatest number of ex post event days</w:t>
      </w:r>
      <w:r w:rsidR="00F4688A" w:rsidRPr="007E7F38">
        <w:rPr>
          <w:rFonts w:asciiTheme="minorHAnsi" w:hAnsiTheme="minorHAnsi"/>
        </w:rPr>
        <w:t xml:space="preserve">. </w:t>
      </w:r>
      <w:r w:rsidR="00304BB0" w:rsidRPr="007E7F38">
        <w:rPr>
          <w:rFonts w:asciiTheme="minorHAnsi" w:hAnsiTheme="minorHAnsi"/>
        </w:rPr>
        <w:t>Certain prior Summer Saver event days were not used in the ex</w:t>
      </w:r>
      <w:r w:rsidR="00227F18">
        <w:rPr>
          <w:rFonts w:asciiTheme="minorHAnsi" w:hAnsiTheme="minorHAnsi"/>
        </w:rPr>
        <w:t> </w:t>
      </w:r>
      <w:r w:rsidR="00304BB0" w:rsidRPr="007E7F38">
        <w:rPr>
          <w:rFonts w:asciiTheme="minorHAnsi" w:hAnsiTheme="minorHAnsi"/>
        </w:rPr>
        <w:t xml:space="preserve">ante regression analysis because of </w:t>
      </w:r>
      <w:r w:rsidR="00E27C0B" w:rsidRPr="007E7F38">
        <w:rPr>
          <w:rFonts w:asciiTheme="minorHAnsi" w:hAnsiTheme="minorHAnsi"/>
        </w:rPr>
        <w:t>atypical</w:t>
      </w:r>
      <w:r w:rsidR="00304BB0" w:rsidRPr="007E7F38">
        <w:rPr>
          <w:rFonts w:asciiTheme="minorHAnsi" w:hAnsiTheme="minorHAnsi"/>
        </w:rPr>
        <w:t xml:space="preserve"> circumstances surrounding the event. September 8 and 9, 2011 </w:t>
      </w:r>
      <w:proofErr w:type="gramStart"/>
      <w:r w:rsidR="00304BB0" w:rsidRPr="007E7F38">
        <w:rPr>
          <w:rFonts w:asciiTheme="minorHAnsi" w:hAnsiTheme="minorHAnsi"/>
        </w:rPr>
        <w:t>were</w:t>
      </w:r>
      <w:proofErr w:type="gramEnd"/>
      <w:r w:rsidR="00304BB0" w:rsidRPr="007E7F38">
        <w:rPr>
          <w:rFonts w:asciiTheme="minorHAnsi" w:hAnsiTheme="minorHAnsi"/>
        </w:rPr>
        <w:t xml:space="preserve"> excluded as they were associated with a reg</w:t>
      </w:r>
      <w:r w:rsidR="007E7F38" w:rsidRPr="007E7F38">
        <w:rPr>
          <w:rFonts w:asciiTheme="minorHAnsi" w:hAnsiTheme="minorHAnsi"/>
        </w:rPr>
        <w:t>ional system outage</w:t>
      </w:r>
      <w:r w:rsidR="00304BB0" w:rsidRPr="007E7F38">
        <w:rPr>
          <w:rFonts w:asciiTheme="minorHAnsi" w:hAnsiTheme="minorHAnsi"/>
        </w:rPr>
        <w:t xml:space="preserve">. August 10, 2012 </w:t>
      </w:r>
      <w:r w:rsidR="007E7F38" w:rsidRPr="007E7F38">
        <w:rPr>
          <w:rFonts w:asciiTheme="minorHAnsi" w:hAnsiTheme="minorHAnsi"/>
        </w:rPr>
        <w:t>and September 20, 2015 were excluded because those</w:t>
      </w:r>
      <w:r w:rsidR="00304BB0" w:rsidRPr="007E7F38">
        <w:rPr>
          <w:rFonts w:asciiTheme="minorHAnsi" w:hAnsiTheme="minorHAnsi"/>
        </w:rPr>
        <w:t xml:space="preserve"> event</w:t>
      </w:r>
      <w:r w:rsidR="007E7F38" w:rsidRPr="007E7F38">
        <w:rPr>
          <w:rFonts w:asciiTheme="minorHAnsi" w:hAnsiTheme="minorHAnsi"/>
        </w:rPr>
        <w:t>s</w:t>
      </w:r>
      <w:r w:rsidR="00304BB0" w:rsidRPr="007E7F38">
        <w:rPr>
          <w:rFonts w:asciiTheme="minorHAnsi" w:hAnsiTheme="minorHAnsi"/>
        </w:rPr>
        <w:t xml:space="preserve"> only had one hour during the period 2 to 5 PM</w:t>
      </w:r>
      <w:r w:rsidR="007C4BD3" w:rsidRPr="007E7F38">
        <w:rPr>
          <w:rFonts w:asciiTheme="minorHAnsi" w:hAnsiTheme="minorHAnsi"/>
        </w:rPr>
        <w:t>. T</w:t>
      </w:r>
      <w:r w:rsidR="00304BB0" w:rsidRPr="007E7F38">
        <w:rPr>
          <w:rFonts w:asciiTheme="minorHAnsi" w:hAnsiTheme="minorHAnsi"/>
        </w:rPr>
        <w:t xml:space="preserve">he May 2014 events were excluded because of </w:t>
      </w:r>
      <w:r w:rsidR="007C4BD3" w:rsidRPr="007E7F38">
        <w:rPr>
          <w:rFonts w:asciiTheme="minorHAnsi" w:hAnsiTheme="minorHAnsi"/>
        </w:rPr>
        <w:t xml:space="preserve">wildfires in the San Diego region in addition to </w:t>
      </w:r>
      <w:r w:rsidR="00304BB0" w:rsidRPr="007E7F38">
        <w:rPr>
          <w:rFonts w:asciiTheme="minorHAnsi" w:hAnsiTheme="minorHAnsi"/>
        </w:rPr>
        <w:t>unusually high temperatures</w:t>
      </w:r>
      <w:r w:rsidR="00227F18">
        <w:rPr>
          <w:rFonts w:asciiTheme="minorHAnsi" w:hAnsiTheme="minorHAnsi"/>
        </w:rPr>
        <w:t>—</w:t>
      </w:r>
      <w:r w:rsidR="00304BB0" w:rsidRPr="007E7F38">
        <w:rPr>
          <w:rFonts w:asciiTheme="minorHAnsi" w:hAnsiTheme="minorHAnsi"/>
        </w:rPr>
        <w:t>attributable to Santa Ana wind conditions</w:t>
      </w:r>
      <w:r w:rsidR="00227F18">
        <w:rPr>
          <w:rFonts w:asciiTheme="minorHAnsi" w:hAnsiTheme="minorHAnsi"/>
        </w:rPr>
        <w:t>—</w:t>
      </w:r>
      <w:r w:rsidR="007C4BD3" w:rsidRPr="007E7F38">
        <w:rPr>
          <w:rFonts w:asciiTheme="minorHAnsi" w:hAnsiTheme="minorHAnsi"/>
        </w:rPr>
        <w:t xml:space="preserve">that were </w:t>
      </w:r>
      <w:r w:rsidR="00304BB0" w:rsidRPr="007E7F38">
        <w:rPr>
          <w:rFonts w:asciiTheme="minorHAnsi" w:hAnsiTheme="minorHAnsi"/>
        </w:rPr>
        <w:t xml:space="preserve">recorded during those events which were </w:t>
      </w:r>
      <w:r w:rsidR="007C4BD3" w:rsidRPr="007E7F38">
        <w:rPr>
          <w:rFonts w:asciiTheme="minorHAnsi" w:hAnsiTheme="minorHAnsi"/>
        </w:rPr>
        <w:t xml:space="preserve">further </w:t>
      </w:r>
      <w:r w:rsidR="00304BB0" w:rsidRPr="007E7F38">
        <w:rPr>
          <w:rFonts w:asciiTheme="minorHAnsi" w:hAnsiTheme="minorHAnsi"/>
        </w:rPr>
        <w:t xml:space="preserve">coupled with unusually low load impacts. </w:t>
      </w:r>
    </w:p>
    <w:p w:rsidR="000B462B" w:rsidRPr="007E7F38" w:rsidRDefault="000B462B" w:rsidP="00064993">
      <w:pPr>
        <w:pStyle w:val="BodyBeforeBullet"/>
      </w:pPr>
      <w:r w:rsidRPr="007E7F38">
        <w:rPr>
          <w:rFonts w:asciiTheme="minorHAnsi" w:hAnsiTheme="minorHAnsi"/>
        </w:rPr>
        <w:t xml:space="preserve">The average load reduction </w:t>
      </w:r>
      <w:r w:rsidR="007E7F38" w:rsidRPr="007E7F38">
        <w:rPr>
          <w:rFonts w:asciiTheme="minorHAnsi" w:hAnsiTheme="minorHAnsi"/>
        </w:rPr>
        <w:t>from 3</w:t>
      </w:r>
      <w:r w:rsidR="00346CC8" w:rsidRPr="007E7F38">
        <w:rPr>
          <w:rFonts w:asciiTheme="minorHAnsi" w:hAnsiTheme="minorHAnsi"/>
        </w:rPr>
        <w:t xml:space="preserve"> to 5 PM</w:t>
      </w:r>
      <w:r w:rsidRPr="007E7F38">
        <w:rPr>
          <w:rFonts w:asciiTheme="minorHAnsi" w:hAnsiTheme="minorHAnsi"/>
        </w:rPr>
        <w:t xml:space="preserve"> was modeled as a function of the average tem</w:t>
      </w:r>
      <w:r w:rsidR="0092018E" w:rsidRPr="007E7F38">
        <w:rPr>
          <w:rFonts w:asciiTheme="minorHAnsi" w:hAnsiTheme="minorHAnsi"/>
        </w:rPr>
        <w:t xml:space="preserve">perature for the first 17 </w:t>
      </w:r>
      <w:r w:rsidRPr="007E7F38">
        <w:rPr>
          <w:rFonts w:asciiTheme="minorHAnsi" w:hAnsiTheme="minorHAnsi"/>
        </w:rPr>
        <w:t>hours of each event day</w:t>
      </w:r>
      <w:r w:rsidR="00227F18">
        <w:rPr>
          <w:rFonts w:asciiTheme="minorHAnsi" w:hAnsiTheme="minorHAnsi"/>
        </w:rPr>
        <w:t>—</w:t>
      </w:r>
      <w:r w:rsidR="0092018E" w:rsidRPr="007E7F38">
        <w:rPr>
          <w:rFonts w:asciiTheme="minorHAnsi" w:hAnsiTheme="minorHAnsi"/>
        </w:rPr>
        <w:t>midnight to 5 PM, (mean17)</w:t>
      </w:r>
      <w:r w:rsidR="00F4688A" w:rsidRPr="007E7F38">
        <w:rPr>
          <w:rFonts w:asciiTheme="minorHAnsi" w:hAnsiTheme="minorHAnsi"/>
        </w:rPr>
        <w:t xml:space="preserve">. </w:t>
      </w:r>
      <w:r w:rsidRPr="007E7F38">
        <w:rPr>
          <w:rFonts w:asciiTheme="minorHAnsi" w:hAnsiTheme="minorHAnsi"/>
        </w:rPr>
        <w:t>This 17-hour average was used to capture the impact of heat buildup leading up to and including the event hours</w:t>
      </w:r>
      <w:r w:rsidR="00F4688A" w:rsidRPr="007E7F38">
        <w:rPr>
          <w:rFonts w:asciiTheme="minorHAnsi" w:hAnsiTheme="minorHAnsi"/>
        </w:rPr>
        <w:t xml:space="preserve">. </w:t>
      </w:r>
      <w:r w:rsidRPr="007E7F38">
        <w:rPr>
          <w:rFonts w:asciiTheme="minorHAnsi" w:hAnsiTheme="minorHAnsi"/>
        </w:rPr>
        <w:t>Per ton load impacts were used so that the load impacts would be scalable to ex ante scenarios where the tonnage and number of devices per premise may be different</w:t>
      </w:r>
      <w:r w:rsidR="00F4688A" w:rsidRPr="007E7F38">
        <w:rPr>
          <w:rFonts w:asciiTheme="minorHAnsi" w:hAnsiTheme="minorHAnsi"/>
        </w:rPr>
        <w:t xml:space="preserve">. </w:t>
      </w:r>
      <w:r w:rsidRPr="007E7F38">
        <w:rPr>
          <w:rFonts w:asciiTheme="minorHAnsi" w:hAnsiTheme="minorHAnsi"/>
        </w:rPr>
        <w:t>The models were run separately by customer type (residential and nonresidential) and cycling strategy</w:t>
      </w:r>
      <w:r w:rsidR="00F4688A" w:rsidRPr="007E7F38">
        <w:rPr>
          <w:rFonts w:asciiTheme="minorHAnsi" w:hAnsiTheme="minorHAnsi"/>
        </w:rPr>
        <w:t xml:space="preserve">. </w:t>
      </w:r>
      <w:r w:rsidRPr="007E7F38">
        <w:rPr>
          <w:rFonts w:asciiTheme="minorHAnsi" w:hAnsiTheme="minorHAnsi"/>
        </w:rPr>
        <w:t>The estimated parameters from the models were</w:t>
      </w:r>
      <w:r w:rsidR="00227F18">
        <w:rPr>
          <w:rFonts w:asciiTheme="minorHAnsi" w:hAnsiTheme="minorHAnsi"/>
        </w:rPr>
        <w:t> </w:t>
      </w:r>
      <w:r w:rsidRPr="007E7F38">
        <w:rPr>
          <w:rFonts w:asciiTheme="minorHAnsi" w:hAnsiTheme="minorHAnsi"/>
        </w:rPr>
        <w:t>used to predict load impacts under 1-in-2 and 1-in-10 year ex ante weather conditions</w:t>
      </w:r>
      <w:r w:rsidR="00F4688A" w:rsidRPr="007E7F38">
        <w:rPr>
          <w:rFonts w:asciiTheme="minorHAnsi" w:hAnsiTheme="minorHAnsi"/>
        </w:rPr>
        <w:t xml:space="preserve">. </w:t>
      </w:r>
      <w:r w:rsidRPr="007E7F38">
        <w:rPr>
          <w:rFonts w:asciiTheme="minorHAnsi" w:hAnsiTheme="minorHAnsi"/>
        </w:rPr>
        <w:t>The final regressions only included one explanatory variable because more complicated models were not found to perform better in cros</w:t>
      </w:r>
      <w:r w:rsidR="0092018E" w:rsidRPr="007E7F38">
        <w:rPr>
          <w:rFonts w:asciiTheme="minorHAnsi" w:hAnsiTheme="minorHAnsi"/>
        </w:rPr>
        <w:t>s-validations done in previous Summer S</w:t>
      </w:r>
      <w:r w:rsidRPr="007E7F38">
        <w:rPr>
          <w:rFonts w:asciiTheme="minorHAnsi" w:hAnsiTheme="minorHAnsi"/>
        </w:rPr>
        <w:t>aver evaluations</w:t>
      </w:r>
      <w:r w:rsidR="00F4688A" w:rsidRPr="007E7F38">
        <w:rPr>
          <w:rFonts w:asciiTheme="minorHAnsi" w:hAnsiTheme="minorHAnsi"/>
        </w:rPr>
        <w:t xml:space="preserve">. </w:t>
      </w:r>
      <w:r w:rsidRPr="007E7F38">
        <w:rPr>
          <w:rFonts w:asciiTheme="minorHAnsi" w:hAnsiTheme="minorHAnsi"/>
        </w:rPr>
        <w:t>The model that was used to predict average ex post impacts was:</w:t>
      </w:r>
    </w:p>
    <w:p w:rsidR="000B462B" w:rsidRPr="007E7F38" w:rsidRDefault="00891423" w:rsidP="000B462B">
      <w:pPr>
        <w:pStyle w:val="BodyParagraph"/>
        <w:rPr>
          <w:sz w:val="24"/>
          <w:szCs w:val="24"/>
        </w:rPr>
      </w:pPr>
      <m:oMathPara>
        <m:oMath>
          <m:sSub>
            <m:sSubPr>
              <m:ctrlPr>
                <w:rPr>
                  <w:rFonts w:ascii="Cambria Math" w:hAnsi="Cambria Math" w:cs="Arial"/>
                  <w:sz w:val="24"/>
                  <w:szCs w:val="24"/>
                </w:rPr>
              </m:ctrlPr>
            </m:sSubPr>
            <m:e>
              <m:r>
                <w:rPr>
                  <w:rFonts w:ascii="Cambria Math" w:hAnsi="Cambria Math" w:cs="Arial"/>
                </w:rPr>
                <m:t>impact</m:t>
              </m:r>
            </m:e>
            <m:sub>
              <m:r>
                <w:rPr>
                  <w:rFonts w:ascii="Cambria Math" w:hAnsi="Cambria Math" w:cs="Arial"/>
                </w:rPr>
                <m:t>d</m:t>
              </m:r>
            </m:sub>
          </m:sSub>
          <m:r>
            <w:rPr>
              <w:rFonts w:ascii="Cambria Math" w:cs="Arial"/>
            </w:rPr>
            <m:t>=</m:t>
          </m:r>
          <m:sSub>
            <m:sSubPr>
              <m:ctrlPr>
                <w:rPr>
                  <w:rFonts w:ascii="Cambria Math" w:hAnsi="Cambria Math" w:cs="Arial"/>
                  <w:i/>
                </w:rPr>
              </m:ctrlPr>
            </m:sSubPr>
            <m:e>
              <m:r>
                <w:rPr>
                  <w:rFonts w:ascii="Cambria Math" w:hAnsi="Cambria Math" w:cs="Arial"/>
                </w:rPr>
                <m:t>b</m:t>
              </m:r>
            </m:e>
            <m:sub>
              <m:r>
                <w:rPr>
                  <w:rFonts w:ascii="Cambria Math" w:hAnsi="Cambria Math" w:cs="Arial"/>
                </w:rPr>
                <m:t>0</m:t>
              </m:r>
            </m:sub>
          </m:sSub>
          <m:r>
            <w:rPr>
              <w:rFonts w:ascii="Cambria Math" w:cs="Arial"/>
            </w:rPr>
            <m:t>+</m:t>
          </m:r>
          <m:sSub>
            <m:sSubPr>
              <m:ctrlPr>
                <w:rPr>
                  <w:rFonts w:ascii="Cambria Math" w:hAnsi="Cambria Math" w:cs="Arial"/>
                  <w:i/>
                </w:rPr>
              </m:ctrlPr>
            </m:sSubPr>
            <m:e>
              <m:r>
                <w:rPr>
                  <w:rFonts w:ascii="Cambria Math" w:cs="Arial"/>
                </w:rPr>
                <m:t>b</m:t>
              </m:r>
            </m:e>
            <m:sub>
              <m:r>
                <w:rPr>
                  <w:rFonts w:ascii="Cambria Math" w:cs="Arial"/>
                </w:rPr>
                <m:t>1</m:t>
              </m:r>
            </m:sub>
          </m:sSub>
          <m:sSub>
            <m:sSubPr>
              <m:ctrlPr>
                <w:rPr>
                  <w:rFonts w:ascii="Cambria Math" w:hAnsi="Cambria Math" w:cs="Arial"/>
                  <w:sz w:val="24"/>
                  <w:szCs w:val="24"/>
                </w:rPr>
              </m:ctrlPr>
            </m:sSubPr>
            <m:e>
              <m:r>
                <w:rPr>
                  <w:rFonts w:ascii="Cambria Math" w:hAnsi="Cambria Math" w:cs="Arial"/>
                </w:rPr>
                <m:t>∙</m:t>
              </m:r>
              <m:r>
                <w:rPr>
                  <w:rFonts w:ascii="Cambria Math" w:cs="Arial"/>
                </w:rPr>
                <m:t>mean17</m:t>
              </m:r>
            </m:e>
            <m:sub>
              <m:r>
                <m:rPr>
                  <m:sty m:val="p"/>
                </m:rPr>
                <w:rPr>
                  <w:rFonts w:ascii="Cambria Math" w:hAnsi="Cambria Math" w:cs="Arial"/>
                  <w:sz w:val="24"/>
                  <w:szCs w:val="24"/>
                </w:rPr>
                <m:t xml:space="preserve">d </m:t>
              </m:r>
            </m:sub>
          </m:sSub>
          <m:r>
            <m:rPr>
              <m:sty m:val="b"/>
            </m:rPr>
            <w:rPr>
              <w:rFonts w:ascii="Cambria Math" w:eastAsia="Times New Roman" w:hAnsi="Cambria Math"/>
            </w:rPr>
            <m:t>+</m:t>
          </m:r>
          <m:sSub>
            <m:sSubPr>
              <m:ctrlPr>
                <w:rPr>
                  <w:rFonts w:ascii="Cambria Math" w:hAnsi="Cambria Math"/>
                  <w:sz w:val="24"/>
                  <w:szCs w:val="24"/>
                </w:rPr>
              </m:ctrlPr>
            </m:sSubPr>
            <m:e>
              <m:r>
                <m:rPr>
                  <m:sty m:val="p"/>
                </m:rPr>
                <w:rPr>
                  <w:rFonts w:ascii="Cambria Math" w:hAnsi="Cambria Math"/>
                </w:rPr>
                <m:t>ε</m:t>
              </m:r>
            </m:e>
            <m:sub>
              <m:r>
                <w:rPr>
                  <w:rFonts w:ascii="Cambria Math" w:hAnsi="Cambria Math"/>
                </w:rPr>
                <m:t>d</m:t>
              </m:r>
            </m:sub>
          </m:sSub>
        </m:oMath>
      </m:oMathPara>
    </w:p>
    <w:p w:rsidR="000B462B" w:rsidRPr="007E7F38" w:rsidRDefault="000B462B" w:rsidP="000B462B">
      <w:pPr>
        <w:pStyle w:val="TableFigureCaption"/>
      </w:pPr>
      <w:r w:rsidRPr="007E7F38">
        <w:t>Table 3</w:t>
      </w:r>
      <w:r w:rsidRPr="007E7F38">
        <w:noBreakHyphen/>
      </w:r>
      <w:r w:rsidR="00431303" w:rsidRPr="007E7F38">
        <w:t>6</w:t>
      </w:r>
      <w:r w:rsidRPr="007E7F38">
        <w:t>: Ex Ante Regression Variables</w:t>
      </w:r>
    </w:p>
    <w:tbl>
      <w:tblPr>
        <w:tblW w:w="477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3"/>
        <w:gridCol w:w="8104"/>
      </w:tblGrid>
      <w:tr w:rsidR="000B462B" w:rsidRPr="007E7F38" w:rsidTr="000B462B">
        <w:trPr>
          <w:trHeight w:val="276"/>
          <w:tblHeader/>
          <w:jc w:val="center"/>
        </w:trPr>
        <w:tc>
          <w:tcPr>
            <w:tcW w:w="544" w:type="pct"/>
            <w:tcBorders>
              <w:top w:val="single" w:sz="4" w:space="0" w:color="auto"/>
              <w:left w:val="single" w:sz="4" w:space="0" w:color="auto"/>
              <w:bottom w:val="single" w:sz="4" w:space="0" w:color="auto"/>
              <w:right w:val="single" w:sz="8" w:space="0" w:color="FFFFFF"/>
            </w:tcBorders>
            <w:shd w:val="clear" w:color="auto" w:fill="0070CD"/>
            <w:hideMark/>
          </w:tcPr>
          <w:p w:rsidR="000B462B" w:rsidRPr="007E7F38" w:rsidRDefault="000B462B" w:rsidP="000B462B">
            <w:pPr>
              <w:pStyle w:val="TableHeader"/>
              <w:rPr>
                <w:rFonts w:asciiTheme="minorHAnsi" w:hAnsiTheme="minorHAnsi"/>
              </w:rPr>
            </w:pPr>
            <w:r w:rsidRPr="007E7F38">
              <w:rPr>
                <w:rFonts w:asciiTheme="minorHAnsi" w:hAnsiTheme="minorHAnsi"/>
              </w:rPr>
              <w:t>Variable</w:t>
            </w:r>
          </w:p>
        </w:tc>
        <w:tc>
          <w:tcPr>
            <w:tcW w:w="4456" w:type="pct"/>
            <w:tcBorders>
              <w:top w:val="single" w:sz="4" w:space="0" w:color="auto"/>
              <w:left w:val="single" w:sz="8" w:space="0" w:color="FFFFFF"/>
              <w:bottom w:val="single" w:sz="4" w:space="0" w:color="auto"/>
              <w:right w:val="single" w:sz="4" w:space="0" w:color="auto"/>
            </w:tcBorders>
            <w:shd w:val="clear" w:color="auto" w:fill="0070CD"/>
            <w:hideMark/>
          </w:tcPr>
          <w:p w:rsidR="000B462B" w:rsidRPr="007E7F38" w:rsidRDefault="000B462B" w:rsidP="000B462B">
            <w:pPr>
              <w:pStyle w:val="TableHeader"/>
              <w:rPr>
                <w:rFonts w:asciiTheme="minorHAnsi" w:hAnsiTheme="minorHAnsi"/>
              </w:rPr>
            </w:pPr>
            <w:r w:rsidRPr="007E7F38">
              <w:rPr>
                <w:rFonts w:asciiTheme="minorHAnsi" w:hAnsiTheme="minorHAnsi"/>
              </w:rPr>
              <w:t>Description</w:t>
            </w:r>
          </w:p>
        </w:tc>
      </w:tr>
      <w:tr w:rsidR="000B462B" w:rsidRPr="007E7F38" w:rsidTr="0092018E">
        <w:trPr>
          <w:trHeight w:val="276"/>
          <w:jc w:val="center"/>
        </w:trPr>
        <w:tc>
          <w:tcPr>
            <w:tcW w:w="5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0B462B" w:rsidRPr="007E7F38" w:rsidRDefault="000B462B" w:rsidP="0092018E">
            <w:pPr>
              <w:pStyle w:val="TableText"/>
              <w:rPr>
                <w:i/>
              </w:rPr>
            </w:pPr>
            <w:proofErr w:type="spellStart"/>
            <w:r w:rsidRPr="007E7F38">
              <w:rPr>
                <w:i/>
              </w:rPr>
              <w:t>Impact</w:t>
            </w:r>
            <w:r w:rsidRPr="007E7F38">
              <w:rPr>
                <w:i/>
                <w:vertAlign w:val="subscript"/>
              </w:rPr>
              <w:t>d</w:t>
            </w:r>
            <w:proofErr w:type="spellEnd"/>
          </w:p>
        </w:tc>
        <w:tc>
          <w:tcPr>
            <w:tcW w:w="4456" w:type="pct"/>
            <w:tcBorders>
              <w:top w:val="single" w:sz="4" w:space="0" w:color="auto"/>
              <w:left w:val="single" w:sz="4" w:space="0" w:color="auto"/>
              <w:bottom w:val="single" w:sz="4" w:space="0" w:color="auto"/>
              <w:right w:val="single" w:sz="4" w:space="0" w:color="auto"/>
            </w:tcBorders>
            <w:shd w:val="clear" w:color="auto" w:fill="FFFFFF"/>
            <w:hideMark/>
          </w:tcPr>
          <w:p w:rsidR="000B462B" w:rsidRPr="007E7F38" w:rsidRDefault="000B462B" w:rsidP="000B462B">
            <w:pPr>
              <w:pStyle w:val="TableText"/>
              <w:jc w:val="left"/>
              <w:rPr>
                <w:rFonts w:asciiTheme="minorHAnsi" w:hAnsiTheme="minorHAnsi"/>
              </w:rPr>
            </w:pPr>
            <w:r w:rsidRPr="007E7F38">
              <w:rPr>
                <w:rFonts w:asciiTheme="minorHAnsi" w:hAnsiTheme="minorHAnsi"/>
              </w:rPr>
              <w:t>Average per ton ex post load impac</w:t>
            </w:r>
            <w:r w:rsidR="00F80BB0" w:rsidRPr="007E7F38">
              <w:rPr>
                <w:rFonts w:asciiTheme="minorHAnsi" w:hAnsiTheme="minorHAnsi"/>
              </w:rPr>
              <w:t>t for each event day from 2 to 5</w:t>
            </w:r>
            <w:r w:rsidRPr="007E7F38">
              <w:rPr>
                <w:rFonts w:asciiTheme="minorHAnsi" w:hAnsiTheme="minorHAnsi"/>
              </w:rPr>
              <w:t xml:space="preserve"> PM</w:t>
            </w:r>
          </w:p>
        </w:tc>
      </w:tr>
      <w:tr w:rsidR="000B462B" w:rsidRPr="007E7F38" w:rsidTr="0092018E">
        <w:trPr>
          <w:trHeight w:val="276"/>
          <w:jc w:val="center"/>
        </w:trPr>
        <w:tc>
          <w:tcPr>
            <w:tcW w:w="5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0B462B" w:rsidRPr="007E7F38" w:rsidRDefault="00891423" w:rsidP="0092018E">
            <w:pPr>
              <w:pStyle w:val="TableText"/>
              <w:rPr>
                <w:szCs w:val="18"/>
              </w:rPr>
            </w:pPr>
            <m:oMathPara>
              <m:oMathParaPr>
                <m:jc m:val="left"/>
              </m:oMathParaPr>
              <m:oMath>
                <m:sSub>
                  <m:sSubPr>
                    <m:ctrlPr>
                      <w:rPr>
                        <w:rFonts w:ascii="Cambria Math" w:hAnsi="Cambria Math"/>
                        <w:i/>
                        <w:szCs w:val="18"/>
                      </w:rPr>
                    </m:ctrlPr>
                  </m:sSubPr>
                  <m:e>
                    <m:r>
                      <w:rPr>
                        <w:rFonts w:ascii="Cambria Math" w:hAnsi="Cambria Math"/>
                        <w:szCs w:val="18"/>
                      </w:rPr>
                      <m:t>b</m:t>
                    </m:r>
                  </m:e>
                  <m:sub>
                    <m:r>
                      <w:rPr>
                        <w:rFonts w:ascii="Cambria Math" w:hAnsi="Cambria Math"/>
                        <w:szCs w:val="18"/>
                      </w:rPr>
                      <m:t>0</m:t>
                    </m:r>
                  </m:sub>
                </m:sSub>
              </m:oMath>
            </m:oMathPara>
          </w:p>
        </w:tc>
        <w:tc>
          <w:tcPr>
            <w:tcW w:w="4456" w:type="pct"/>
            <w:tcBorders>
              <w:top w:val="single" w:sz="4" w:space="0" w:color="auto"/>
              <w:left w:val="single" w:sz="4" w:space="0" w:color="auto"/>
              <w:bottom w:val="single" w:sz="4" w:space="0" w:color="auto"/>
              <w:right w:val="single" w:sz="4" w:space="0" w:color="auto"/>
            </w:tcBorders>
            <w:shd w:val="clear" w:color="auto" w:fill="FFFFFF"/>
            <w:hideMark/>
          </w:tcPr>
          <w:p w:rsidR="000B462B" w:rsidRPr="007E7F38" w:rsidRDefault="000B462B" w:rsidP="000B462B">
            <w:pPr>
              <w:pStyle w:val="TableText"/>
              <w:jc w:val="left"/>
              <w:rPr>
                <w:rFonts w:asciiTheme="minorHAnsi" w:hAnsiTheme="minorHAnsi"/>
              </w:rPr>
            </w:pPr>
            <w:r w:rsidRPr="007E7F38">
              <w:rPr>
                <w:rFonts w:asciiTheme="minorHAnsi" w:hAnsiTheme="minorHAnsi"/>
              </w:rPr>
              <w:t>Estimated constant</w:t>
            </w:r>
          </w:p>
        </w:tc>
      </w:tr>
      <w:tr w:rsidR="000B462B" w:rsidRPr="007E7F38" w:rsidTr="0092018E">
        <w:trPr>
          <w:trHeight w:val="276"/>
          <w:jc w:val="center"/>
        </w:trPr>
        <w:tc>
          <w:tcPr>
            <w:tcW w:w="544" w:type="pct"/>
            <w:tcBorders>
              <w:top w:val="single" w:sz="4" w:space="0" w:color="auto"/>
              <w:left w:val="single" w:sz="4" w:space="0" w:color="auto"/>
              <w:bottom w:val="single" w:sz="4" w:space="0" w:color="auto"/>
              <w:right w:val="single" w:sz="4" w:space="0" w:color="auto"/>
            </w:tcBorders>
            <w:vAlign w:val="center"/>
            <w:hideMark/>
          </w:tcPr>
          <w:p w:rsidR="000B462B" w:rsidRPr="007E7F38" w:rsidRDefault="00891423" w:rsidP="0092018E">
            <w:pPr>
              <w:pStyle w:val="TableText"/>
              <w:rPr>
                <w:szCs w:val="18"/>
              </w:rPr>
            </w:pPr>
            <m:oMathPara>
              <m:oMathParaPr>
                <m:jc m:val="left"/>
              </m:oMathParaPr>
              <m:oMath>
                <m:sSub>
                  <m:sSubPr>
                    <m:ctrlPr>
                      <w:rPr>
                        <w:rFonts w:ascii="Cambria Math" w:hAnsi="Cambria Math"/>
                        <w:i/>
                        <w:szCs w:val="18"/>
                      </w:rPr>
                    </m:ctrlPr>
                  </m:sSubPr>
                  <m:e>
                    <m:r>
                      <w:rPr>
                        <w:rFonts w:ascii="Cambria Math" w:hAnsi="Cambria Math"/>
                        <w:szCs w:val="18"/>
                      </w:rPr>
                      <m:t>b</m:t>
                    </m:r>
                  </m:e>
                  <m:sub>
                    <m:r>
                      <w:rPr>
                        <w:rFonts w:ascii="Cambria Math" w:hAnsi="Cambria Math"/>
                        <w:szCs w:val="18"/>
                      </w:rPr>
                      <m:t>1</m:t>
                    </m:r>
                  </m:sub>
                </m:sSub>
              </m:oMath>
            </m:oMathPara>
          </w:p>
        </w:tc>
        <w:tc>
          <w:tcPr>
            <w:tcW w:w="4456" w:type="pct"/>
            <w:tcBorders>
              <w:top w:val="single" w:sz="4" w:space="0" w:color="auto"/>
              <w:left w:val="single" w:sz="4" w:space="0" w:color="auto"/>
              <w:bottom w:val="single" w:sz="4" w:space="0" w:color="auto"/>
              <w:right w:val="single" w:sz="4" w:space="0" w:color="auto"/>
            </w:tcBorders>
            <w:hideMark/>
          </w:tcPr>
          <w:p w:rsidR="000B462B" w:rsidRPr="007E7F38" w:rsidRDefault="000B462B" w:rsidP="000B462B">
            <w:pPr>
              <w:pStyle w:val="TableText"/>
              <w:jc w:val="left"/>
              <w:rPr>
                <w:rFonts w:asciiTheme="minorHAnsi" w:hAnsiTheme="minorHAnsi"/>
              </w:rPr>
            </w:pPr>
            <w:r w:rsidRPr="007E7F38">
              <w:rPr>
                <w:rFonts w:asciiTheme="minorHAnsi" w:hAnsiTheme="minorHAnsi"/>
              </w:rPr>
              <w:t>Estimated parameter coefficient</w:t>
            </w:r>
          </w:p>
        </w:tc>
      </w:tr>
      <w:tr w:rsidR="000B462B" w:rsidRPr="007E7F38" w:rsidTr="0092018E">
        <w:trPr>
          <w:trHeight w:val="276"/>
          <w:jc w:val="center"/>
        </w:trPr>
        <w:tc>
          <w:tcPr>
            <w:tcW w:w="544" w:type="pct"/>
            <w:tcBorders>
              <w:top w:val="single" w:sz="4" w:space="0" w:color="auto"/>
              <w:left w:val="single" w:sz="4" w:space="0" w:color="auto"/>
              <w:bottom w:val="single" w:sz="4" w:space="0" w:color="auto"/>
              <w:right w:val="single" w:sz="4" w:space="0" w:color="auto"/>
            </w:tcBorders>
            <w:vAlign w:val="center"/>
            <w:hideMark/>
          </w:tcPr>
          <w:p w:rsidR="000B462B" w:rsidRPr="007E7F38" w:rsidRDefault="00891423" w:rsidP="0092018E">
            <w:pPr>
              <w:pStyle w:val="TableText"/>
              <w:rPr>
                <w:i/>
              </w:rPr>
            </w:pPr>
            <m:oMathPara>
              <m:oMathParaPr>
                <m:jc m:val="left"/>
              </m:oMathParaPr>
              <m:oMath>
                <m:sSub>
                  <m:sSubPr>
                    <m:ctrlPr>
                      <w:rPr>
                        <w:rFonts w:ascii="Cambria Math" w:hAnsi="Cambria Math"/>
                        <w:i/>
                      </w:rPr>
                    </m:ctrlPr>
                  </m:sSubPr>
                  <m:e>
                    <m:r>
                      <w:rPr>
                        <w:rFonts w:ascii="Cambria Math" w:hAnsi="Cambria Math"/>
                      </w:rPr>
                      <m:t>mean17</m:t>
                    </m:r>
                  </m:e>
                  <m:sub>
                    <m:r>
                      <w:rPr>
                        <w:rFonts w:ascii="Cambria Math" w:hAnsi="Cambria Math"/>
                      </w:rPr>
                      <m:t>d</m:t>
                    </m:r>
                  </m:sub>
                </m:sSub>
              </m:oMath>
            </m:oMathPara>
          </w:p>
        </w:tc>
        <w:tc>
          <w:tcPr>
            <w:tcW w:w="4456" w:type="pct"/>
            <w:tcBorders>
              <w:top w:val="single" w:sz="4" w:space="0" w:color="auto"/>
              <w:left w:val="single" w:sz="4" w:space="0" w:color="auto"/>
              <w:bottom w:val="single" w:sz="4" w:space="0" w:color="auto"/>
              <w:right w:val="single" w:sz="4" w:space="0" w:color="auto"/>
            </w:tcBorders>
            <w:hideMark/>
          </w:tcPr>
          <w:p w:rsidR="000B462B" w:rsidRPr="007E7F38" w:rsidRDefault="000B462B" w:rsidP="000B462B">
            <w:pPr>
              <w:pStyle w:val="TableText"/>
              <w:jc w:val="left"/>
              <w:rPr>
                <w:rFonts w:asciiTheme="minorHAnsi" w:hAnsiTheme="minorHAnsi"/>
              </w:rPr>
            </w:pPr>
            <w:r w:rsidRPr="007E7F38">
              <w:rPr>
                <w:rFonts w:asciiTheme="minorHAnsi" w:hAnsiTheme="minorHAnsi"/>
              </w:rPr>
              <w:t>Average temperature over the 17 hours prior to the start of the event for each event day</w:t>
            </w:r>
          </w:p>
        </w:tc>
      </w:tr>
      <w:tr w:rsidR="000B462B" w:rsidRPr="007E7F38" w:rsidTr="0092018E">
        <w:trPr>
          <w:trHeight w:val="278"/>
          <w:jc w:val="center"/>
        </w:trPr>
        <w:tc>
          <w:tcPr>
            <w:tcW w:w="544" w:type="pct"/>
            <w:tcBorders>
              <w:top w:val="single" w:sz="4" w:space="0" w:color="auto"/>
              <w:left w:val="single" w:sz="4" w:space="0" w:color="auto"/>
              <w:bottom w:val="single" w:sz="4" w:space="0" w:color="auto"/>
              <w:right w:val="single" w:sz="4" w:space="0" w:color="auto"/>
            </w:tcBorders>
            <w:vAlign w:val="center"/>
            <w:hideMark/>
          </w:tcPr>
          <w:p w:rsidR="000B462B" w:rsidRPr="007E7F38" w:rsidRDefault="00891423" w:rsidP="0092018E">
            <w:pPr>
              <w:pStyle w:val="TableText"/>
            </w:pPr>
            <m:oMathPara>
              <m:oMathParaPr>
                <m:jc m:val="left"/>
              </m:oMathParaPr>
              <m:oMath>
                <m:sSub>
                  <m:sSubPr>
                    <m:ctrlPr>
                      <w:rPr>
                        <w:rFonts w:ascii="Cambria Math" w:hAnsi="Cambria Math"/>
                        <w:sz w:val="24"/>
                        <w:szCs w:val="24"/>
                      </w:rPr>
                    </m:ctrlPr>
                  </m:sSubPr>
                  <m:e>
                    <m:r>
                      <m:rPr>
                        <m:sty m:val="p"/>
                      </m:rPr>
                      <w:rPr>
                        <w:rFonts w:ascii="Cambria Math" w:hAnsi="Cambria Math"/>
                      </w:rPr>
                      <m:t>ε</m:t>
                    </m:r>
                  </m:e>
                  <m:sub>
                    <m:r>
                      <w:rPr>
                        <w:rFonts w:ascii="Cambria Math" w:hAnsi="Cambria Math"/>
                      </w:rPr>
                      <m:t>d</m:t>
                    </m:r>
                  </m:sub>
                </m:sSub>
              </m:oMath>
            </m:oMathPara>
          </w:p>
        </w:tc>
        <w:tc>
          <w:tcPr>
            <w:tcW w:w="4456" w:type="pct"/>
            <w:tcBorders>
              <w:top w:val="single" w:sz="4" w:space="0" w:color="auto"/>
              <w:left w:val="single" w:sz="4" w:space="0" w:color="auto"/>
              <w:bottom w:val="single" w:sz="4" w:space="0" w:color="auto"/>
              <w:right w:val="single" w:sz="4" w:space="0" w:color="auto"/>
            </w:tcBorders>
            <w:hideMark/>
          </w:tcPr>
          <w:p w:rsidR="000B462B" w:rsidRPr="007E7F38" w:rsidRDefault="00F80BB0" w:rsidP="000B462B">
            <w:pPr>
              <w:pStyle w:val="TableText"/>
              <w:jc w:val="left"/>
            </w:pPr>
            <w:r w:rsidRPr="007E7F38">
              <w:rPr>
                <w:rFonts w:asciiTheme="minorHAnsi" w:hAnsiTheme="minorHAnsi"/>
              </w:rPr>
              <w:t>The error term for each day</w:t>
            </w:r>
            <w:r w:rsidR="000B462B" w:rsidRPr="007E7F38">
              <w:rPr>
                <w:rFonts w:ascii="Cambria Math" w:hAnsi="Cambria Math"/>
              </w:rPr>
              <w:t xml:space="preserve"> </w:t>
            </w:r>
            <w:r w:rsidR="000B462B" w:rsidRPr="007E7F38">
              <w:rPr>
                <w:rFonts w:ascii="Cambria Math" w:hAnsi="Cambria Math"/>
                <w:i/>
              </w:rPr>
              <w:t>d</w:t>
            </w:r>
          </w:p>
        </w:tc>
      </w:tr>
    </w:tbl>
    <w:p w:rsidR="00E64CDE" w:rsidRPr="007E7F38" w:rsidRDefault="000B462B" w:rsidP="00064993">
      <w:pPr>
        <w:pStyle w:val="BodyParaAfterTableFigure"/>
        <w:rPr>
          <w:rFonts w:asciiTheme="minorHAnsi" w:hAnsiTheme="minorHAnsi"/>
        </w:rPr>
      </w:pPr>
      <w:r w:rsidRPr="007E7F38">
        <w:rPr>
          <w:rFonts w:asciiTheme="minorHAnsi" w:hAnsiTheme="minorHAnsi"/>
        </w:rPr>
        <w:t>Figures 3-5 through 3-8 show the ex pos</w:t>
      </w:r>
      <w:r w:rsidR="007E7F38" w:rsidRPr="007E7F38">
        <w:rPr>
          <w:rFonts w:asciiTheme="minorHAnsi" w:hAnsiTheme="minorHAnsi"/>
        </w:rPr>
        <w:t>t impacts from 2010 through 2015</w:t>
      </w:r>
      <w:r w:rsidRPr="007E7F38">
        <w:rPr>
          <w:rFonts w:asciiTheme="minorHAnsi" w:hAnsiTheme="minorHAnsi"/>
        </w:rPr>
        <w:t xml:space="preserve"> by customer type and cycling strategy as a function of mean17</w:t>
      </w:r>
      <w:r w:rsidR="00F4688A" w:rsidRPr="007E7F38">
        <w:rPr>
          <w:rFonts w:asciiTheme="minorHAnsi" w:hAnsiTheme="minorHAnsi"/>
        </w:rPr>
        <w:t xml:space="preserve">. </w:t>
      </w:r>
      <w:r w:rsidRPr="007E7F38">
        <w:rPr>
          <w:rFonts w:asciiTheme="minorHAnsi" w:hAnsiTheme="minorHAnsi"/>
        </w:rPr>
        <w:t>The figures also contain the ex ante predictions that were developed based on the regression model of ex post impacts as a function of mean17</w:t>
      </w:r>
      <w:r w:rsidR="00F4688A" w:rsidRPr="007E7F38">
        <w:rPr>
          <w:rFonts w:asciiTheme="minorHAnsi" w:hAnsiTheme="minorHAnsi"/>
        </w:rPr>
        <w:t xml:space="preserve">. </w:t>
      </w:r>
      <w:r w:rsidRPr="007E7F38">
        <w:rPr>
          <w:rFonts w:asciiTheme="minorHAnsi" w:hAnsiTheme="minorHAnsi"/>
        </w:rPr>
        <w:t>The ex ante estimates for residential customers, shown in Figures 3-5 and 3-6, follow</w:t>
      </w:r>
      <w:r w:rsidR="00D00E14" w:rsidRPr="007E7F38">
        <w:rPr>
          <w:rFonts w:asciiTheme="minorHAnsi" w:hAnsiTheme="minorHAnsi"/>
        </w:rPr>
        <w:t> </w:t>
      </w:r>
      <w:r w:rsidRPr="007E7F38">
        <w:rPr>
          <w:rFonts w:asciiTheme="minorHAnsi" w:hAnsiTheme="minorHAnsi"/>
        </w:rPr>
        <w:t>from the ex post impacts and are quite plausible</w:t>
      </w:r>
      <w:r w:rsidR="00F4688A" w:rsidRPr="007E7F38">
        <w:rPr>
          <w:rFonts w:asciiTheme="minorHAnsi" w:hAnsiTheme="minorHAnsi"/>
        </w:rPr>
        <w:t xml:space="preserve">. </w:t>
      </w:r>
      <w:r w:rsidRPr="007E7F38">
        <w:rPr>
          <w:rFonts w:asciiTheme="minorHAnsi" w:hAnsiTheme="minorHAnsi"/>
        </w:rPr>
        <w:t xml:space="preserve">While there is more noise in the nonresidential ex post estimates, shown in Figures 3-7 and </w:t>
      </w:r>
      <w:r w:rsidR="00274BB4" w:rsidRPr="007E7F38">
        <w:rPr>
          <w:rFonts w:asciiTheme="minorHAnsi" w:hAnsiTheme="minorHAnsi"/>
        </w:rPr>
        <w:br/>
      </w:r>
      <w:r w:rsidRPr="007E7F38">
        <w:rPr>
          <w:rFonts w:asciiTheme="minorHAnsi" w:hAnsiTheme="minorHAnsi"/>
        </w:rPr>
        <w:t xml:space="preserve">3-8, the linear prediction through these estimates </w:t>
      </w:r>
      <w:r w:rsidR="00346CC8" w:rsidRPr="007E7F38">
        <w:rPr>
          <w:rFonts w:asciiTheme="minorHAnsi" w:hAnsiTheme="minorHAnsi"/>
        </w:rPr>
        <w:t xml:space="preserve">produce </w:t>
      </w:r>
      <w:r w:rsidRPr="007E7F38">
        <w:rPr>
          <w:rFonts w:asciiTheme="minorHAnsi" w:hAnsiTheme="minorHAnsi"/>
        </w:rPr>
        <w:t>ex ante estimates that are conservatively in</w:t>
      </w:r>
      <w:r w:rsidR="00227F18">
        <w:rPr>
          <w:rFonts w:asciiTheme="minorHAnsi" w:hAnsiTheme="minorHAnsi"/>
        </w:rPr>
        <w:t> </w:t>
      </w:r>
      <w:r w:rsidRPr="007E7F38">
        <w:rPr>
          <w:rFonts w:asciiTheme="minorHAnsi" w:hAnsiTheme="minorHAnsi"/>
        </w:rPr>
        <w:t>the middle of the range of</w:t>
      </w:r>
      <w:r w:rsidR="00D00E14" w:rsidRPr="007E7F38">
        <w:rPr>
          <w:rFonts w:asciiTheme="minorHAnsi" w:hAnsiTheme="minorHAnsi"/>
        </w:rPr>
        <w:t> </w:t>
      </w:r>
      <w:r w:rsidRPr="007E7F38">
        <w:rPr>
          <w:rFonts w:asciiTheme="minorHAnsi" w:hAnsiTheme="minorHAnsi"/>
        </w:rPr>
        <w:t>ex post estimates</w:t>
      </w:r>
      <w:r w:rsidR="00F4688A" w:rsidRPr="007E7F38">
        <w:rPr>
          <w:rFonts w:asciiTheme="minorHAnsi" w:hAnsiTheme="minorHAnsi"/>
        </w:rPr>
        <w:t xml:space="preserve">. </w:t>
      </w:r>
      <w:r w:rsidRPr="007E7F38">
        <w:rPr>
          <w:rFonts w:asciiTheme="minorHAnsi" w:hAnsiTheme="minorHAnsi"/>
        </w:rPr>
        <w:t>It is also worth noting how the load impacts at a given value of mean17 are quite similar for the two residential cycling options</w:t>
      </w:r>
      <w:r w:rsidR="00F4688A" w:rsidRPr="007E7F38">
        <w:rPr>
          <w:rFonts w:asciiTheme="minorHAnsi" w:hAnsiTheme="minorHAnsi"/>
        </w:rPr>
        <w:t xml:space="preserve">. </w:t>
      </w:r>
      <w:r w:rsidRPr="007E7F38">
        <w:rPr>
          <w:rFonts w:asciiTheme="minorHAnsi" w:hAnsiTheme="minorHAnsi"/>
        </w:rPr>
        <w:t xml:space="preserve">As discussed </w:t>
      </w:r>
      <w:r w:rsidR="00475BDB" w:rsidRPr="007E7F38">
        <w:rPr>
          <w:rFonts w:asciiTheme="minorHAnsi" w:hAnsiTheme="minorHAnsi"/>
        </w:rPr>
        <w:t xml:space="preserve">in the next </w:t>
      </w:r>
      <w:r w:rsidR="009E7D9E" w:rsidRPr="007E7F38">
        <w:rPr>
          <w:rFonts w:asciiTheme="minorHAnsi" w:hAnsiTheme="minorHAnsi"/>
        </w:rPr>
        <w:t>s</w:t>
      </w:r>
      <w:r w:rsidR="00475BDB" w:rsidRPr="007E7F38">
        <w:rPr>
          <w:rFonts w:asciiTheme="minorHAnsi" w:hAnsiTheme="minorHAnsi"/>
        </w:rPr>
        <w:t>ection</w:t>
      </w:r>
      <w:r w:rsidRPr="007E7F38">
        <w:rPr>
          <w:rFonts w:asciiTheme="minorHAnsi" w:hAnsiTheme="minorHAnsi"/>
        </w:rPr>
        <w:t>, customers who chose the 100% cycling option have much lower reference loads than those on</w:t>
      </w:r>
      <w:r w:rsidR="00227F18">
        <w:rPr>
          <w:rFonts w:asciiTheme="minorHAnsi" w:hAnsiTheme="minorHAnsi"/>
        </w:rPr>
        <w:t> </w:t>
      </w:r>
      <w:r w:rsidRPr="007E7F38">
        <w:rPr>
          <w:rFonts w:asciiTheme="minorHAnsi" w:hAnsiTheme="minorHAnsi"/>
        </w:rPr>
        <w:t>the 50% cycling option so the average, absolute impacts for the two groups are quite similar in spite of the very different cycling strategies</w:t>
      </w:r>
      <w:r w:rsidR="00F4688A" w:rsidRPr="007E7F38">
        <w:rPr>
          <w:rFonts w:asciiTheme="minorHAnsi" w:hAnsiTheme="minorHAnsi"/>
        </w:rPr>
        <w:t xml:space="preserve">. </w:t>
      </w:r>
      <w:r w:rsidRPr="007E7F38">
        <w:rPr>
          <w:rFonts w:asciiTheme="minorHAnsi" w:hAnsiTheme="minorHAnsi"/>
        </w:rPr>
        <w:t>This is not the case with nonresidential customers, where the difference in load impacts across the two cycling options is much greater</w:t>
      </w:r>
      <w:r w:rsidR="00F4688A" w:rsidRPr="007E7F38">
        <w:rPr>
          <w:rFonts w:asciiTheme="minorHAnsi" w:hAnsiTheme="minorHAnsi"/>
        </w:rPr>
        <w:t xml:space="preserve">. </w:t>
      </w:r>
      <w:r w:rsidRPr="007E7F38">
        <w:rPr>
          <w:rFonts w:asciiTheme="minorHAnsi" w:hAnsiTheme="minorHAnsi"/>
        </w:rPr>
        <w:t>This is logical since residential customers have more discretion in their use of air conditioning (especially those who are not home during the day) and there is much more potential for selection effects to</w:t>
      </w:r>
      <w:r w:rsidR="009E7D9E" w:rsidRPr="007E7F38">
        <w:rPr>
          <w:rFonts w:asciiTheme="minorHAnsi" w:hAnsiTheme="minorHAnsi"/>
        </w:rPr>
        <w:t> </w:t>
      </w:r>
      <w:r w:rsidRPr="007E7F38">
        <w:rPr>
          <w:rFonts w:asciiTheme="minorHAnsi" w:hAnsiTheme="minorHAnsi"/>
        </w:rPr>
        <w:t xml:space="preserve">differ </w:t>
      </w:r>
      <w:r w:rsidR="00346CC8" w:rsidRPr="007E7F38">
        <w:rPr>
          <w:rFonts w:asciiTheme="minorHAnsi" w:hAnsiTheme="minorHAnsi"/>
        </w:rPr>
        <w:t xml:space="preserve">across </w:t>
      </w:r>
      <w:r w:rsidRPr="007E7F38">
        <w:rPr>
          <w:rFonts w:asciiTheme="minorHAnsi" w:hAnsiTheme="minorHAnsi"/>
        </w:rPr>
        <w:t>those choosing the two different cycling options</w:t>
      </w:r>
      <w:r w:rsidR="00F4688A" w:rsidRPr="007E7F38">
        <w:rPr>
          <w:rFonts w:asciiTheme="minorHAnsi" w:hAnsiTheme="minorHAnsi"/>
        </w:rPr>
        <w:t xml:space="preserve">. </w:t>
      </w:r>
      <w:r w:rsidRPr="007E7F38">
        <w:rPr>
          <w:rFonts w:asciiTheme="minorHAnsi" w:hAnsiTheme="minorHAnsi"/>
        </w:rPr>
        <w:t>Nonresidential customers have less discretion in how they operate their air conditioning during business hours so selection effects correlated with cycling option</w:t>
      </w:r>
      <w:r w:rsidR="009E7D9E" w:rsidRPr="007E7F38">
        <w:rPr>
          <w:rFonts w:asciiTheme="minorHAnsi" w:hAnsiTheme="minorHAnsi"/>
        </w:rPr>
        <w:t>s</w:t>
      </w:r>
      <w:r w:rsidRPr="007E7F38">
        <w:rPr>
          <w:rFonts w:asciiTheme="minorHAnsi" w:hAnsiTheme="minorHAnsi"/>
        </w:rPr>
        <w:t xml:space="preserve"> are less prevalent for this customer segment</w:t>
      </w:r>
      <w:r w:rsidR="00F4688A" w:rsidRPr="007E7F38">
        <w:rPr>
          <w:rFonts w:asciiTheme="minorHAnsi" w:hAnsiTheme="minorHAnsi"/>
        </w:rPr>
        <w:t xml:space="preserve">. </w:t>
      </w:r>
    </w:p>
    <w:p w:rsidR="00C96D23" w:rsidRDefault="000B462B" w:rsidP="00C96D23">
      <w:pPr>
        <w:pStyle w:val="TableFigureCaption"/>
      </w:pPr>
      <w:r w:rsidRPr="007E7F38">
        <w:t xml:space="preserve">Figure 3-5: Average Ex Post Load Impacts and </w:t>
      </w:r>
      <w:r w:rsidR="007E7F38" w:rsidRPr="007E7F38">
        <w:br/>
        <w:t>Ex Ante Predictions from 3</w:t>
      </w:r>
      <w:r w:rsidR="00F80BB0" w:rsidRPr="007E7F38">
        <w:t xml:space="preserve"> to 5</w:t>
      </w:r>
      <w:r w:rsidRPr="007E7F38">
        <w:t xml:space="preserve"> PM for Residential 50% Cycling Participants</w:t>
      </w:r>
    </w:p>
    <w:p w:rsidR="00C96D23" w:rsidRPr="00C96D23" w:rsidRDefault="00C96D23" w:rsidP="00C96D23">
      <w:pPr>
        <w:pStyle w:val="TableFigureCaption"/>
      </w:pPr>
      <w:r>
        <w:rPr>
          <w:noProof/>
        </w:rPr>
        <w:drawing>
          <wp:inline distT="0" distB="0" distL="0" distR="0" wp14:anchorId="4DF94551" wp14:editId="6EE507AB">
            <wp:extent cx="4636008" cy="3393605"/>
            <wp:effectExtent l="0" t="0" r="0" b="0"/>
            <wp:docPr id="27"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636008" cy="3393605"/>
                    </a:xfrm>
                    <a:prstGeom prst="rect">
                      <a:avLst/>
                    </a:prstGeom>
                    <a:noFill/>
                    <a:extLst/>
                  </pic:spPr>
                </pic:pic>
              </a:graphicData>
            </a:graphic>
          </wp:inline>
        </w:drawing>
      </w:r>
    </w:p>
    <w:p w:rsidR="000B462B" w:rsidRPr="007E7F38" w:rsidRDefault="000B462B" w:rsidP="000B462B">
      <w:pPr>
        <w:pStyle w:val="BodyParagraph"/>
        <w:jc w:val="center"/>
      </w:pPr>
    </w:p>
    <w:p w:rsidR="000B462B" w:rsidRPr="007E7F38" w:rsidRDefault="000B462B" w:rsidP="000B462B">
      <w:pPr>
        <w:pStyle w:val="TableFigureCaption"/>
      </w:pPr>
      <w:r w:rsidRPr="007E7F38">
        <w:t xml:space="preserve">Figure 3-6: Average Ex Post Load Impacts and </w:t>
      </w:r>
      <w:r w:rsidR="007E7F38" w:rsidRPr="007E7F38">
        <w:br/>
        <w:t>Ex Ante Predictions from 3</w:t>
      </w:r>
      <w:r w:rsidR="00F80BB0" w:rsidRPr="007E7F38">
        <w:t xml:space="preserve"> to 5</w:t>
      </w:r>
      <w:r w:rsidRPr="007E7F38">
        <w:t xml:space="preserve"> PM for Residential 100% Cycling Participants</w:t>
      </w:r>
    </w:p>
    <w:p w:rsidR="000B462B" w:rsidRPr="007E7F38" w:rsidRDefault="00C96D23" w:rsidP="000B462B">
      <w:pPr>
        <w:pStyle w:val="BodyParagraph"/>
        <w:jc w:val="center"/>
      </w:pPr>
      <w:r>
        <w:rPr>
          <w:noProof/>
        </w:rPr>
        <w:drawing>
          <wp:inline distT="0" distB="0" distL="0" distR="0" wp14:anchorId="636423C1" wp14:editId="13BC8DE4">
            <wp:extent cx="4636008" cy="3393603"/>
            <wp:effectExtent l="0" t="0" r="0" b="0"/>
            <wp:docPr id="2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636008" cy="3393603"/>
                    </a:xfrm>
                    <a:prstGeom prst="rect">
                      <a:avLst/>
                    </a:prstGeom>
                    <a:noFill/>
                    <a:extLst/>
                  </pic:spPr>
                </pic:pic>
              </a:graphicData>
            </a:graphic>
          </wp:inline>
        </w:drawing>
      </w:r>
    </w:p>
    <w:p w:rsidR="000B462B" w:rsidRPr="007E7F38" w:rsidRDefault="000B462B" w:rsidP="000B462B">
      <w:pPr>
        <w:pStyle w:val="TableFigureCaption"/>
      </w:pPr>
      <w:r w:rsidRPr="007E7F38">
        <w:t xml:space="preserve">Figure 3-7: Average Ex Post Load Impacts and </w:t>
      </w:r>
      <w:r w:rsidR="007E7F38" w:rsidRPr="007E7F38">
        <w:br/>
        <w:t>Ex Ante Predictions from 3</w:t>
      </w:r>
      <w:r w:rsidR="00F80BB0" w:rsidRPr="007E7F38">
        <w:t xml:space="preserve"> to 5</w:t>
      </w:r>
      <w:r w:rsidRPr="007E7F38">
        <w:t xml:space="preserve"> PM for Nonresidential 30% Cycling Participants</w:t>
      </w:r>
    </w:p>
    <w:p w:rsidR="00E64CDE" w:rsidRPr="007E7F38" w:rsidRDefault="00C96D23" w:rsidP="00D00E14">
      <w:pPr>
        <w:pStyle w:val="BodyParagraph"/>
        <w:jc w:val="center"/>
      </w:pPr>
      <w:r>
        <w:rPr>
          <w:noProof/>
        </w:rPr>
        <w:drawing>
          <wp:inline distT="0" distB="0" distL="0" distR="0" wp14:anchorId="439C1116" wp14:editId="554847BE">
            <wp:extent cx="4636008" cy="3393604"/>
            <wp:effectExtent l="0" t="0" r="0" b="0"/>
            <wp:docPr id="23"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636008" cy="3393604"/>
                    </a:xfrm>
                    <a:prstGeom prst="rect">
                      <a:avLst/>
                    </a:prstGeom>
                    <a:noFill/>
                    <a:extLst/>
                  </pic:spPr>
                </pic:pic>
              </a:graphicData>
            </a:graphic>
          </wp:inline>
        </w:drawing>
      </w:r>
    </w:p>
    <w:p w:rsidR="00D00E14" w:rsidRPr="007E7F38" w:rsidRDefault="000B462B" w:rsidP="00155E98">
      <w:pPr>
        <w:pStyle w:val="TableFigureCaption"/>
      </w:pPr>
      <w:r w:rsidRPr="007E7F38">
        <w:t xml:space="preserve">Figure 3-8: Average Ex Post Load Impacts and </w:t>
      </w:r>
      <w:r w:rsidR="007E7F38" w:rsidRPr="007E7F38">
        <w:br/>
        <w:t>Ex Ante Predictions from 3</w:t>
      </w:r>
      <w:r w:rsidR="00F80BB0" w:rsidRPr="007E7F38">
        <w:t xml:space="preserve"> to 5</w:t>
      </w:r>
      <w:r w:rsidRPr="007E7F38">
        <w:t xml:space="preserve"> PM for Nonresidential 50% Cycling Participants</w:t>
      </w:r>
    </w:p>
    <w:p w:rsidR="00E64CDE" w:rsidRPr="00C04432" w:rsidRDefault="00C96D23" w:rsidP="00D00E14">
      <w:pPr>
        <w:pStyle w:val="BodyParagraph"/>
        <w:jc w:val="center"/>
        <w:rPr>
          <w:highlight w:val="yellow"/>
        </w:rPr>
      </w:pPr>
      <w:r>
        <w:rPr>
          <w:noProof/>
        </w:rPr>
        <w:drawing>
          <wp:inline distT="0" distB="0" distL="0" distR="0" wp14:anchorId="50F51A31" wp14:editId="65FA9F4B">
            <wp:extent cx="4636008" cy="3393604"/>
            <wp:effectExtent l="0" t="0" r="0" b="0"/>
            <wp:docPr id="24"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2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636008" cy="3393604"/>
                    </a:xfrm>
                    <a:prstGeom prst="rect">
                      <a:avLst/>
                    </a:prstGeom>
                    <a:noFill/>
                    <a:extLst/>
                  </pic:spPr>
                </pic:pic>
              </a:graphicData>
            </a:graphic>
          </wp:inline>
        </w:drawing>
      </w:r>
    </w:p>
    <w:p w:rsidR="002D67C6" w:rsidRPr="007E7F38" w:rsidRDefault="009E7D9E" w:rsidP="000B462B">
      <w:pPr>
        <w:pStyle w:val="BodyParaAfterTableFigure"/>
        <w:rPr>
          <w:rFonts w:asciiTheme="minorHAnsi" w:hAnsiTheme="minorHAnsi"/>
        </w:rPr>
      </w:pPr>
      <w:r w:rsidRPr="007E7F38">
        <w:rPr>
          <w:rFonts w:asciiTheme="minorHAnsi" w:hAnsiTheme="minorHAnsi"/>
        </w:rPr>
        <w:t xml:space="preserve">After </w:t>
      </w:r>
      <w:r w:rsidR="006551A0" w:rsidRPr="007E7F38">
        <w:rPr>
          <w:rFonts w:asciiTheme="minorHAnsi" w:hAnsiTheme="minorHAnsi"/>
        </w:rPr>
        <w:t>the ex ante impac</w:t>
      </w:r>
      <w:r w:rsidR="007E7F38" w:rsidRPr="007E7F38">
        <w:rPr>
          <w:rFonts w:asciiTheme="minorHAnsi" w:hAnsiTheme="minorHAnsi"/>
        </w:rPr>
        <w:t>ts have been estimated for the 3</w:t>
      </w:r>
      <w:r w:rsidR="006551A0" w:rsidRPr="007E7F38">
        <w:rPr>
          <w:rFonts w:asciiTheme="minorHAnsi" w:hAnsiTheme="minorHAnsi"/>
        </w:rPr>
        <w:t xml:space="preserve"> to 5 PM period, th</w:t>
      </w:r>
      <w:r w:rsidR="000B462B" w:rsidRPr="007E7F38">
        <w:rPr>
          <w:rFonts w:asciiTheme="minorHAnsi" w:hAnsiTheme="minorHAnsi"/>
        </w:rPr>
        <w:t xml:space="preserve">e next step </w:t>
      </w:r>
      <w:r w:rsidR="006551A0" w:rsidRPr="007E7F38">
        <w:rPr>
          <w:rFonts w:asciiTheme="minorHAnsi" w:hAnsiTheme="minorHAnsi"/>
        </w:rPr>
        <w:t xml:space="preserve">is to predict impacts for the additional hours covered by the </w:t>
      </w:r>
      <w:r w:rsidR="00AA6287" w:rsidRPr="007E7F38">
        <w:rPr>
          <w:rFonts w:asciiTheme="minorHAnsi" w:hAnsiTheme="minorHAnsi"/>
        </w:rPr>
        <w:t xml:space="preserve">CPUC resource adequacy </w:t>
      </w:r>
      <w:r w:rsidR="006551A0" w:rsidRPr="007E7F38">
        <w:rPr>
          <w:rFonts w:asciiTheme="minorHAnsi" w:hAnsiTheme="minorHAnsi"/>
        </w:rPr>
        <w:t xml:space="preserve">window from </w:t>
      </w:r>
      <w:r w:rsidR="00AA6287" w:rsidRPr="007E7F38">
        <w:rPr>
          <w:rFonts w:asciiTheme="minorHAnsi" w:hAnsiTheme="minorHAnsi"/>
        </w:rPr>
        <w:t>1</w:t>
      </w:r>
      <w:r w:rsidR="000B462B" w:rsidRPr="007E7F38">
        <w:rPr>
          <w:rFonts w:asciiTheme="minorHAnsi" w:hAnsiTheme="minorHAnsi"/>
        </w:rPr>
        <w:t xml:space="preserve"> to 6 PM</w:t>
      </w:r>
      <w:r w:rsidR="00F4688A" w:rsidRPr="007E7F38">
        <w:rPr>
          <w:rFonts w:asciiTheme="minorHAnsi" w:hAnsiTheme="minorHAnsi"/>
        </w:rPr>
        <w:t xml:space="preserve">. </w:t>
      </w:r>
      <w:r w:rsidR="000B462B" w:rsidRPr="007E7F38">
        <w:rPr>
          <w:rFonts w:asciiTheme="minorHAnsi" w:hAnsiTheme="minorHAnsi"/>
        </w:rPr>
        <w:t>Hourly ex post impact estimates</w:t>
      </w:r>
      <w:r w:rsidR="000E5456" w:rsidRPr="007E7F38">
        <w:rPr>
          <w:rFonts w:asciiTheme="minorHAnsi" w:hAnsiTheme="minorHAnsi"/>
        </w:rPr>
        <w:t xml:space="preserve"> for each event from 2010 to </w:t>
      </w:r>
      <w:r w:rsidR="007E7F38" w:rsidRPr="007E7F38">
        <w:rPr>
          <w:rFonts w:asciiTheme="minorHAnsi" w:hAnsiTheme="minorHAnsi"/>
        </w:rPr>
        <w:t>2015</w:t>
      </w:r>
      <w:r w:rsidR="000B462B" w:rsidRPr="007E7F38">
        <w:rPr>
          <w:rFonts w:asciiTheme="minorHAnsi" w:hAnsiTheme="minorHAnsi"/>
        </w:rPr>
        <w:t xml:space="preserve"> were expressed as a fraction o</w:t>
      </w:r>
      <w:r w:rsidR="007E7F38" w:rsidRPr="007E7F38">
        <w:rPr>
          <w:rFonts w:asciiTheme="minorHAnsi" w:hAnsiTheme="minorHAnsi"/>
        </w:rPr>
        <w:t>f the average impact from 3</w:t>
      </w:r>
      <w:r w:rsidR="00AA6287" w:rsidRPr="007E7F38">
        <w:rPr>
          <w:rFonts w:asciiTheme="minorHAnsi" w:hAnsiTheme="minorHAnsi"/>
        </w:rPr>
        <w:t xml:space="preserve"> to 5</w:t>
      </w:r>
      <w:r w:rsidR="000B462B" w:rsidRPr="007E7F38">
        <w:rPr>
          <w:rFonts w:asciiTheme="minorHAnsi" w:hAnsiTheme="minorHAnsi"/>
        </w:rPr>
        <w:t xml:space="preserve"> PM. </w:t>
      </w:r>
      <w:r w:rsidR="00D21E49" w:rsidRPr="007E7F38">
        <w:rPr>
          <w:rFonts w:asciiTheme="minorHAnsi" w:hAnsiTheme="minorHAnsi"/>
        </w:rPr>
        <w:fldChar w:fldCharType="begin"/>
      </w:r>
      <w:r w:rsidR="00D21E49" w:rsidRPr="007E7F38">
        <w:rPr>
          <w:rFonts w:asciiTheme="minorHAnsi" w:hAnsiTheme="minorHAnsi"/>
        </w:rPr>
        <w:instrText xml:space="preserve"> REF _Ref308704790  \* MERGEFORMAT </w:instrText>
      </w:r>
      <w:r w:rsidR="00D21E49" w:rsidRPr="007E7F38">
        <w:rPr>
          <w:rFonts w:asciiTheme="minorHAnsi" w:hAnsiTheme="minorHAnsi"/>
        </w:rPr>
        <w:fldChar w:fldCharType="separate"/>
      </w:r>
      <w:r w:rsidR="00CB43A5" w:rsidRPr="00891423">
        <w:rPr>
          <w:rFonts w:asciiTheme="minorHAnsi" w:hAnsiTheme="minorHAnsi"/>
        </w:rPr>
        <w:t xml:space="preserve">Table </w:t>
      </w:r>
      <w:r w:rsidR="00CB43A5" w:rsidRPr="00891423">
        <w:rPr>
          <w:rFonts w:asciiTheme="minorHAnsi" w:hAnsiTheme="minorHAnsi"/>
          <w:noProof/>
        </w:rPr>
        <w:t>3</w:t>
      </w:r>
      <w:r w:rsidR="00D21E49" w:rsidRPr="007E7F38">
        <w:rPr>
          <w:rFonts w:asciiTheme="minorHAnsi" w:hAnsiTheme="minorHAnsi"/>
          <w:noProof/>
        </w:rPr>
        <w:fldChar w:fldCharType="end"/>
      </w:r>
      <w:r w:rsidR="00431303" w:rsidRPr="007E7F38">
        <w:rPr>
          <w:rFonts w:asciiTheme="minorHAnsi" w:hAnsiTheme="minorHAnsi"/>
        </w:rPr>
        <w:t>-7</w:t>
      </w:r>
      <w:r w:rsidR="000B462B" w:rsidRPr="007E7F38">
        <w:rPr>
          <w:rFonts w:asciiTheme="minorHAnsi" w:hAnsiTheme="minorHAnsi"/>
        </w:rPr>
        <w:t xml:space="preserve"> shows the </w:t>
      </w:r>
      <w:r w:rsidR="000E5456" w:rsidRPr="007E7F38">
        <w:rPr>
          <w:rFonts w:asciiTheme="minorHAnsi" w:hAnsiTheme="minorHAnsi"/>
        </w:rPr>
        <w:t xml:space="preserve">average of these ratios for the hours 1 to 6 PM </w:t>
      </w:r>
      <w:r w:rsidR="000B462B" w:rsidRPr="007E7F38">
        <w:rPr>
          <w:rFonts w:asciiTheme="minorHAnsi" w:hAnsiTheme="minorHAnsi"/>
        </w:rPr>
        <w:t>for the 100% residential cycling group</w:t>
      </w:r>
      <w:r w:rsidR="00F4688A" w:rsidRPr="007E7F38">
        <w:rPr>
          <w:rFonts w:asciiTheme="minorHAnsi" w:hAnsiTheme="minorHAnsi"/>
        </w:rPr>
        <w:t xml:space="preserve">. </w:t>
      </w:r>
      <w:r w:rsidR="000B462B" w:rsidRPr="007E7F38">
        <w:rPr>
          <w:rFonts w:asciiTheme="minorHAnsi" w:hAnsiTheme="minorHAnsi"/>
        </w:rPr>
        <w:t xml:space="preserve">The first column of </w:t>
      </w:r>
      <w:r w:rsidR="00D21E49" w:rsidRPr="007E7F38">
        <w:rPr>
          <w:rFonts w:asciiTheme="minorHAnsi" w:hAnsiTheme="minorHAnsi"/>
        </w:rPr>
        <w:fldChar w:fldCharType="begin"/>
      </w:r>
      <w:r w:rsidR="00D21E49" w:rsidRPr="007E7F38">
        <w:rPr>
          <w:rFonts w:asciiTheme="minorHAnsi" w:hAnsiTheme="minorHAnsi"/>
        </w:rPr>
        <w:instrText xml:space="preserve"> REF _Ref308704790  \* MERGEFORMAT </w:instrText>
      </w:r>
      <w:r w:rsidR="00D21E49" w:rsidRPr="007E7F38">
        <w:rPr>
          <w:rFonts w:asciiTheme="minorHAnsi" w:hAnsiTheme="minorHAnsi"/>
        </w:rPr>
        <w:fldChar w:fldCharType="separate"/>
      </w:r>
      <w:r w:rsidR="00CB43A5" w:rsidRPr="00891423">
        <w:rPr>
          <w:rFonts w:asciiTheme="minorHAnsi" w:hAnsiTheme="minorHAnsi"/>
        </w:rPr>
        <w:t xml:space="preserve">Table </w:t>
      </w:r>
      <w:r w:rsidR="00CB43A5" w:rsidRPr="00891423">
        <w:rPr>
          <w:rFonts w:asciiTheme="minorHAnsi" w:hAnsiTheme="minorHAnsi"/>
          <w:noProof/>
        </w:rPr>
        <w:t>3</w:t>
      </w:r>
      <w:r w:rsidR="00D21E49" w:rsidRPr="007E7F38">
        <w:rPr>
          <w:rFonts w:asciiTheme="minorHAnsi" w:hAnsiTheme="minorHAnsi"/>
          <w:noProof/>
        </w:rPr>
        <w:fldChar w:fldCharType="end"/>
      </w:r>
      <w:r w:rsidR="00431303" w:rsidRPr="007E7F38">
        <w:rPr>
          <w:rFonts w:asciiTheme="minorHAnsi" w:hAnsiTheme="minorHAnsi"/>
        </w:rPr>
        <w:t>-7</w:t>
      </w:r>
      <w:r w:rsidR="000B462B" w:rsidRPr="007E7F38">
        <w:rPr>
          <w:rFonts w:asciiTheme="minorHAnsi" w:hAnsiTheme="minorHAnsi"/>
        </w:rPr>
        <w:t xml:space="preserve"> shows how the average event impact for each hour compares wit</w:t>
      </w:r>
      <w:r w:rsidR="00AA6287" w:rsidRPr="007E7F38">
        <w:rPr>
          <w:rFonts w:asciiTheme="minorHAnsi" w:hAnsiTheme="minorHAnsi"/>
        </w:rPr>
        <w:t xml:space="preserve">h the average impact from </w:t>
      </w:r>
      <w:r w:rsidR="000776A0">
        <w:rPr>
          <w:rFonts w:asciiTheme="minorHAnsi" w:hAnsiTheme="minorHAnsi"/>
        </w:rPr>
        <w:t>3</w:t>
      </w:r>
      <w:r w:rsidR="00937C77" w:rsidRPr="007E7F38">
        <w:rPr>
          <w:rFonts w:asciiTheme="minorHAnsi" w:hAnsiTheme="minorHAnsi"/>
        </w:rPr>
        <w:t> </w:t>
      </w:r>
      <w:r w:rsidR="00AA6287" w:rsidRPr="007E7F38">
        <w:rPr>
          <w:rFonts w:asciiTheme="minorHAnsi" w:hAnsiTheme="minorHAnsi"/>
        </w:rPr>
        <w:t>to</w:t>
      </w:r>
      <w:r w:rsidR="00937C77" w:rsidRPr="007E7F38">
        <w:rPr>
          <w:rFonts w:asciiTheme="minorHAnsi" w:hAnsiTheme="minorHAnsi"/>
        </w:rPr>
        <w:t> </w:t>
      </w:r>
      <w:r w:rsidR="00AA6287" w:rsidRPr="007E7F38">
        <w:rPr>
          <w:rFonts w:asciiTheme="minorHAnsi" w:hAnsiTheme="minorHAnsi"/>
        </w:rPr>
        <w:t>5</w:t>
      </w:r>
      <w:r w:rsidR="000B462B" w:rsidRPr="007E7F38">
        <w:rPr>
          <w:rFonts w:asciiTheme="minorHAnsi" w:hAnsiTheme="minorHAnsi"/>
        </w:rPr>
        <w:t xml:space="preserve"> PM</w:t>
      </w:r>
      <w:r w:rsidR="00F4688A" w:rsidRPr="007E7F38">
        <w:rPr>
          <w:rFonts w:asciiTheme="minorHAnsi" w:hAnsiTheme="minorHAnsi"/>
        </w:rPr>
        <w:t xml:space="preserve">. </w:t>
      </w:r>
      <w:r w:rsidR="000B462B" w:rsidRPr="007E7F38">
        <w:rPr>
          <w:rFonts w:asciiTheme="minorHAnsi" w:hAnsiTheme="minorHAnsi"/>
        </w:rPr>
        <w:t>To illustrate further, the second column shows the proportions in</w:t>
      </w:r>
      <w:r w:rsidR="00AA6287" w:rsidRPr="007E7F38">
        <w:rPr>
          <w:rFonts w:asciiTheme="minorHAnsi" w:hAnsiTheme="minorHAnsi"/>
        </w:rPr>
        <w:t xml:space="preserve"> the first column multiplied </w:t>
      </w:r>
      <w:proofErr w:type="gramStart"/>
      <w:r w:rsidR="00AA6287" w:rsidRPr="007E7F38">
        <w:rPr>
          <w:rFonts w:asciiTheme="minorHAnsi" w:hAnsiTheme="minorHAnsi"/>
        </w:rPr>
        <w:t xml:space="preserve">by </w:t>
      </w:r>
      <w:r w:rsidR="00431303" w:rsidRPr="007E7F38">
        <w:rPr>
          <w:rFonts w:asciiTheme="minorHAnsi" w:hAnsiTheme="minorHAnsi"/>
        </w:rPr>
        <w:t>0.10</w:t>
      </w:r>
      <w:r w:rsidR="000B462B" w:rsidRPr="007E7F38">
        <w:rPr>
          <w:rFonts w:asciiTheme="minorHAnsi" w:hAnsiTheme="minorHAnsi"/>
        </w:rPr>
        <w:t xml:space="preserve"> kW/ton,</w:t>
      </w:r>
      <w:proofErr w:type="gramEnd"/>
      <w:r w:rsidR="000B462B" w:rsidRPr="007E7F38">
        <w:rPr>
          <w:rFonts w:asciiTheme="minorHAnsi" w:hAnsiTheme="minorHAnsi"/>
        </w:rPr>
        <w:t xml:space="preserve"> which is the</w:t>
      </w:r>
      <w:r w:rsidR="007E7F38" w:rsidRPr="007E7F38">
        <w:rPr>
          <w:rFonts w:asciiTheme="minorHAnsi" w:hAnsiTheme="minorHAnsi"/>
        </w:rPr>
        <w:t xml:space="preserve"> average predicted impact from 3</w:t>
      </w:r>
      <w:r w:rsidR="000B462B" w:rsidRPr="007E7F38">
        <w:rPr>
          <w:rFonts w:asciiTheme="minorHAnsi" w:hAnsiTheme="minorHAnsi"/>
        </w:rPr>
        <w:t xml:space="preserve"> to </w:t>
      </w:r>
      <w:r w:rsidR="00AA6287" w:rsidRPr="007E7F38">
        <w:rPr>
          <w:rFonts w:asciiTheme="minorHAnsi" w:hAnsiTheme="minorHAnsi"/>
        </w:rPr>
        <w:t>5</w:t>
      </w:r>
      <w:r w:rsidR="000B462B" w:rsidRPr="007E7F38">
        <w:rPr>
          <w:rFonts w:asciiTheme="minorHAnsi" w:hAnsiTheme="minorHAnsi"/>
        </w:rPr>
        <w:t xml:space="preserve"> PM for residential customers during a typical event day under 1-in-2 year</w:t>
      </w:r>
      <w:r w:rsidR="009F3722">
        <w:rPr>
          <w:rFonts w:asciiTheme="minorHAnsi" w:hAnsiTheme="minorHAnsi"/>
        </w:rPr>
        <w:t> </w:t>
      </w:r>
      <w:r w:rsidR="000B462B" w:rsidRPr="007E7F38">
        <w:rPr>
          <w:rFonts w:asciiTheme="minorHAnsi" w:hAnsiTheme="minorHAnsi"/>
        </w:rPr>
        <w:t>weather conditions</w:t>
      </w:r>
      <w:r w:rsidR="00F4688A" w:rsidRPr="007E7F38">
        <w:rPr>
          <w:rFonts w:asciiTheme="minorHAnsi" w:hAnsiTheme="minorHAnsi"/>
        </w:rPr>
        <w:t xml:space="preserve">. </w:t>
      </w:r>
      <w:r w:rsidR="000B462B" w:rsidRPr="007E7F38">
        <w:rPr>
          <w:rFonts w:asciiTheme="minorHAnsi" w:hAnsiTheme="minorHAnsi"/>
        </w:rPr>
        <w:t xml:space="preserve">To calculate the estimated impact for 1 to 2 PM, for example, </w:t>
      </w:r>
      <w:proofErr w:type="gramStart"/>
      <w:r w:rsidR="000B462B" w:rsidRPr="007E7F38">
        <w:rPr>
          <w:rFonts w:asciiTheme="minorHAnsi" w:hAnsiTheme="minorHAnsi"/>
        </w:rPr>
        <w:t>0</w:t>
      </w:r>
      <w:r w:rsidR="00431303" w:rsidRPr="007E7F38">
        <w:rPr>
          <w:rFonts w:asciiTheme="minorHAnsi" w:hAnsiTheme="minorHAnsi"/>
        </w:rPr>
        <w:t>.10</w:t>
      </w:r>
      <w:r w:rsidR="00AA6287" w:rsidRPr="007E7F38">
        <w:rPr>
          <w:rFonts w:asciiTheme="minorHAnsi" w:hAnsiTheme="minorHAnsi"/>
        </w:rPr>
        <w:t xml:space="preserve"> kW/ton</w:t>
      </w:r>
      <w:proofErr w:type="gramEnd"/>
      <w:r w:rsidR="00AA6287" w:rsidRPr="007E7F38">
        <w:rPr>
          <w:rFonts w:asciiTheme="minorHAnsi" w:hAnsiTheme="minorHAnsi"/>
        </w:rPr>
        <w:t xml:space="preserve"> is</w:t>
      </w:r>
      <w:r w:rsidR="009F3722">
        <w:rPr>
          <w:rFonts w:asciiTheme="minorHAnsi" w:hAnsiTheme="minorHAnsi"/>
        </w:rPr>
        <w:t> </w:t>
      </w:r>
      <w:r w:rsidR="00AA6287" w:rsidRPr="007E7F38">
        <w:rPr>
          <w:rFonts w:asciiTheme="minorHAnsi" w:hAnsiTheme="minorHAnsi"/>
        </w:rPr>
        <w:t>multiplied by 0.70 to yield an impact of 0.07</w:t>
      </w:r>
      <w:r w:rsidR="000B462B" w:rsidRPr="007E7F38">
        <w:rPr>
          <w:rFonts w:asciiTheme="minorHAnsi" w:hAnsiTheme="minorHAnsi"/>
        </w:rPr>
        <w:t xml:space="preserve"> kW/ton</w:t>
      </w:r>
      <w:r w:rsidR="00F4688A" w:rsidRPr="007E7F38">
        <w:rPr>
          <w:rFonts w:asciiTheme="minorHAnsi" w:hAnsiTheme="minorHAnsi"/>
        </w:rPr>
        <w:t xml:space="preserve">. </w:t>
      </w:r>
      <w:r w:rsidR="000B462B" w:rsidRPr="007E7F38">
        <w:rPr>
          <w:rFonts w:asciiTheme="minorHAnsi" w:hAnsiTheme="minorHAnsi"/>
        </w:rPr>
        <w:t>The same strate</w:t>
      </w:r>
      <w:r w:rsidR="00AA6287" w:rsidRPr="007E7F38">
        <w:rPr>
          <w:rFonts w:asciiTheme="minorHAnsi" w:hAnsiTheme="minorHAnsi"/>
        </w:rPr>
        <w:t xml:space="preserve">gy was applied for all five </w:t>
      </w:r>
      <w:r w:rsidR="000B462B" w:rsidRPr="007E7F38">
        <w:rPr>
          <w:rFonts w:asciiTheme="minorHAnsi" w:hAnsiTheme="minorHAnsi"/>
        </w:rPr>
        <w:t>hours of the ex ante event window for each cycling option and customer class.</w:t>
      </w:r>
    </w:p>
    <w:p w:rsidR="002D67C6" w:rsidRPr="00C04432" w:rsidRDefault="002D67C6">
      <w:pPr>
        <w:rPr>
          <w:color w:val="1C1C1C"/>
          <w:highlight w:val="yellow"/>
        </w:rPr>
      </w:pPr>
      <w:r w:rsidRPr="00C04432">
        <w:rPr>
          <w:highlight w:val="yellow"/>
        </w:rPr>
        <w:br w:type="page"/>
      </w:r>
    </w:p>
    <w:p w:rsidR="000B462B" w:rsidRDefault="000B462B" w:rsidP="000B462B">
      <w:pPr>
        <w:pStyle w:val="TableFigureCaption"/>
      </w:pPr>
      <w:bookmarkStart w:id="36" w:name="_Ref308704790"/>
      <w:r w:rsidRPr="007E7F38">
        <w:t>Table 3</w:t>
      </w:r>
      <w:bookmarkEnd w:id="36"/>
      <w:r w:rsidR="00431303" w:rsidRPr="007E7F38">
        <w:t>-7</w:t>
      </w:r>
      <w:r w:rsidRPr="007E7F38">
        <w:t xml:space="preserve">: Hourly </w:t>
      </w:r>
      <w:r w:rsidR="00AA6287" w:rsidRPr="007E7F38">
        <w:t xml:space="preserve">Load </w:t>
      </w:r>
      <w:r w:rsidRPr="007E7F38">
        <w:t>Impact</w:t>
      </w:r>
      <w:r w:rsidR="00AA6287" w:rsidRPr="007E7F38">
        <w:t>s</w:t>
      </w:r>
      <w:r w:rsidRPr="007E7F38">
        <w:t xml:space="preserve"> Compared to Average Impact from </w:t>
      </w:r>
      <w:r w:rsidR="007E7F38">
        <w:t>3</w:t>
      </w:r>
      <w:r w:rsidRPr="007E7F38">
        <w:t xml:space="preserve"> to </w:t>
      </w:r>
      <w:r w:rsidR="00AA6287" w:rsidRPr="007E7F38">
        <w:t>5</w:t>
      </w:r>
      <w:r w:rsidRPr="007E7F38">
        <w:t xml:space="preserve"> PM</w:t>
      </w:r>
      <w:r w:rsidRPr="007E7F38">
        <w:br/>
        <w:t>Residential 100% Cycling</w:t>
      </w:r>
    </w:p>
    <w:tbl>
      <w:tblPr>
        <w:tblW w:w="9577" w:type="dxa"/>
        <w:jc w:val="center"/>
        <w:tblInd w:w="93" w:type="dxa"/>
        <w:tblLook w:val="04A0" w:firstRow="1" w:lastRow="0" w:firstColumn="1" w:lastColumn="0" w:noHBand="0" w:noVBand="1"/>
      </w:tblPr>
      <w:tblGrid>
        <w:gridCol w:w="1282"/>
        <w:gridCol w:w="2427"/>
        <w:gridCol w:w="3002"/>
        <w:gridCol w:w="2866"/>
      </w:tblGrid>
      <w:tr w:rsidR="00F96F38" w:rsidRPr="00F96F38" w:rsidTr="009A50A3">
        <w:trPr>
          <w:trHeight w:val="300"/>
          <w:jc w:val="center"/>
        </w:trPr>
        <w:tc>
          <w:tcPr>
            <w:tcW w:w="1282" w:type="dxa"/>
            <w:vMerge w:val="restart"/>
            <w:tcBorders>
              <w:top w:val="single" w:sz="8" w:space="0" w:color="auto"/>
              <w:left w:val="single" w:sz="8" w:space="0" w:color="auto"/>
              <w:bottom w:val="single" w:sz="8" w:space="0" w:color="000000"/>
              <w:right w:val="single" w:sz="8" w:space="0" w:color="FFFFFF"/>
            </w:tcBorders>
            <w:shd w:val="clear" w:color="000000" w:fill="0070C0"/>
            <w:vAlign w:val="center"/>
            <w:hideMark/>
          </w:tcPr>
          <w:p w:rsidR="00F96F38" w:rsidRPr="00F96F38" w:rsidRDefault="00F96F38" w:rsidP="00F96F38">
            <w:pPr>
              <w:spacing w:after="0" w:line="240" w:lineRule="auto"/>
              <w:jc w:val="center"/>
              <w:rPr>
                <w:rFonts w:ascii="Calibri" w:eastAsia="Times New Roman" w:hAnsi="Calibri" w:cs="Times New Roman"/>
                <w:b/>
                <w:bCs/>
                <w:color w:val="FFFFFF"/>
                <w:sz w:val="20"/>
                <w:szCs w:val="20"/>
              </w:rPr>
            </w:pPr>
            <w:r w:rsidRPr="00F96F38">
              <w:rPr>
                <w:rFonts w:ascii="Calibri" w:eastAsia="Times New Roman" w:hAnsi="Calibri" w:cs="Times New Roman"/>
                <w:b/>
                <w:bCs/>
                <w:color w:val="FFFFFF"/>
                <w:sz w:val="20"/>
                <w:szCs w:val="20"/>
              </w:rPr>
              <w:t>Hour of Event</w:t>
            </w:r>
          </w:p>
        </w:tc>
        <w:tc>
          <w:tcPr>
            <w:tcW w:w="2427" w:type="dxa"/>
            <w:vMerge w:val="restart"/>
            <w:tcBorders>
              <w:top w:val="single" w:sz="8" w:space="0" w:color="auto"/>
              <w:left w:val="single" w:sz="8" w:space="0" w:color="FFFFFF"/>
              <w:bottom w:val="single" w:sz="8" w:space="0" w:color="000000"/>
              <w:right w:val="single" w:sz="8" w:space="0" w:color="FFFFFF"/>
            </w:tcBorders>
            <w:shd w:val="clear" w:color="000000" w:fill="0070C0"/>
            <w:vAlign w:val="center"/>
            <w:hideMark/>
          </w:tcPr>
          <w:p w:rsidR="00F96F38" w:rsidRPr="00F96F38" w:rsidRDefault="00F96F38" w:rsidP="00F96F38">
            <w:pPr>
              <w:spacing w:after="0" w:line="240" w:lineRule="auto"/>
              <w:jc w:val="center"/>
              <w:rPr>
                <w:rFonts w:ascii="Calibri" w:eastAsia="Times New Roman" w:hAnsi="Calibri" w:cs="Times New Roman"/>
                <w:b/>
                <w:bCs/>
                <w:color w:val="FFFFFF"/>
                <w:sz w:val="20"/>
                <w:szCs w:val="20"/>
              </w:rPr>
            </w:pPr>
            <w:r w:rsidRPr="00F96F38">
              <w:rPr>
                <w:rFonts w:ascii="Calibri" w:eastAsia="Times New Roman" w:hAnsi="Calibri" w:cs="Times New Roman"/>
                <w:b/>
                <w:bCs/>
                <w:color w:val="FFFFFF"/>
                <w:sz w:val="20"/>
                <w:szCs w:val="20"/>
              </w:rPr>
              <w:t>Hourly Impact/ Average 2-5 PM Impact*</w:t>
            </w:r>
          </w:p>
        </w:tc>
        <w:tc>
          <w:tcPr>
            <w:tcW w:w="3002" w:type="dxa"/>
            <w:vMerge w:val="restart"/>
            <w:tcBorders>
              <w:top w:val="single" w:sz="8" w:space="0" w:color="auto"/>
              <w:left w:val="single" w:sz="8" w:space="0" w:color="FFFFFF"/>
              <w:bottom w:val="single" w:sz="8" w:space="0" w:color="000000"/>
              <w:right w:val="single" w:sz="8" w:space="0" w:color="FFFFFF"/>
            </w:tcBorders>
            <w:shd w:val="clear" w:color="000000" w:fill="0070C0"/>
            <w:vAlign w:val="center"/>
            <w:hideMark/>
          </w:tcPr>
          <w:p w:rsidR="00F96F38" w:rsidRPr="00F96F38" w:rsidRDefault="00F96F38" w:rsidP="00F96F38">
            <w:pPr>
              <w:spacing w:after="0" w:line="240" w:lineRule="auto"/>
              <w:jc w:val="center"/>
              <w:rPr>
                <w:rFonts w:ascii="Calibri" w:eastAsia="Times New Roman" w:hAnsi="Calibri" w:cs="Times New Roman"/>
                <w:b/>
                <w:bCs/>
                <w:color w:val="FFFFFF"/>
                <w:sz w:val="20"/>
                <w:szCs w:val="20"/>
              </w:rPr>
            </w:pPr>
            <w:r w:rsidRPr="00F96F38">
              <w:rPr>
                <w:rFonts w:ascii="Calibri" w:eastAsia="Times New Roman" w:hAnsi="Calibri" w:cs="Times New Roman"/>
                <w:b/>
                <w:bCs/>
                <w:color w:val="FFFFFF"/>
                <w:sz w:val="20"/>
                <w:szCs w:val="20"/>
              </w:rPr>
              <w:t>Hourly Impact for Typical CAISO Event Day, 1-in-2 Weather (kW/Ton)</w:t>
            </w:r>
          </w:p>
        </w:tc>
        <w:tc>
          <w:tcPr>
            <w:tcW w:w="2866" w:type="dxa"/>
            <w:vMerge w:val="restart"/>
            <w:tcBorders>
              <w:top w:val="single" w:sz="8" w:space="0" w:color="auto"/>
              <w:left w:val="single" w:sz="8" w:space="0" w:color="FFFFFF"/>
              <w:bottom w:val="single" w:sz="8" w:space="0" w:color="000000"/>
              <w:right w:val="single" w:sz="8" w:space="0" w:color="auto"/>
            </w:tcBorders>
            <w:shd w:val="clear" w:color="000000" w:fill="0070C0"/>
            <w:vAlign w:val="center"/>
            <w:hideMark/>
          </w:tcPr>
          <w:p w:rsidR="00F96F38" w:rsidRPr="00F96F38" w:rsidRDefault="00F96F38" w:rsidP="00F96F38">
            <w:pPr>
              <w:spacing w:after="0" w:line="240" w:lineRule="auto"/>
              <w:jc w:val="center"/>
              <w:rPr>
                <w:rFonts w:ascii="Calibri" w:eastAsia="Times New Roman" w:hAnsi="Calibri" w:cs="Times New Roman"/>
                <w:b/>
                <w:bCs/>
                <w:color w:val="FFFFFF"/>
                <w:sz w:val="20"/>
                <w:szCs w:val="20"/>
              </w:rPr>
            </w:pPr>
            <w:r w:rsidRPr="00F96F38">
              <w:rPr>
                <w:rFonts w:ascii="Calibri" w:eastAsia="Times New Roman" w:hAnsi="Calibri" w:cs="Times New Roman"/>
                <w:b/>
                <w:bCs/>
                <w:color w:val="FFFFFF"/>
                <w:sz w:val="20"/>
                <w:szCs w:val="20"/>
              </w:rPr>
              <w:t>Hourly Impact for Typical SDG&amp;E Event Day, 1-in-2 Weather (kW/Ton)</w:t>
            </w:r>
          </w:p>
        </w:tc>
      </w:tr>
      <w:tr w:rsidR="00F96F38" w:rsidRPr="00F96F38" w:rsidTr="009A50A3">
        <w:trPr>
          <w:trHeight w:val="990"/>
          <w:jc w:val="center"/>
        </w:trPr>
        <w:tc>
          <w:tcPr>
            <w:tcW w:w="1282" w:type="dxa"/>
            <w:vMerge/>
            <w:tcBorders>
              <w:top w:val="single" w:sz="8" w:space="0" w:color="auto"/>
              <w:left w:val="single" w:sz="8" w:space="0" w:color="auto"/>
              <w:bottom w:val="single" w:sz="8" w:space="0" w:color="000000"/>
              <w:right w:val="single" w:sz="8" w:space="0" w:color="FFFFFF"/>
            </w:tcBorders>
            <w:vAlign w:val="center"/>
            <w:hideMark/>
          </w:tcPr>
          <w:p w:rsidR="00F96F38" w:rsidRPr="00F96F38" w:rsidRDefault="00F96F38" w:rsidP="00F96F38">
            <w:pPr>
              <w:spacing w:after="0" w:line="240" w:lineRule="auto"/>
              <w:rPr>
                <w:rFonts w:ascii="Calibri" w:eastAsia="Times New Roman" w:hAnsi="Calibri" w:cs="Times New Roman"/>
                <w:b/>
                <w:bCs/>
                <w:color w:val="FFFFFF"/>
                <w:sz w:val="20"/>
                <w:szCs w:val="20"/>
              </w:rPr>
            </w:pPr>
          </w:p>
        </w:tc>
        <w:tc>
          <w:tcPr>
            <w:tcW w:w="2427" w:type="dxa"/>
            <w:vMerge/>
            <w:tcBorders>
              <w:top w:val="single" w:sz="8" w:space="0" w:color="auto"/>
              <w:left w:val="single" w:sz="8" w:space="0" w:color="FFFFFF"/>
              <w:bottom w:val="single" w:sz="8" w:space="0" w:color="000000"/>
              <w:right w:val="single" w:sz="8" w:space="0" w:color="FFFFFF"/>
            </w:tcBorders>
            <w:vAlign w:val="center"/>
            <w:hideMark/>
          </w:tcPr>
          <w:p w:rsidR="00F96F38" w:rsidRPr="00F96F38" w:rsidRDefault="00F96F38" w:rsidP="00F96F38">
            <w:pPr>
              <w:spacing w:after="0" w:line="240" w:lineRule="auto"/>
              <w:rPr>
                <w:rFonts w:ascii="Calibri" w:eastAsia="Times New Roman" w:hAnsi="Calibri" w:cs="Times New Roman"/>
                <w:b/>
                <w:bCs/>
                <w:color w:val="FFFFFF"/>
                <w:sz w:val="20"/>
                <w:szCs w:val="20"/>
              </w:rPr>
            </w:pPr>
          </w:p>
        </w:tc>
        <w:tc>
          <w:tcPr>
            <w:tcW w:w="3002" w:type="dxa"/>
            <w:vMerge/>
            <w:tcBorders>
              <w:top w:val="single" w:sz="8" w:space="0" w:color="auto"/>
              <w:left w:val="single" w:sz="8" w:space="0" w:color="FFFFFF"/>
              <w:bottom w:val="single" w:sz="8" w:space="0" w:color="000000"/>
              <w:right w:val="single" w:sz="8" w:space="0" w:color="FFFFFF"/>
            </w:tcBorders>
            <w:vAlign w:val="center"/>
            <w:hideMark/>
          </w:tcPr>
          <w:p w:rsidR="00F96F38" w:rsidRPr="00F96F38" w:rsidRDefault="00F96F38" w:rsidP="00F96F38">
            <w:pPr>
              <w:spacing w:after="0" w:line="240" w:lineRule="auto"/>
              <w:rPr>
                <w:rFonts w:ascii="Calibri" w:eastAsia="Times New Roman" w:hAnsi="Calibri" w:cs="Times New Roman"/>
                <w:b/>
                <w:bCs/>
                <w:color w:val="FFFFFF"/>
                <w:sz w:val="20"/>
                <w:szCs w:val="20"/>
              </w:rPr>
            </w:pPr>
          </w:p>
        </w:tc>
        <w:tc>
          <w:tcPr>
            <w:tcW w:w="2866" w:type="dxa"/>
            <w:vMerge/>
            <w:tcBorders>
              <w:top w:val="single" w:sz="8" w:space="0" w:color="auto"/>
              <w:left w:val="single" w:sz="8" w:space="0" w:color="FFFFFF"/>
              <w:bottom w:val="single" w:sz="8" w:space="0" w:color="000000"/>
              <w:right w:val="single" w:sz="8" w:space="0" w:color="auto"/>
            </w:tcBorders>
            <w:vAlign w:val="center"/>
            <w:hideMark/>
          </w:tcPr>
          <w:p w:rsidR="00F96F38" w:rsidRPr="00F96F38" w:rsidRDefault="00F96F38" w:rsidP="00F96F38">
            <w:pPr>
              <w:spacing w:after="0" w:line="240" w:lineRule="auto"/>
              <w:rPr>
                <w:rFonts w:ascii="Calibri" w:eastAsia="Times New Roman" w:hAnsi="Calibri" w:cs="Times New Roman"/>
                <w:b/>
                <w:bCs/>
                <w:color w:val="FFFFFF"/>
                <w:sz w:val="20"/>
                <w:szCs w:val="20"/>
              </w:rPr>
            </w:pPr>
          </w:p>
        </w:tc>
      </w:tr>
      <w:tr w:rsidR="00F96F38" w:rsidRPr="00F96F38" w:rsidTr="009A50A3">
        <w:trPr>
          <w:trHeight w:val="315"/>
          <w:jc w:val="center"/>
        </w:trPr>
        <w:tc>
          <w:tcPr>
            <w:tcW w:w="1282" w:type="dxa"/>
            <w:tcBorders>
              <w:top w:val="nil"/>
              <w:left w:val="single" w:sz="8" w:space="0" w:color="auto"/>
              <w:bottom w:val="single" w:sz="8" w:space="0" w:color="auto"/>
              <w:right w:val="single" w:sz="8" w:space="0" w:color="auto"/>
            </w:tcBorders>
            <w:shd w:val="clear" w:color="auto" w:fill="auto"/>
            <w:noWrap/>
            <w:vAlign w:val="center"/>
            <w:hideMark/>
          </w:tcPr>
          <w:p w:rsidR="00F96F38" w:rsidRPr="00F96F38" w:rsidRDefault="00F96F38" w:rsidP="00F96F38">
            <w:pPr>
              <w:spacing w:after="0" w:line="240" w:lineRule="auto"/>
              <w:jc w:val="center"/>
              <w:rPr>
                <w:rFonts w:ascii="Calibri" w:eastAsia="Times New Roman" w:hAnsi="Calibri" w:cs="Times New Roman"/>
                <w:color w:val="000000"/>
                <w:sz w:val="20"/>
                <w:szCs w:val="20"/>
              </w:rPr>
            </w:pPr>
            <w:r w:rsidRPr="00F96F38">
              <w:rPr>
                <w:rFonts w:ascii="Calibri" w:eastAsia="Times New Roman" w:hAnsi="Calibri" w:cs="Times New Roman"/>
                <w:color w:val="000000"/>
                <w:sz w:val="20"/>
                <w:szCs w:val="20"/>
              </w:rPr>
              <w:t>1-2 PM</w:t>
            </w:r>
          </w:p>
        </w:tc>
        <w:tc>
          <w:tcPr>
            <w:tcW w:w="2427" w:type="dxa"/>
            <w:tcBorders>
              <w:top w:val="nil"/>
              <w:left w:val="nil"/>
              <w:bottom w:val="single" w:sz="8" w:space="0" w:color="auto"/>
              <w:right w:val="single" w:sz="8" w:space="0" w:color="auto"/>
            </w:tcBorders>
            <w:shd w:val="clear" w:color="auto" w:fill="auto"/>
            <w:noWrap/>
            <w:vAlign w:val="center"/>
            <w:hideMark/>
          </w:tcPr>
          <w:p w:rsidR="00F96F38" w:rsidRPr="00F96F38" w:rsidRDefault="00F96F38" w:rsidP="00F96F38">
            <w:pPr>
              <w:spacing w:after="0" w:line="240" w:lineRule="auto"/>
              <w:jc w:val="center"/>
              <w:rPr>
                <w:rFonts w:ascii="Calibri" w:eastAsia="Times New Roman" w:hAnsi="Calibri" w:cs="Times New Roman"/>
                <w:color w:val="000000"/>
                <w:sz w:val="20"/>
                <w:szCs w:val="20"/>
              </w:rPr>
            </w:pPr>
            <w:r w:rsidRPr="00F96F38">
              <w:rPr>
                <w:rFonts w:ascii="Calibri" w:eastAsia="Times New Roman" w:hAnsi="Calibri" w:cs="Times New Roman"/>
                <w:color w:val="000000"/>
                <w:sz w:val="20"/>
                <w:szCs w:val="20"/>
              </w:rPr>
              <w:t>0.69</w:t>
            </w:r>
          </w:p>
        </w:tc>
        <w:tc>
          <w:tcPr>
            <w:tcW w:w="3002" w:type="dxa"/>
            <w:tcBorders>
              <w:top w:val="nil"/>
              <w:left w:val="nil"/>
              <w:bottom w:val="single" w:sz="8" w:space="0" w:color="auto"/>
              <w:right w:val="single" w:sz="8" w:space="0" w:color="auto"/>
            </w:tcBorders>
            <w:shd w:val="clear" w:color="auto" w:fill="auto"/>
            <w:noWrap/>
            <w:vAlign w:val="center"/>
            <w:hideMark/>
          </w:tcPr>
          <w:p w:rsidR="00F96F38" w:rsidRPr="00F96F38" w:rsidRDefault="00F96F38" w:rsidP="00F96F38">
            <w:pPr>
              <w:spacing w:after="0" w:line="240" w:lineRule="auto"/>
              <w:jc w:val="center"/>
              <w:rPr>
                <w:rFonts w:ascii="Calibri" w:eastAsia="Times New Roman" w:hAnsi="Calibri" w:cs="Times New Roman"/>
                <w:color w:val="000000"/>
                <w:sz w:val="20"/>
                <w:szCs w:val="20"/>
              </w:rPr>
            </w:pPr>
            <w:r w:rsidRPr="00F96F38">
              <w:rPr>
                <w:rFonts w:ascii="Calibri" w:eastAsia="Times New Roman" w:hAnsi="Calibri" w:cs="Times New Roman"/>
                <w:color w:val="000000"/>
                <w:sz w:val="20"/>
                <w:szCs w:val="20"/>
              </w:rPr>
              <w:t>0.07</w:t>
            </w:r>
          </w:p>
        </w:tc>
        <w:tc>
          <w:tcPr>
            <w:tcW w:w="2866" w:type="dxa"/>
            <w:tcBorders>
              <w:top w:val="nil"/>
              <w:left w:val="nil"/>
              <w:bottom w:val="single" w:sz="8" w:space="0" w:color="auto"/>
              <w:right w:val="single" w:sz="8" w:space="0" w:color="auto"/>
            </w:tcBorders>
            <w:shd w:val="clear" w:color="auto" w:fill="auto"/>
            <w:noWrap/>
            <w:vAlign w:val="center"/>
            <w:hideMark/>
          </w:tcPr>
          <w:p w:rsidR="00F96F38" w:rsidRPr="00F96F38" w:rsidRDefault="00F96F38" w:rsidP="00F96F38">
            <w:pPr>
              <w:spacing w:after="0" w:line="240" w:lineRule="auto"/>
              <w:jc w:val="center"/>
              <w:rPr>
                <w:rFonts w:ascii="Calibri" w:eastAsia="Times New Roman" w:hAnsi="Calibri" w:cs="Times New Roman"/>
                <w:color w:val="000000"/>
                <w:sz w:val="20"/>
                <w:szCs w:val="20"/>
              </w:rPr>
            </w:pPr>
            <w:r w:rsidRPr="00F96F38">
              <w:rPr>
                <w:rFonts w:ascii="Calibri" w:eastAsia="Times New Roman" w:hAnsi="Calibri" w:cs="Times New Roman"/>
                <w:color w:val="000000"/>
                <w:sz w:val="20"/>
                <w:szCs w:val="20"/>
              </w:rPr>
              <w:t>0.06</w:t>
            </w:r>
          </w:p>
        </w:tc>
      </w:tr>
      <w:tr w:rsidR="00F96F38" w:rsidRPr="00F96F38" w:rsidTr="009A50A3">
        <w:trPr>
          <w:trHeight w:val="315"/>
          <w:jc w:val="center"/>
        </w:trPr>
        <w:tc>
          <w:tcPr>
            <w:tcW w:w="1282" w:type="dxa"/>
            <w:tcBorders>
              <w:top w:val="nil"/>
              <w:left w:val="single" w:sz="8" w:space="0" w:color="auto"/>
              <w:bottom w:val="single" w:sz="8" w:space="0" w:color="auto"/>
              <w:right w:val="single" w:sz="8" w:space="0" w:color="auto"/>
            </w:tcBorders>
            <w:shd w:val="clear" w:color="auto" w:fill="auto"/>
            <w:noWrap/>
            <w:vAlign w:val="center"/>
            <w:hideMark/>
          </w:tcPr>
          <w:p w:rsidR="00F96F38" w:rsidRPr="00F96F38" w:rsidRDefault="00F96F38" w:rsidP="00F96F38">
            <w:pPr>
              <w:spacing w:after="0" w:line="240" w:lineRule="auto"/>
              <w:jc w:val="center"/>
              <w:rPr>
                <w:rFonts w:ascii="Calibri" w:eastAsia="Times New Roman" w:hAnsi="Calibri" w:cs="Times New Roman"/>
                <w:color w:val="000000"/>
                <w:sz w:val="20"/>
                <w:szCs w:val="20"/>
              </w:rPr>
            </w:pPr>
            <w:r w:rsidRPr="00F96F38">
              <w:rPr>
                <w:rFonts w:ascii="Calibri" w:eastAsia="Times New Roman" w:hAnsi="Calibri" w:cs="Times New Roman"/>
                <w:color w:val="000000"/>
                <w:sz w:val="20"/>
                <w:szCs w:val="20"/>
              </w:rPr>
              <w:t>2-3 PM</w:t>
            </w:r>
          </w:p>
        </w:tc>
        <w:tc>
          <w:tcPr>
            <w:tcW w:w="2427" w:type="dxa"/>
            <w:tcBorders>
              <w:top w:val="nil"/>
              <w:left w:val="nil"/>
              <w:bottom w:val="single" w:sz="8" w:space="0" w:color="auto"/>
              <w:right w:val="single" w:sz="8" w:space="0" w:color="auto"/>
            </w:tcBorders>
            <w:shd w:val="clear" w:color="auto" w:fill="auto"/>
            <w:noWrap/>
            <w:vAlign w:val="center"/>
            <w:hideMark/>
          </w:tcPr>
          <w:p w:rsidR="00F96F38" w:rsidRPr="00F96F38" w:rsidRDefault="00F96F38" w:rsidP="00F96F38">
            <w:pPr>
              <w:spacing w:after="0" w:line="240" w:lineRule="auto"/>
              <w:jc w:val="center"/>
              <w:rPr>
                <w:rFonts w:ascii="Calibri" w:eastAsia="Times New Roman" w:hAnsi="Calibri" w:cs="Times New Roman"/>
                <w:color w:val="000000"/>
                <w:sz w:val="20"/>
                <w:szCs w:val="20"/>
              </w:rPr>
            </w:pPr>
            <w:r w:rsidRPr="00F96F38">
              <w:rPr>
                <w:rFonts w:ascii="Calibri" w:eastAsia="Times New Roman" w:hAnsi="Calibri" w:cs="Times New Roman"/>
                <w:color w:val="000000"/>
                <w:sz w:val="20"/>
                <w:szCs w:val="20"/>
              </w:rPr>
              <w:t>0.85</w:t>
            </w:r>
          </w:p>
        </w:tc>
        <w:tc>
          <w:tcPr>
            <w:tcW w:w="3002" w:type="dxa"/>
            <w:tcBorders>
              <w:top w:val="nil"/>
              <w:left w:val="nil"/>
              <w:bottom w:val="single" w:sz="8" w:space="0" w:color="auto"/>
              <w:right w:val="single" w:sz="8" w:space="0" w:color="auto"/>
            </w:tcBorders>
            <w:shd w:val="clear" w:color="auto" w:fill="auto"/>
            <w:noWrap/>
            <w:vAlign w:val="center"/>
            <w:hideMark/>
          </w:tcPr>
          <w:p w:rsidR="00F96F38" w:rsidRPr="00F96F38" w:rsidRDefault="00F96F38" w:rsidP="00F96F38">
            <w:pPr>
              <w:spacing w:after="0" w:line="240" w:lineRule="auto"/>
              <w:jc w:val="center"/>
              <w:rPr>
                <w:rFonts w:ascii="Calibri" w:eastAsia="Times New Roman" w:hAnsi="Calibri" w:cs="Times New Roman"/>
                <w:color w:val="000000"/>
                <w:sz w:val="20"/>
                <w:szCs w:val="20"/>
              </w:rPr>
            </w:pPr>
            <w:r w:rsidRPr="00F96F38">
              <w:rPr>
                <w:rFonts w:ascii="Calibri" w:eastAsia="Times New Roman" w:hAnsi="Calibri" w:cs="Times New Roman"/>
                <w:color w:val="000000"/>
                <w:sz w:val="20"/>
                <w:szCs w:val="20"/>
              </w:rPr>
              <w:t>0.09</w:t>
            </w:r>
          </w:p>
        </w:tc>
        <w:tc>
          <w:tcPr>
            <w:tcW w:w="2866" w:type="dxa"/>
            <w:tcBorders>
              <w:top w:val="nil"/>
              <w:left w:val="nil"/>
              <w:bottom w:val="single" w:sz="8" w:space="0" w:color="auto"/>
              <w:right w:val="single" w:sz="8" w:space="0" w:color="auto"/>
            </w:tcBorders>
            <w:shd w:val="clear" w:color="auto" w:fill="auto"/>
            <w:noWrap/>
            <w:vAlign w:val="center"/>
            <w:hideMark/>
          </w:tcPr>
          <w:p w:rsidR="00F96F38" w:rsidRPr="00F96F38" w:rsidRDefault="00F96F38" w:rsidP="00F96F38">
            <w:pPr>
              <w:spacing w:after="0" w:line="240" w:lineRule="auto"/>
              <w:jc w:val="center"/>
              <w:rPr>
                <w:rFonts w:ascii="Calibri" w:eastAsia="Times New Roman" w:hAnsi="Calibri" w:cs="Times New Roman"/>
                <w:color w:val="000000"/>
                <w:sz w:val="20"/>
                <w:szCs w:val="20"/>
              </w:rPr>
            </w:pPr>
            <w:r w:rsidRPr="00F96F38">
              <w:rPr>
                <w:rFonts w:ascii="Calibri" w:eastAsia="Times New Roman" w:hAnsi="Calibri" w:cs="Times New Roman"/>
                <w:color w:val="000000"/>
                <w:sz w:val="20"/>
                <w:szCs w:val="20"/>
              </w:rPr>
              <w:t>0.08</w:t>
            </w:r>
          </w:p>
        </w:tc>
      </w:tr>
      <w:tr w:rsidR="00F96F38" w:rsidRPr="00F96F38" w:rsidTr="009A50A3">
        <w:trPr>
          <w:trHeight w:val="315"/>
          <w:jc w:val="center"/>
        </w:trPr>
        <w:tc>
          <w:tcPr>
            <w:tcW w:w="1282" w:type="dxa"/>
            <w:tcBorders>
              <w:top w:val="nil"/>
              <w:left w:val="single" w:sz="8" w:space="0" w:color="auto"/>
              <w:bottom w:val="single" w:sz="8" w:space="0" w:color="auto"/>
              <w:right w:val="single" w:sz="8" w:space="0" w:color="auto"/>
            </w:tcBorders>
            <w:shd w:val="clear" w:color="auto" w:fill="auto"/>
            <w:noWrap/>
            <w:vAlign w:val="center"/>
            <w:hideMark/>
          </w:tcPr>
          <w:p w:rsidR="00F96F38" w:rsidRPr="00F96F38" w:rsidRDefault="00F96F38" w:rsidP="00F96F38">
            <w:pPr>
              <w:spacing w:after="0" w:line="240" w:lineRule="auto"/>
              <w:jc w:val="center"/>
              <w:rPr>
                <w:rFonts w:ascii="Calibri" w:eastAsia="Times New Roman" w:hAnsi="Calibri" w:cs="Times New Roman"/>
                <w:color w:val="000000"/>
                <w:sz w:val="20"/>
                <w:szCs w:val="20"/>
              </w:rPr>
            </w:pPr>
            <w:r w:rsidRPr="00F96F38">
              <w:rPr>
                <w:rFonts w:ascii="Calibri" w:eastAsia="Times New Roman" w:hAnsi="Calibri" w:cs="Times New Roman"/>
                <w:color w:val="000000"/>
                <w:sz w:val="20"/>
                <w:szCs w:val="20"/>
              </w:rPr>
              <w:t>3-4 PM</w:t>
            </w:r>
          </w:p>
        </w:tc>
        <w:tc>
          <w:tcPr>
            <w:tcW w:w="2427" w:type="dxa"/>
            <w:tcBorders>
              <w:top w:val="nil"/>
              <w:left w:val="nil"/>
              <w:bottom w:val="single" w:sz="8" w:space="0" w:color="auto"/>
              <w:right w:val="single" w:sz="8" w:space="0" w:color="auto"/>
            </w:tcBorders>
            <w:shd w:val="clear" w:color="auto" w:fill="auto"/>
            <w:noWrap/>
            <w:vAlign w:val="center"/>
            <w:hideMark/>
          </w:tcPr>
          <w:p w:rsidR="00F96F38" w:rsidRPr="00F96F38" w:rsidRDefault="00F96F38" w:rsidP="00F96F38">
            <w:pPr>
              <w:spacing w:after="0" w:line="240" w:lineRule="auto"/>
              <w:jc w:val="center"/>
              <w:rPr>
                <w:rFonts w:ascii="Calibri" w:eastAsia="Times New Roman" w:hAnsi="Calibri" w:cs="Times New Roman"/>
                <w:color w:val="000000"/>
                <w:sz w:val="20"/>
                <w:szCs w:val="20"/>
              </w:rPr>
            </w:pPr>
            <w:r w:rsidRPr="00F96F38">
              <w:rPr>
                <w:rFonts w:ascii="Calibri" w:eastAsia="Times New Roman" w:hAnsi="Calibri" w:cs="Times New Roman"/>
                <w:color w:val="000000"/>
                <w:sz w:val="20"/>
                <w:szCs w:val="20"/>
              </w:rPr>
              <w:t>1.00</w:t>
            </w:r>
          </w:p>
        </w:tc>
        <w:tc>
          <w:tcPr>
            <w:tcW w:w="3002" w:type="dxa"/>
            <w:tcBorders>
              <w:top w:val="nil"/>
              <w:left w:val="nil"/>
              <w:bottom w:val="single" w:sz="8" w:space="0" w:color="auto"/>
              <w:right w:val="single" w:sz="8" w:space="0" w:color="auto"/>
            </w:tcBorders>
            <w:shd w:val="clear" w:color="auto" w:fill="auto"/>
            <w:noWrap/>
            <w:vAlign w:val="center"/>
            <w:hideMark/>
          </w:tcPr>
          <w:p w:rsidR="00F96F38" w:rsidRPr="00F96F38" w:rsidRDefault="00F96F38" w:rsidP="00F96F38">
            <w:pPr>
              <w:spacing w:after="0" w:line="240" w:lineRule="auto"/>
              <w:jc w:val="center"/>
              <w:rPr>
                <w:rFonts w:ascii="Calibri" w:eastAsia="Times New Roman" w:hAnsi="Calibri" w:cs="Times New Roman"/>
                <w:color w:val="000000"/>
                <w:sz w:val="20"/>
                <w:szCs w:val="20"/>
              </w:rPr>
            </w:pPr>
            <w:r w:rsidRPr="00F96F38">
              <w:rPr>
                <w:rFonts w:ascii="Calibri" w:eastAsia="Times New Roman" w:hAnsi="Calibri" w:cs="Times New Roman"/>
                <w:color w:val="000000"/>
                <w:sz w:val="20"/>
                <w:szCs w:val="20"/>
              </w:rPr>
              <w:t>0.10</w:t>
            </w:r>
          </w:p>
        </w:tc>
        <w:tc>
          <w:tcPr>
            <w:tcW w:w="2866" w:type="dxa"/>
            <w:tcBorders>
              <w:top w:val="nil"/>
              <w:left w:val="nil"/>
              <w:bottom w:val="single" w:sz="8" w:space="0" w:color="auto"/>
              <w:right w:val="single" w:sz="8" w:space="0" w:color="auto"/>
            </w:tcBorders>
            <w:shd w:val="clear" w:color="auto" w:fill="auto"/>
            <w:noWrap/>
            <w:vAlign w:val="center"/>
            <w:hideMark/>
          </w:tcPr>
          <w:p w:rsidR="00F96F38" w:rsidRPr="00F96F38" w:rsidRDefault="00F96F38" w:rsidP="00F96F38">
            <w:pPr>
              <w:spacing w:after="0" w:line="240" w:lineRule="auto"/>
              <w:jc w:val="center"/>
              <w:rPr>
                <w:rFonts w:ascii="Calibri" w:eastAsia="Times New Roman" w:hAnsi="Calibri" w:cs="Times New Roman"/>
                <w:color w:val="000000"/>
                <w:sz w:val="20"/>
                <w:szCs w:val="20"/>
              </w:rPr>
            </w:pPr>
            <w:r w:rsidRPr="00F96F38">
              <w:rPr>
                <w:rFonts w:ascii="Calibri" w:eastAsia="Times New Roman" w:hAnsi="Calibri" w:cs="Times New Roman"/>
                <w:color w:val="000000"/>
                <w:sz w:val="20"/>
                <w:szCs w:val="20"/>
              </w:rPr>
              <w:t>0.09</w:t>
            </w:r>
          </w:p>
        </w:tc>
      </w:tr>
      <w:tr w:rsidR="00F96F38" w:rsidRPr="00F96F38" w:rsidTr="009A50A3">
        <w:trPr>
          <w:trHeight w:val="315"/>
          <w:jc w:val="center"/>
        </w:trPr>
        <w:tc>
          <w:tcPr>
            <w:tcW w:w="1282" w:type="dxa"/>
            <w:tcBorders>
              <w:top w:val="nil"/>
              <w:left w:val="single" w:sz="8" w:space="0" w:color="auto"/>
              <w:bottom w:val="single" w:sz="8" w:space="0" w:color="auto"/>
              <w:right w:val="single" w:sz="8" w:space="0" w:color="auto"/>
            </w:tcBorders>
            <w:shd w:val="clear" w:color="auto" w:fill="auto"/>
            <w:noWrap/>
            <w:vAlign w:val="center"/>
            <w:hideMark/>
          </w:tcPr>
          <w:p w:rsidR="00F96F38" w:rsidRPr="00F96F38" w:rsidRDefault="00F96F38" w:rsidP="00F96F38">
            <w:pPr>
              <w:spacing w:after="0" w:line="240" w:lineRule="auto"/>
              <w:jc w:val="center"/>
              <w:rPr>
                <w:rFonts w:ascii="Calibri" w:eastAsia="Times New Roman" w:hAnsi="Calibri" w:cs="Times New Roman"/>
                <w:color w:val="000000"/>
                <w:sz w:val="20"/>
                <w:szCs w:val="20"/>
              </w:rPr>
            </w:pPr>
            <w:r w:rsidRPr="00F96F38">
              <w:rPr>
                <w:rFonts w:ascii="Calibri" w:eastAsia="Times New Roman" w:hAnsi="Calibri" w:cs="Times New Roman"/>
                <w:color w:val="000000"/>
                <w:sz w:val="20"/>
                <w:szCs w:val="20"/>
              </w:rPr>
              <w:t>4-5 PM</w:t>
            </w:r>
          </w:p>
        </w:tc>
        <w:tc>
          <w:tcPr>
            <w:tcW w:w="2427" w:type="dxa"/>
            <w:tcBorders>
              <w:top w:val="nil"/>
              <w:left w:val="nil"/>
              <w:bottom w:val="single" w:sz="8" w:space="0" w:color="auto"/>
              <w:right w:val="single" w:sz="8" w:space="0" w:color="auto"/>
            </w:tcBorders>
            <w:shd w:val="clear" w:color="auto" w:fill="auto"/>
            <w:noWrap/>
            <w:vAlign w:val="center"/>
            <w:hideMark/>
          </w:tcPr>
          <w:p w:rsidR="00F96F38" w:rsidRPr="00F96F38" w:rsidRDefault="00F96F38" w:rsidP="00F96F38">
            <w:pPr>
              <w:spacing w:after="0" w:line="240" w:lineRule="auto"/>
              <w:jc w:val="center"/>
              <w:rPr>
                <w:rFonts w:ascii="Calibri" w:eastAsia="Times New Roman" w:hAnsi="Calibri" w:cs="Times New Roman"/>
                <w:color w:val="000000"/>
                <w:sz w:val="20"/>
                <w:szCs w:val="20"/>
              </w:rPr>
            </w:pPr>
            <w:r w:rsidRPr="00F96F38">
              <w:rPr>
                <w:rFonts w:ascii="Calibri" w:eastAsia="Times New Roman" w:hAnsi="Calibri" w:cs="Times New Roman"/>
                <w:color w:val="000000"/>
                <w:sz w:val="20"/>
                <w:szCs w:val="20"/>
              </w:rPr>
              <w:t>1.11</w:t>
            </w:r>
          </w:p>
        </w:tc>
        <w:tc>
          <w:tcPr>
            <w:tcW w:w="3002" w:type="dxa"/>
            <w:tcBorders>
              <w:top w:val="nil"/>
              <w:left w:val="nil"/>
              <w:bottom w:val="single" w:sz="8" w:space="0" w:color="auto"/>
              <w:right w:val="single" w:sz="8" w:space="0" w:color="auto"/>
            </w:tcBorders>
            <w:shd w:val="clear" w:color="auto" w:fill="auto"/>
            <w:noWrap/>
            <w:vAlign w:val="center"/>
            <w:hideMark/>
          </w:tcPr>
          <w:p w:rsidR="00F96F38" w:rsidRPr="00F96F38" w:rsidRDefault="00F96F38" w:rsidP="00F96F38">
            <w:pPr>
              <w:spacing w:after="0" w:line="240" w:lineRule="auto"/>
              <w:jc w:val="center"/>
              <w:rPr>
                <w:rFonts w:ascii="Calibri" w:eastAsia="Times New Roman" w:hAnsi="Calibri" w:cs="Times New Roman"/>
                <w:color w:val="000000"/>
                <w:sz w:val="20"/>
                <w:szCs w:val="20"/>
              </w:rPr>
            </w:pPr>
            <w:r w:rsidRPr="00F96F38">
              <w:rPr>
                <w:rFonts w:ascii="Calibri" w:eastAsia="Times New Roman" w:hAnsi="Calibri" w:cs="Times New Roman"/>
                <w:color w:val="000000"/>
                <w:sz w:val="20"/>
                <w:szCs w:val="20"/>
              </w:rPr>
              <w:t>0.11</w:t>
            </w:r>
          </w:p>
        </w:tc>
        <w:tc>
          <w:tcPr>
            <w:tcW w:w="2866" w:type="dxa"/>
            <w:tcBorders>
              <w:top w:val="nil"/>
              <w:left w:val="nil"/>
              <w:bottom w:val="single" w:sz="8" w:space="0" w:color="auto"/>
              <w:right w:val="single" w:sz="8" w:space="0" w:color="auto"/>
            </w:tcBorders>
            <w:shd w:val="clear" w:color="auto" w:fill="auto"/>
            <w:noWrap/>
            <w:vAlign w:val="center"/>
            <w:hideMark/>
          </w:tcPr>
          <w:p w:rsidR="00F96F38" w:rsidRPr="00F96F38" w:rsidRDefault="00F96F38" w:rsidP="00F96F38">
            <w:pPr>
              <w:spacing w:after="0" w:line="240" w:lineRule="auto"/>
              <w:jc w:val="center"/>
              <w:rPr>
                <w:rFonts w:ascii="Calibri" w:eastAsia="Times New Roman" w:hAnsi="Calibri" w:cs="Times New Roman"/>
                <w:color w:val="000000"/>
                <w:sz w:val="20"/>
                <w:szCs w:val="20"/>
              </w:rPr>
            </w:pPr>
            <w:r w:rsidRPr="00F96F38">
              <w:rPr>
                <w:rFonts w:ascii="Calibri" w:eastAsia="Times New Roman" w:hAnsi="Calibri" w:cs="Times New Roman"/>
                <w:color w:val="000000"/>
                <w:sz w:val="20"/>
                <w:szCs w:val="20"/>
              </w:rPr>
              <w:t>0.10</w:t>
            </w:r>
          </w:p>
        </w:tc>
      </w:tr>
      <w:tr w:rsidR="00F96F38" w:rsidRPr="00F96F38" w:rsidTr="009A50A3">
        <w:trPr>
          <w:trHeight w:val="315"/>
          <w:jc w:val="center"/>
        </w:trPr>
        <w:tc>
          <w:tcPr>
            <w:tcW w:w="1282" w:type="dxa"/>
            <w:tcBorders>
              <w:top w:val="nil"/>
              <w:left w:val="single" w:sz="8" w:space="0" w:color="auto"/>
              <w:bottom w:val="single" w:sz="8" w:space="0" w:color="auto"/>
              <w:right w:val="single" w:sz="8" w:space="0" w:color="auto"/>
            </w:tcBorders>
            <w:shd w:val="clear" w:color="auto" w:fill="auto"/>
            <w:noWrap/>
            <w:vAlign w:val="center"/>
            <w:hideMark/>
          </w:tcPr>
          <w:p w:rsidR="00F96F38" w:rsidRPr="00F96F38" w:rsidRDefault="00F96F38" w:rsidP="00F96F38">
            <w:pPr>
              <w:spacing w:after="0" w:line="240" w:lineRule="auto"/>
              <w:jc w:val="center"/>
              <w:rPr>
                <w:rFonts w:ascii="Calibri" w:eastAsia="Times New Roman" w:hAnsi="Calibri" w:cs="Times New Roman"/>
                <w:color w:val="000000"/>
                <w:sz w:val="20"/>
                <w:szCs w:val="20"/>
              </w:rPr>
            </w:pPr>
            <w:r w:rsidRPr="00F96F38">
              <w:rPr>
                <w:rFonts w:ascii="Calibri" w:eastAsia="Times New Roman" w:hAnsi="Calibri" w:cs="Times New Roman"/>
                <w:color w:val="000000"/>
                <w:sz w:val="20"/>
                <w:szCs w:val="20"/>
              </w:rPr>
              <w:t>5-6 PM</w:t>
            </w:r>
          </w:p>
        </w:tc>
        <w:tc>
          <w:tcPr>
            <w:tcW w:w="2427" w:type="dxa"/>
            <w:tcBorders>
              <w:top w:val="nil"/>
              <w:left w:val="nil"/>
              <w:bottom w:val="single" w:sz="8" w:space="0" w:color="auto"/>
              <w:right w:val="single" w:sz="8" w:space="0" w:color="auto"/>
            </w:tcBorders>
            <w:shd w:val="clear" w:color="auto" w:fill="auto"/>
            <w:noWrap/>
            <w:vAlign w:val="center"/>
            <w:hideMark/>
          </w:tcPr>
          <w:p w:rsidR="00F96F38" w:rsidRPr="00F96F38" w:rsidRDefault="00F96F38" w:rsidP="00F96F38">
            <w:pPr>
              <w:spacing w:after="0" w:line="240" w:lineRule="auto"/>
              <w:jc w:val="center"/>
              <w:rPr>
                <w:rFonts w:ascii="Calibri" w:eastAsia="Times New Roman" w:hAnsi="Calibri" w:cs="Times New Roman"/>
                <w:color w:val="000000"/>
                <w:sz w:val="20"/>
                <w:szCs w:val="20"/>
              </w:rPr>
            </w:pPr>
            <w:r w:rsidRPr="00F96F38">
              <w:rPr>
                <w:rFonts w:ascii="Calibri" w:eastAsia="Times New Roman" w:hAnsi="Calibri" w:cs="Times New Roman"/>
                <w:color w:val="000000"/>
                <w:sz w:val="20"/>
                <w:szCs w:val="20"/>
              </w:rPr>
              <w:t>1.06</w:t>
            </w:r>
          </w:p>
        </w:tc>
        <w:tc>
          <w:tcPr>
            <w:tcW w:w="3002" w:type="dxa"/>
            <w:tcBorders>
              <w:top w:val="nil"/>
              <w:left w:val="nil"/>
              <w:bottom w:val="single" w:sz="8" w:space="0" w:color="auto"/>
              <w:right w:val="single" w:sz="8" w:space="0" w:color="auto"/>
            </w:tcBorders>
            <w:shd w:val="clear" w:color="auto" w:fill="auto"/>
            <w:noWrap/>
            <w:vAlign w:val="center"/>
            <w:hideMark/>
          </w:tcPr>
          <w:p w:rsidR="00F96F38" w:rsidRPr="00F96F38" w:rsidRDefault="00F96F38" w:rsidP="00F96F38">
            <w:pPr>
              <w:spacing w:after="0" w:line="240" w:lineRule="auto"/>
              <w:jc w:val="center"/>
              <w:rPr>
                <w:rFonts w:ascii="Calibri" w:eastAsia="Times New Roman" w:hAnsi="Calibri" w:cs="Times New Roman"/>
                <w:color w:val="000000"/>
                <w:sz w:val="20"/>
                <w:szCs w:val="20"/>
              </w:rPr>
            </w:pPr>
            <w:r w:rsidRPr="00F96F38">
              <w:rPr>
                <w:rFonts w:ascii="Calibri" w:eastAsia="Times New Roman" w:hAnsi="Calibri" w:cs="Times New Roman"/>
                <w:color w:val="000000"/>
                <w:sz w:val="20"/>
                <w:szCs w:val="20"/>
              </w:rPr>
              <w:t>0.11</w:t>
            </w:r>
          </w:p>
        </w:tc>
        <w:tc>
          <w:tcPr>
            <w:tcW w:w="2866" w:type="dxa"/>
            <w:tcBorders>
              <w:top w:val="nil"/>
              <w:left w:val="nil"/>
              <w:bottom w:val="single" w:sz="8" w:space="0" w:color="auto"/>
              <w:right w:val="single" w:sz="8" w:space="0" w:color="auto"/>
            </w:tcBorders>
            <w:shd w:val="clear" w:color="auto" w:fill="auto"/>
            <w:noWrap/>
            <w:vAlign w:val="center"/>
            <w:hideMark/>
          </w:tcPr>
          <w:p w:rsidR="00F96F38" w:rsidRPr="00F96F38" w:rsidRDefault="00F96F38" w:rsidP="00F96F38">
            <w:pPr>
              <w:spacing w:after="0" w:line="240" w:lineRule="auto"/>
              <w:jc w:val="center"/>
              <w:rPr>
                <w:rFonts w:ascii="Calibri" w:eastAsia="Times New Roman" w:hAnsi="Calibri" w:cs="Times New Roman"/>
                <w:color w:val="000000"/>
                <w:sz w:val="20"/>
                <w:szCs w:val="20"/>
              </w:rPr>
            </w:pPr>
            <w:r w:rsidRPr="00F96F38">
              <w:rPr>
                <w:rFonts w:ascii="Calibri" w:eastAsia="Times New Roman" w:hAnsi="Calibri" w:cs="Times New Roman"/>
                <w:color w:val="000000"/>
                <w:sz w:val="20"/>
                <w:szCs w:val="20"/>
              </w:rPr>
              <w:t>0.10</w:t>
            </w:r>
          </w:p>
        </w:tc>
      </w:tr>
      <w:tr w:rsidR="00F96F38" w:rsidRPr="00F96F38" w:rsidTr="009A50A3">
        <w:trPr>
          <w:gridAfter w:val="2"/>
          <w:wAfter w:w="5868" w:type="dxa"/>
          <w:trHeight w:val="300"/>
          <w:jc w:val="center"/>
        </w:trPr>
        <w:tc>
          <w:tcPr>
            <w:tcW w:w="3709" w:type="dxa"/>
            <w:gridSpan w:val="2"/>
            <w:tcBorders>
              <w:top w:val="single" w:sz="8" w:space="0" w:color="auto"/>
              <w:left w:val="nil"/>
              <w:bottom w:val="nil"/>
              <w:right w:val="nil"/>
            </w:tcBorders>
            <w:shd w:val="clear" w:color="auto" w:fill="auto"/>
            <w:noWrap/>
            <w:vAlign w:val="bottom"/>
            <w:hideMark/>
          </w:tcPr>
          <w:p w:rsidR="00F96F38" w:rsidRPr="00F96F38" w:rsidRDefault="00F96F38" w:rsidP="00F96F38">
            <w:pPr>
              <w:spacing w:after="0" w:line="240" w:lineRule="auto"/>
              <w:rPr>
                <w:rFonts w:ascii="Franklin Gothic Book" w:eastAsia="Times New Roman" w:hAnsi="Franklin Gothic Book" w:cs="Times New Roman"/>
                <w:color w:val="000000"/>
                <w:sz w:val="18"/>
                <w:szCs w:val="18"/>
              </w:rPr>
            </w:pPr>
            <w:r w:rsidRPr="00F96F38">
              <w:rPr>
                <w:rFonts w:ascii="Franklin Gothic Book" w:eastAsia="Times New Roman" w:hAnsi="Franklin Gothic Book" w:cs="Times New Roman"/>
                <w:color w:val="000000"/>
                <w:sz w:val="18"/>
                <w:szCs w:val="18"/>
              </w:rPr>
              <w:t>*Multiyear Dataset from 2010-2015</w:t>
            </w:r>
          </w:p>
        </w:tc>
      </w:tr>
    </w:tbl>
    <w:p w:rsidR="000B462B" w:rsidRPr="007E7F38" w:rsidRDefault="000B462B" w:rsidP="000B462B">
      <w:pPr>
        <w:pStyle w:val="BodyParaAfterTableFigure"/>
        <w:rPr>
          <w:rFonts w:asciiTheme="minorHAnsi" w:hAnsiTheme="minorHAnsi"/>
        </w:rPr>
      </w:pPr>
      <w:r w:rsidRPr="007E7F38">
        <w:rPr>
          <w:rFonts w:asciiTheme="minorHAnsi" w:hAnsiTheme="minorHAnsi"/>
        </w:rPr>
        <w:t>This method constrains the relative size of event impacts across different hours to be the same for each event</w:t>
      </w:r>
      <w:r w:rsidR="00F4688A" w:rsidRPr="007E7F38">
        <w:rPr>
          <w:rFonts w:asciiTheme="minorHAnsi" w:hAnsiTheme="minorHAnsi"/>
        </w:rPr>
        <w:t xml:space="preserve">. </w:t>
      </w:r>
      <w:r w:rsidRPr="007E7F38">
        <w:rPr>
          <w:rFonts w:asciiTheme="minorHAnsi" w:hAnsiTheme="minorHAnsi"/>
        </w:rPr>
        <w:t>Event impacts vary with weather, as usual, but in this model the ratio of the impact at 4 PM to the impact at 5 PM, for example, is always the same</w:t>
      </w:r>
      <w:r w:rsidR="00F4688A" w:rsidRPr="007E7F38">
        <w:rPr>
          <w:rFonts w:asciiTheme="minorHAnsi" w:hAnsiTheme="minorHAnsi"/>
        </w:rPr>
        <w:t xml:space="preserve">. </w:t>
      </w:r>
      <w:r w:rsidRPr="007E7F38">
        <w:rPr>
          <w:rFonts w:asciiTheme="minorHAnsi" w:hAnsiTheme="minorHAnsi"/>
        </w:rPr>
        <w:t>A separate ex ante model could be used for each event hour</w:t>
      </w:r>
      <w:r w:rsidR="00F4688A" w:rsidRPr="007E7F38">
        <w:rPr>
          <w:rFonts w:asciiTheme="minorHAnsi" w:hAnsiTheme="minorHAnsi"/>
        </w:rPr>
        <w:t xml:space="preserve">. </w:t>
      </w:r>
      <w:r w:rsidRPr="007E7F38">
        <w:rPr>
          <w:rFonts w:asciiTheme="minorHAnsi" w:hAnsiTheme="minorHAnsi"/>
        </w:rPr>
        <w:t>Such a strategy would have the virtue of</w:t>
      </w:r>
      <w:r w:rsidR="00D00E14" w:rsidRPr="007E7F38">
        <w:rPr>
          <w:rFonts w:asciiTheme="minorHAnsi" w:hAnsiTheme="minorHAnsi"/>
        </w:rPr>
        <w:t> </w:t>
      </w:r>
      <w:r w:rsidRPr="007E7F38">
        <w:rPr>
          <w:rFonts w:asciiTheme="minorHAnsi" w:hAnsiTheme="minorHAnsi"/>
        </w:rPr>
        <w:t>independently identifying the effect of weather on event impacts at different times of day</w:t>
      </w:r>
      <w:r w:rsidR="00F4688A" w:rsidRPr="007E7F38">
        <w:rPr>
          <w:rFonts w:asciiTheme="minorHAnsi" w:hAnsiTheme="minorHAnsi"/>
        </w:rPr>
        <w:t xml:space="preserve">. </w:t>
      </w:r>
      <w:r w:rsidRPr="007E7F38">
        <w:rPr>
          <w:rFonts w:asciiTheme="minorHAnsi" w:hAnsiTheme="minorHAnsi"/>
        </w:rPr>
        <w:t>However, when there are only a moderate number of events and, for some hours, many fewer events than for other hours, that strategy risks fitting spurious trends</w:t>
      </w:r>
      <w:r w:rsidR="009F3722">
        <w:rPr>
          <w:rFonts w:asciiTheme="minorHAnsi" w:hAnsiTheme="minorHAnsi"/>
        </w:rPr>
        <w:t> </w:t>
      </w:r>
      <w:r w:rsidRPr="007E7F38">
        <w:rPr>
          <w:rFonts w:asciiTheme="minorHAnsi" w:hAnsiTheme="minorHAnsi"/>
        </w:rPr>
        <w:t>to individual hours or trends across hours that conflict with one another</w:t>
      </w:r>
      <w:r w:rsidR="00F4688A" w:rsidRPr="007E7F38">
        <w:rPr>
          <w:rFonts w:asciiTheme="minorHAnsi" w:hAnsiTheme="minorHAnsi"/>
        </w:rPr>
        <w:t xml:space="preserve">. </w:t>
      </w:r>
      <w:r w:rsidRPr="007E7F38">
        <w:rPr>
          <w:rFonts w:asciiTheme="minorHAnsi" w:hAnsiTheme="minorHAnsi"/>
        </w:rPr>
        <w:t>Given the highly auto</w:t>
      </w:r>
      <w:r w:rsidR="009F3722">
        <w:rPr>
          <w:rFonts w:asciiTheme="minorHAnsi" w:hAnsiTheme="minorHAnsi"/>
        </w:rPr>
        <w:noBreakHyphen/>
      </w:r>
      <w:r w:rsidRPr="007E7F38">
        <w:rPr>
          <w:rFonts w:asciiTheme="minorHAnsi" w:hAnsiTheme="minorHAnsi"/>
        </w:rPr>
        <w:t>correlated nature of</w:t>
      </w:r>
      <w:r w:rsidR="00D00E14" w:rsidRPr="007E7F38">
        <w:rPr>
          <w:rFonts w:asciiTheme="minorHAnsi" w:hAnsiTheme="minorHAnsi"/>
        </w:rPr>
        <w:t> </w:t>
      </w:r>
      <w:r w:rsidRPr="007E7F38">
        <w:rPr>
          <w:rFonts w:asciiTheme="minorHAnsi" w:hAnsiTheme="minorHAnsi"/>
        </w:rPr>
        <w:t>the</w:t>
      </w:r>
      <w:r w:rsidR="00937C77" w:rsidRPr="007E7F38">
        <w:rPr>
          <w:rFonts w:asciiTheme="minorHAnsi" w:hAnsiTheme="minorHAnsi"/>
        </w:rPr>
        <w:t> </w:t>
      </w:r>
      <w:r w:rsidRPr="007E7F38">
        <w:rPr>
          <w:rFonts w:asciiTheme="minorHAnsi" w:hAnsiTheme="minorHAnsi"/>
        </w:rPr>
        <w:t>data, the differential impact of weather on different event hours is</w:t>
      </w:r>
      <w:r w:rsidR="009F3722">
        <w:rPr>
          <w:rFonts w:asciiTheme="minorHAnsi" w:hAnsiTheme="minorHAnsi"/>
        </w:rPr>
        <w:t> </w:t>
      </w:r>
      <w:r w:rsidRPr="007E7F38">
        <w:rPr>
          <w:rFonts w:asciiTheme="minorHAnsi" w:hAnsiTheme="minorHAnsi"/>
        </w:rPr>
        <w:t>likely</w:t>
      </w:r>
      <w:r w:rsidR="009F3722">
        <w:rPr>
          <w:rFonts w:asciiTheme="minorHAnsi" w:hAnsiTheme="minorHAnsi"/>
        </w:rPr>
        <w:t> </w:t>
      </w:r>
      <w:r w:rsidRPr="007E7F38">
        <w:rPr>
          <w:rFonts w:asciiTheme="minorHAnsi" w:hAnsiTheme="minorHAnsi"/>
        </w:rPr>
        <w:t>to be difficult to</w:t>
      </w:r>
      <w:r w:rsidR="00D00E14" w:rsidRPr="007E7F38">
        <w:rPr>
          <w:rFonts w:asciiTheme="minorHAnsi" w:hAnsiTheme="minorHAnsi"/>
        </w:rPr>
        <w:t> </w:t>
      </w:r>
      <w:r w:rsidRPr="007E7F38">
        <w:rPr>
          <w:rFonts w:asciiTheme="minorHAnsi" w:hAnsiTheme="minorHAnsi"/>
        </w:rPr>
        <w:t>measure compared with the primary effect of temperature on average event</w:t>
      </w:r>
      <w:r w:rsidR="009F3722">
        <w:rPr>
          <w:rFonts w:asciiTheme="minorHAnsi" w:hAnsiTheme="minorHAnsi"/>
        </w:rPr>
        <w:t> </w:t>
      </w:r>
      <w:r w:rsidRPr="007E7F38">
        <w:rPr>
          <w:rFonts w:asciiTheme="minorHAnsi" w:hAnsiTheme="minorHAnsi"/>
        </w:rPr>
        <w:t>impacts</w:t>
      </w:r>
      <w:r w:rsidR="00F4688A" w:rsidRPr="007E7F38">
        <w:rPr>
          <w:rFonts w:asciiTheme="minorHAnsi" w:hAnsiTheme="minorHAnsi"/>
        </w:rPr>
        <w:t xml:space="preserve">. </w:t>
      </w:r>
    </w:p>
    <w:p w:rsidR="000B462B" w:rsidRPr="007E7F38" w:rsidRDefault="000B462B" w:rsidP="000B462B">
      <w:pPr>
        <w:pStyle w:val="BodyBeforeBullet"/>
        <w:rPr>
          <w:rFonts w:asciiTheme="minorHAnsi" w:hAnsiTheme="minorHAnsi"/>
        </w:rPr>
      </w:pPr>
      <w:r w:rsidRPr="007E7F38">
        <w:rPr>
          <w:rFonts w:asciiTheme="minorHAnsi" w:hAnsiTheme="minorHAnsi"/>
        </w:rPr>
        <w:t>As discussed above, average ex ante load impacts were estimated directly based on ex post impacts</w:t>
      </w:r>
      <w:r w:rsidR="00F4688A" w:rsidRPr="007E7F38">
        <w:rPr>
          <w:rFonts w:asciiTheme="minorHAnsi" w:hAnsiTheme="minorHAnsi"/>
        </w:rPr>
        <w:t xml:space="preserve">. </w:t>
      </w:r>
      <w:r w:rsidRPr="007E7F38">
        <w:rPr>
          <w:rFonts w:asciiTheme="minorHAnsi" w:hAnsiTheme="minorHAnsi"/>
        </w:rPr>
        <w:t>However, the CPUC Load Impact Protocols require that ex ante reference loads also be estimated even though they may not always be necessary for load impact estimation, as is true here</w:t>
      </w:r>
      <w:r w:rsidR="00F4688A" w:rsidRPr="007E7F38">
        <w:rPr>
          <w:rFonts w:asciiTheme="minorHAnsi" w:hAnsiTheme="minorHAnsi"/>
        </w:rPr>
        <w:t xml:space="preserve">. </w:t>
      </w:r>
      <w:r w:rsidRPr="007E7F38">
        <w:rPr>
          <w:rFonts w:asciiTheme="minorHAnsi" w:hAnsiTheme="minorHAnsi"/>
        </w:rPr>
        <w:t xml:space="preserve">To meet this requirement, reference loads were estimated in a manner </w:t>
      </w:r>
      <w:r w:rsidR="00E64CDE" w:rsidRPr="007E7F38">
        <w:rPr>
          <w:rFonts w:asciiTheme="minorHAnsi" w:hAnsiTheme="minorHAnsi"/>
        </w:rPr>
        <w:t xml:space="preserve">similar </w:t>
      </w:r>
      <w:r w:rsidRPr="007E7F38">
        <w:rPr>
          <w:rFonts w:asciiTheme="minorHAnsi" w:hAnsiTheme="minorHAnsi"/>
        </w:rPr>
        <w:t>to the approach used for ex ante impact estimation</w:t>
      </w:r>
      <w:r w:rsidR="00F4688A" w:rsidRPr="007E7F38">
        <w:rPr>
          <w:rFonts w:asciiTheme="minorHAnsi" w:hAnsiTheme="minorHAnsi"/>
        </w:rPr>
        <w:t xml:space="preserve">. </w:t>
      </w:r>
      <w:r w:rsidRPr="007E7F38">
        <w:rPr>
          <w:rFonts w:asciiTheme="minorHAnsi" w:hAnsiTheme="minorHAnsi"/>
        </w:rPr>
        <w:t>Models for estimating reference loads were estimated separately by customer type and cycling strategy</w:t>
      </w:r>
      <w:r w:rsidR="00F4688A" w:rsidRPr="007E7F38">
        <w:rPr>
          <w:rFonts w:asciiTheme="minorHAnsi" w:hAnsiTheme="minorHAnsi"/>
        </w:rPr>
        <w:t xml:space="preserve">. </w:t>
      </w:r>
      <w:r w:rsidRPr="007E7F38">
        <w:rPr>
          <w:rFonts w:asciiTheme="minorHAnsi" w:hAnsiTheme="minorHAnsi"/>
        </w:rPr>
        <w:t>The following steps were used:</w:t>
      </w:r>
    </w:p>
    <w:p w:rsidR="000B462B" w:rsidRPr="007E7F38" w:rsidRDefault="000B462B" w:rsidP="00D00E14">
      <w:pPr>
        <w:pStyle w:val="Bullets"/>
        <w:rPr>
          <w:rFonts w:asciiTheme="minorHAnsi" w:hAnsiTheme="minorHAnsi"/>
        </w:rPr>
      </w:pPr>
      <w:r w:rsidRPr="007E7F38">
        <w:rPr>
          <w:rFonts w:asciiTheme="minorHAnsi" w:hAnsiTheme="minorHAnsi"/>
        </w:rPr>
        <w:t>Average contr</w:t>
      </w:r>
      <w:r w:rsidR="00E64CDE" w:rsidRPr="007E7F38">
        <w:rPr>
          <w:rFonts w:asciiTheme="minorHAnsi" w:hAnsiTheme="minorHAnsi"/>
        </w:rPr>
        <w:t xml:space="preserve">ol group usage during the </w:t>
      </w:r>
      <w:r w:rsidR="007E7F38" w:rsidRPr="007E7F38">
        <w:rPr>
          <w:rFonts w:asciiTheme="minorHAnsi" w:hAnsiTheme="minorHAnsi"/>
        </w:rPr>
        <w:t>3</w:t>
      </w:r>
      <w:r w:rsidR="00E64CDE" w:rsidRPr="007E7F38">
        <w:rPr>
          <w:rFonts w:asciiTheme="minorHAnsi" w:hAnsiTheme="minorHAnsi"/>
        </w:rPr>
        <w:t xml:space="preserve"> to 5 PM time period on 2011</w:t>
      </w:r>
      <w:r w:rsidR="00937C77" w:rsidRPr="007E7F38">
        <w:rPr>
          <w:rFonts w:asciiTheme="minorHAnsi" w:hAnsiTheme="minorHAnsi"/>
        </w:rPr>
        <w:t>–</w:t>
      </w:r>
      <w:r w:rsidR="007E7F38" w:rsidRPr="007E7F38">
        <w:rPr>
          <w:rFonts w:asciiTheme="minorHAnsi" w:hAnsiTheme="minorHAnsi"/>
        </w:rPr>
        <w:t>2015</w:t>
      </w:r>
      <w:r w:rsidR="00E64CDE" w:rsidRPr="007E7F38">
        <w:rPr>
          <w:rStyle w:val="FootnoteReference"/>
          <w:rFonts w:asciiTheme="minorHAnsi" w:hAnsiTheme="minorHAnsi"/>
        </w:rPr>
        <w:footnoteReference w:id="7"/>
      </w:r>
      <w:r w:rsidRPr="007E7F38">
        <w:rPr>
          <w:rFonts w:asciiTheme="minorHAnsi" w:hAnsiTheme="minorHAnsi"/>
        </w:rPr>
        <w:t xml:space="preserve"> event days was modeled as a function of mean17;</w:t>
      </w:r>
    </w:p>
    <w:p w:rsidR="000B462B" w:rsidRPr="007E7F38" w:rsidRDefault="000B462B" w:rsidP="00D00E14">
      <w:pPr>
        <w:pStyle w:val="Bullets"/>
        <w:rPr>
          <w:rFonts w:asciiTheme="minorHAnsi" w:hAnsiTheme="minorHAnsi"/>
        </w:rPr>
      </w:pPr>
      <w:r w:rsidRPr="007E7F38">
        <w:rPr>
          <w:rFonts w:asciiTheme="minorHAnsi" w:hAnsiTheme="minorHAnsi"/>
        </w:rPr>
        <w:t>The parameters from this regression were used</w:t>
      </w:r>
      <w:r w:rsidR="007E7F38" w:rsidRPr="007E7F38">
        <w:rPr>
          <w:rFonts w:asciiTheme="minorHAnsi" w:hAnsiTheme="minorHAnsi"/>
        </w:rPr>
        <w:t xml:space="preserve"> to predict average usage from 3</w:t>
      </w:r>
      <w:r w:rsidRPr="007E7F38">
        <w:rPr>
          <w:rFonts w:asciiTheme="minorHAnsi" w:hAnsiTheme="minorHAnsi"/>
        </w:rPr>
        <w:t xml:space="preserve"> to </w:t>
      </w:r>
      <w:r w:rsidR="006551A0" w:rsidRPr="007E7F38">
        <w:rPr>
          <w:rFonts w:asciiTheme="minorHAnsi" w:hAnsiTheme="minorHAnsi"/>
        </w:rPr>
        <w:t>5</w:t>
      </w:r>
      <w:r w:rsidRPr="007E7F38">
        <w:rPr>
          <w:rFonts w:asciiTheme="minorHAnsi" w:hAnsiTheme="minorHAnsi"/>
        </w:rPr>
        <w:t xml:space="preserve"> PM under ex ante weather conditions;</w:t>
      </w:r>
    </w:p>
    <w:p w:rsidR="000B462B" w:rsidRPr="007E7F38" w:rsidRDefault="000B462B" w:rsidP="00D00E14">
      <w:pPr>
        <w:pStyle w:val="Bullets"/>
        <w:rPr>
          <w:rFonts w:asciiTheme="minorHAnsi" w:hAnsiTheme="minorHAnsi"/>
        </w:rPr>
      </w:pPr>
      <w:r w:rsidRPr="007E7F38">
        <w:rPr>
          <w:rFonts w:asciiTheme="minorHAnsi" w:hAnsiTheme="minorHAnsi"/>
        </w:rPr>
        <w:t xml:space="preserve">A ratio between each ex </w:t>
      </w:r>
      <w:r w:rsidR="007E7F38" w:rsidRPr="007E7F38">
        <w:rPr>
          <w:rFonts w:asciiTheme="minorHAnsi" w:hAnsiTheme="minorHAnsi"/>
        </w:rPr>
        <w:t>ante prediction and average 2014</w:t>
      </w:r>
      <w:r w:rsidRPr="007E7F38">
        <w:rPr>
          <w:rFonts w:asciiTheme="minorHAnsi" w:hAnsiTheme="minorHAnsi"/>
        </w:rPr>
        <w:t xml:space="preserve"> control group usage from</w:t>
      </w:r>
      <w:r w:rsidR="00E64CDE" w:rsidRPr="007E7F38">
        <w:rPr>
          <w:rFonts w:asciiTheme="minorHAnsi" w:hAnsiTheme="minorHAnsi"/>
        </w:rPr>
        <w:t xml:space="preserve"> </w:t>
      </w:r>
      <w:r w:rsidRPr="007E7F38">
        <w:rPr>
          <w:rFonts w:asciiTheme="minorHAnsi" w:hAnsiTheme="minorHAnsi"/>
        </w:rPr>
        <w:t xml:space="preserve">2 to </w:t>
      </w:r>
      <w:r w:rsidR="00E64CDE" w:rsidRPr="007E7F38">
        <w:rPr>
          <w:rFonts w:asciiTheme="minorHAnsi" w:hAnsiTheme="minorHAnsi"/>
        </w:rPr>
        <w:t>5</w:t>
      </w:r>
      <w:r w:rsidRPr="007E7F38">
        <w:rPr>
          <w:rFonts w:asciiTheme="minorHAnsi" w:hAnsiTheme="minorHAnsi"/>
        </w:rPr>
        <w:t xml:space="preserve"> PM across all days was calculated; and</w:t>
      </w:r>
    </w:p>
    <w:p w:rsidR="000B462B" w:rsidRPr="007E7F38" w:rsidRDefault="000B462B" w:rsidP="00D00E14">
      <w:pPr>
        <w:pStyle w:val="BulletLast"/>
        <w:rPr>
          <w:rFonts w:asciiTheme="minorHAnsi" w:hAnsiTheme="minorHAnsi"/>
        </w:rPr>
      </w:pPr>
      <w:r w:rsidRPr="007E7F38">
        <w:rPr>
          <w:rFonts w:asciiTheme="minorHAnsi" w:hAnsiTheme="minorHAnsi"/>
        </w:rPr>
        <w:t>Average control group load pro</w:t>
      </w:r>
      <w:r w:rsidR="00E64CDE" w:rsidRPr="007E7F38">
        <w:rPr>
          <w:rFonts w:asciiTheme="minorHAnsi" w:hAnsiTheme="minorHAnsi"/>
        </w:rPr>
        <w:t xml:space="preserve">files for the entire average </w:t>
      </w:r>
      <w:r w:rsidRPr="007E7F38">
        <w:rPr>
          <w:rFonts w:asciiTheme="minorHAnsi" w:hAnsiTheme="minorHAnsi"/>
        </w:rPr>
        <w:t xml:space="preserve">event day </w:t>
      </w:r>
      <w:r w:rsidR="00E64CDE" w:rsidRPr="007E7F38">
        <w:rPr>
          <w:rFonts w:asciiTheme="minorHAnsi" w:hAnsiTheme="minorHAnsi"/>
        </w:rPr>
        <w:t>2011</w:t>
      </w:r>
      <w:r w:rsidR="00937C77" w:rsidRPr="007E7F38">
        <w:rPr>
          <w:rFonts w:asciiTheme="minorHAnsi" w:hAnsiTheme="minorHAnsi"/>
        </w:rPr>
        <w:t>–</w:t>
      </w:r>
      <w:r w:rsidR="007E7F38" w:rsidRPr="007E7F38">
        <w:rPr>
          <w:rFonts w:asciiTheme="minorHAnsi" w:hAnsiTheme="minorHAnsi"/>
        </w:rPr>
        <w:t>2015</w:t>
      </w:r>
      <w:r w:rsidR="00E64CDE" w:rsidRPr="007E7F38">
        <w:rPr>
          <w:rFonts w:asciiTheme="minorHAnsi" w:hAnsiTheme="minorHAnsi"/>
        </w:rPr>
        <w:t xml:space="preserve"> </w:t>
      </w:r>
      <w:r w:rsidRPr="007E7F38">
        <w:rPr>
          <w:rFonts w:asciiTheme="minorHAnsi" w:hAnsiTheme="minorHAnsi"/>
        </w:rPr>
        <w:t>were adjusted by the ratio specific to each set of ex ante weather conditions to produce the final ex ante reference loads.</w:t>
      </w:r>
    </w:p>
    <w:p w:rsidR="000B462B" w:rsidRPr="007E7F38" w:rsidRDefault="000B462B" w:rsidP="00155E98">
      <w:pPr>
        <w:pStyle w:val="BodyBeforeBullet"/>
        <w:rPr>
          <w:rFonts w:asciiTheme="minorHAnsi" w:hAnsiTheme="minorHAnsi"/>
        </w:rPr>
      </w:pPr>
      <w:r w:rsidRPr="007E7F38">
        <w:rPr>
          <w:rFonts w:asciiTheme="minorHAnsi" w:hAnsiTheme="minorHAnsi"/>
        </w:rPr>
        <w:t>Finally, estimates of the ex ante snapback effect were d</w:t>
      </w:r>
      <w:r w:rsidR="006551A0" w:rsidRPr="007E7F38">
        <w:rPr>
          <w:rFonts w:asciiTheme="minorHAnsi" w:hAnsiTheme="minorHAnsi"/>
        </w:rPr>
        <w:t>eveloped</w:t>
      </w:r>
      <w:r w:rsidRPr="007E7F38">
        <w:rPr>
          <w:rFonts w:asciiTheme="minorHAnsi" w:hAnsiTheme="minorHAnsi"/>
        </w:rPr>
        <w:t xml:space="preserve"> in a similar manner</w:t>
      </w:r>
      <w:r w:rsidR="00F4688A" w:rsidRPr="007E7F38">
        <w:rPr>
          <w:rFonts w:asciiTheme="minorHAnsi" w:hAnsiTheme="minorHAnsi"/>
        </w:rPr>
        <w:t xml:space="preserve">. </w:t>
      </w:r>
      <w:r w:rsidRPr="007E7F38">
        <w:rPr>
          <w:rFonts w:asciiTheme="minorHAnsi" w:hAnsiTheme="minorHAnsi"/>
        </w:rPr>
        <w:t>Snapback refers</w:t>
      </w:r>
      <w:r w:rsidR="009F3722">
        <w:rPr>
          <w:rFonts w:asciiTheme="minorHAnsi" w:hAnsiTheme="minorHAnsi"/>
        </w:rPr>
        <w:t> </w:t>
      </w:r>
      <w:r w:rsidRPr="007E7F38">
        <w:rPr>
          <w:rFonts w:asciiTheme="minorHAnsi" w:hAnsiTheme="minorHAnsi"/>
        </w:rPr>
        <w:t>to</w:t>
      </w:r>
      <w:r w:rsidR="009F3722">
        <w:rPr>
          <w:rFonts w:asciiTheme="minorHAnsi" w:hAnsiTheme="minorHAnsi"/>
        </w:rPr>
        <w:t> </w:t>
      </w:r>
      <w:r w:rsidRPr="007E7F38">
        <w:rPr>
          <w:rFonts w:asciiTheme="minorHAnsi" w:hAnsiTheme="minorHAnsi"/>
        </w:rPr>
        <w:t>the increase in load following termination of a load control event as a result of the increased temperature that occurs in buildings when air conditioning is cycled</w:t>
      </w:r>
      <w:r w:rsidR="00F4688A" w:rsidRPr="007E7F38">
        <w:rPr>
          <w:rFonts w:asciiTheme="minorHAnsi" w:hAnsiTheme="minorHAnsi"/>
        </w:rPr>
        <w:t xml:space="preserve">. </w:t>
      </w:r>
      <w:r w:rsidRPr="007E7F38">
        <w:rPr>
          <w:rFonts w:asciiTheme="minorHAnsi" w:hAnsiTheme="minorHAnsi"/>
        </w:rPr>
        <w:t xml:space="preserve">Like load impacts and reference loads, snapback for </w:t>
      </w:r>
      <w:proofErr w:type="gramStart"/>
      <w:r w:rsidRPr="007E7F38">
        <w:rPr>
          <w:rFonts w:asciiTheme="minorHAnsi" w:hAnsiTheme="minorHAnsi"/>
        </w:rPr>
        <w:t>residential</w:t>
      </w:r>
      <w:r w:rsidR="00487F88" w:rsidRPr="007E7F38">
        <w:rPr>
          <w:rFonts w:asciiTheme="minorHAnsi" w:hAnsiTheme="minorHAnsi"/>
        </w:rPr>
        <w:t xml:space="preserve"> </w:t>
      </w:r>
      <w:r w:rsidRPr="007E7F38">
        <w:rPr>
          <w:rFonts w:asciiTheme="minorHAnsi" w:hAnsiTheme="minorHAnsi"/>
        </w:rPr>
        <w:t>customers was</w:t>
      </w:r>
      <w:proofErr w:type="gramEnd"/>
      <w:r w:rsidRPr="007E7F38">
        <w:rPr>
          <w:rFonts w:asciiTheme="minorHAnsi" w:hAnsiTheme="minorHAnsi"/>
        </w:rPr>
        <w:t xml:space="preserve"> calculated by cycling strategy</w:t>
      </w:r>
      <w:r w:rsidR="00F4688A" w:rsidRPr="007E7F38">
        <w:rPr>
          <w:rFonts w:asciiTheme="minorHAnsi" w:hAnsiTheme="minorHAnsi"/>
        </w:rPr>
        <w:t xml:space="preserve">. </w:t>
      </w:r>
      <w:r w:rsidRPr="007E7F38">
        <w:rPr>
          <w:rFonts w:asciiTheme="minorHAnsi" w:hAnsiTheme="minorHAnsi"/>
        </w:rPr>
        <w:t>The calculation consisted of</w:t>
      </w:r>
      <w:r w:rsidR="009F3722">
        <w:rPr>
          <w:rFonts w:asciiTheme="minorHAnsi" w:hAnsiTheme="minorHAnsi"/>
        </w:rPr>
        <w:t> </w:t>
      </w:r>
      <w:r w:rsidRPr="007E7F38">
        <w:rPr>
          <w:rFonts w:asciiTheme="minorHAnsi" w:hAnsiTheme="minorHAnsi"/>
        </w:rPr>
        <w:t>the following steps:</w:t>
      </w:r>
    </w:p>
    <w:p w:rsidR="000B462B" w:rsidRPr="007E7F38" w:rsidRDefault="000B462B" w:rsidP="00D00E14">
      <w:pPr>
        <w:pStyle w:val="Bullets"/>
        <w:numPr>
          <w:ilvl w:val="0"/>
          <w:numId w:val="7"/>
        </w:numPr>
        <w:rPr>
          <w:rFonts w:asciiTheme="minorHAnsi" w:hAnsiTheme="minorHAnsi"/>
        </w:rPr>
      </w:pPr>
      <w:r w:rsidRPr="007E7F38">
        <w:rPr>
          <w:rFonts w:asciiTheme="minorHAnsi" w:hAnsiTheme="minorHAnsi"/>
        </w:rPr>
        <w:t>Average the snapback values across the six hours after each ex post event;</w:t>
      </w:r>
    </w:p>
    <w:p w:rsidR="000B462B" w:rsidRPr="007E7F38" w:rsidRDefault="000B462B" w:rsidP="00D00E14">
      <w:pPr>
        <w:pStyle w:val="Bullets"/>
        <w:numPr>
          <w:ilvl w:val="0"/>
          <w:numId w:val="7"/>
        </w:numPr>
        <w:rPr>
          <w:rFonts w:asciiTheme="minorHAnsi" w:hAnsiTheme="minorHAnsi"/>
        </w:rPr>
      </w:pPr>
      <w:r w:rsidRPr="007E7F38">
        <w:rPr>
          <w:rFonts w:asciiTheme="minorHAnsi" w:hAnsiTheme="minorHAnsi"/>
        </w:rPr>
        <w:t>Develop a ratio between snapback in each hour and snapback in the first hour;</w:t>
      </w:r>
    </w:p>
    <w:p w:rsidR="000B462B" w:rsidRPr="007E7F38" w:rsidRDefault="000B462B" w:rsidP="00D00E14">
      <w:pPr>
        <w:pStyle w:val="Bullets"/>
        <w:numPr>
          <w:ilvl w:val="0"/>
          <w:numId w:val="7"/>
        </w:numPr>
        <w:rPr>
          <w:rFonts w:asciiTheme="minorHAnsi" w:hAnsiTheme="minorHAnsi"/>
        </w:rPr>
      </w:pPr>
      <w:r w:rsidRPr="007E7F38">
        <w:rPr>
          <w:rFonts w:asciiTheme="minorHAnsi" w:hAnsiTheme="minorHAnsi"/>
        </w:rPr>
        <w:t>Multiply the snapback value in the first hour by the ratios previously used to scale the ex post reference load to ex ante weather conditions;</w:t>
      </w:r>
      <w:r w:rsidR="006600D0" w:rsidRPr="007E7F38">
        <w:rPr>
          <w:rFonts w:asciiTheme="minorHAnsi" w:hAnsiTheme="minorHAnsi"/>
        </w:rPr>
        <w:t xml:space="preserve"> and</w:t>
      </w:r>
    </w:p>
    <w:p w:rsidR="000B462B" w:rsidRPr="007E7F38" w:rsidRDefault="000B462B" w:rsidP="00D00E14">
      <w:pPr>
        <w:pStyle w:val="BulletLast"/>
        <w:numPr>
          <w:ilvl w:val="0"/>
          <w:numId w:val="7"/>
        </w:numPr>
        <w:rPr>
          <w:rFonts w:asciiTheme="minorHAnsi" w:hAnsiTheme="minorHAnsi"/>
        </w:rPr>
      </w:pPr>
      <w:r w:rsidRPr="007E7F38">
        <w:rPr>
          <w:rFonts w:asciiTheme="minorHAnsi" w:hAnsiTheme="minorHAnsi"/>
        </w:rPr>
        <w:t>Multiply the adjusted snapback values for each set of ex ante weather conditions by the snapback ratios to get snapback values for the six hours after each ex ante event.</w:t>
      </w:r>
    </w:p>
    <w:p w:rsidR="000B462B" w:rsidRPr="009B4635" w:rsidRDefault="000B462B" w:rsidP="00155E98">
      <w:pPr>
        <w:pStyle w:val="BodyParagraph"/>
        <w:rPr>
          <w:rFonts w:eastAsia="Times New Roman" w:cs="Times New Roman"/>
          <w:b/>
          <w:color w:val="1F497D"/>
          <w:sz w:val="28"/>
          <w:szCs w:val="28"/>
          <w:highlight w:val="yellow"/>
        </w:rPr>
      </w:pPr>
      <w:r w:rsidRPr="007E7F38">
        <w:rPr>
          <w:rFonts w:asciiTheme="minorHAnsi" w:hAnsiTheme="minorHAnsi"/>
        </w:rPr>
        <w:t>Nonresidential snapback was assumed to be zero as there is little prior evidence of CAC snapback after Summer Saver events for nonresidential participants.</w:t>
      </w:r>
      <w:bookmarkStart w:id="37" w:name="_Toc349548906"/>
      <w:bookmarkStart w:id="38" w:name="_Toc350953037"/>
      <w:r w:rsidRPr="009B4635">
        <w:rPr>
          <w:highlight w:val="yellow"/>
        </w:rPr>
        <w:br w:type="page"/>
      </w:r>
    </w:p>
    <w:p w:rsidR="00A44BD9" w:rsidRPr="008E696C" w:rsidRDefault="00A44BD9" w:rsidP="00A44BD9">
      <w:pPr>
        <w:pStyle w:val="Heading1"/>
      </w:pPr>
      <w:bookmarkStart w:id="39" w:name="_Toc383698792"/>
      <w:bookmarkStart w:id="40" w:name="_Toc446323537"/>
      <w:bookmarkStart w:id="41" w:name="_Toc318368316"/>
      <w:bookmarkStart w:id="42" w:name="_Toc349548912"/>
      <w:bookmarkStart w:id="43" w:name="_Toc350953043"/>
      <w:bookmarkStart w:id="44" w:name="_Toc383698795"/>
      <w:bookmarkEnd w:id="37"/>
      <w:bookmarkEnd w:id="38"/>
      <w:r w:rsidRPr="008E696C">
        <w:t>Ex Post Load Impact Estimates</w:t>
      </w:r>
      <w:bookmarkEnd w:id="39"/>
      <w:bookmarkEnd w:id="40"/>
    </w:p>
    <w:p w:rsidR="00A44BD9" w:rsidRPr="008E696C" w:rsidRDefault="00A44BD9" w:rsidP="00A44BD9">
      <w:pPr>
        <w:pStyle w:val="BodyParagraph"/>
        <w:rPr>
          <w:rFonts w:asciiTheme="minorHAnsi" w:hAnsiTheme="minorHAnsi"/>
        </w:rPr>
      </w:pPr>
      <w:r w:rsidRPr="008E696C">
        <w:rPr>
          <w:rFonts w:asciiTheme="minorHAnsi" w:hAnsiTheme="minorHAnsi"/>
        </w:rPr>
        <w:t xml:space="preserve">This section contains the ex post load impact estimates for program year 2015. Residential load impacts are presented first, followed by nonresidential load impacts. </w:t>
      </w:r>
    </w:p>
    <w:p w:rsidR="00A44BD9" w:rsidRPr="001E7053" w:rsidRDefault="00A44BD9" w:rsidP="00A44BD9">
      <w:pPr>
        <w:pStyle w:val="Heading2"/>
      </w:pPr>
      <w:bookmarkStart w:id="45" w:name="_Toc349548907"/>
      <w:bookmarkStart w:id="46" w:name="_Toc350953038"/>
      <w:bookmarkStart w:id="47" w:name="_Toc383698793"/>
      <w:bookmarkStart w:id="48" w:name="_Toc446323538"/>
      <w:r w:rsidRPr="001E7053">
        <w:t>Residential Ex Post Load Impact Estimates</w:t>
      </w:r>
      <w:bookmarkEnd w:id="45"/>
      <w:bookmarkEnd w:id="46"/>
      <w:bookmarkEnd w:id="47"/>
      <w:bookmarkEnd w:id="48"/>
    </w:p>
    <w:p w:rsidR="00A44BD9" w:rsidRPr="001E7053" w:rsidRDefault="00A44BD9" w:rsidP="00A44BD9">
      <w:pPr>
        <w:pStyle w:val="BodyParagraph"/>
        <w:rPr>
          <w:rFonts w:asciiTheme="minorHAnsi" w:hAnsiTheme="minorHAnsi"/>
        </w:rPr>
      </w:pPr>
      <w:r w:rsidRPr="00891423">
        <w:rPr>
          <w:rFonts w:asciiTheme="minorHAnsi" w:hAnsiTheme="minorHAnsi"/>
        </w:rPr>
        <w:t xml:space="preserve">Fifteen Summer Saver events were called in 2015, and each one lasted for four hours, except for the event called on September 20. This event was called for an emergency and only lasted two hours, from 1:35 to 3:35 PM. For the remaining </w:t>
      </w:r>
      <w:r w:rsidR="008B247C" w:rsidRPr="00891423">
        <w:rPr>
          <w:rFonts w:asciiTheme="minorHAnsi" w:hAnsiTheme="minorHAnsi"/>
        </w:rPr>
        <w:t xml:space="preserve">14 </w:t>
      </w:r>
      <w:r w:rsidRPr="00891423">
        <w:rPr>
          <w:rFonts w:asciiTheme="minorHAnsi" w:hAnsiTheme="minorHAnsi"/>
        </w:rPr>
        <w:t xml:space="preserve">events, </w:t>
      </w:r>
      <w:r w:rsidR="008B247C" w:rsidRPr="00891423">
        <w:rPr>
          <w:rFonts w:asciiTheme="minorHAnsi" w:hAnsiTheme="minorHAnsi"/>
        </w:rPr>
        <w:t xml:space="preserve">9 </w:t>
      </w:r>
      <w:r w:rsidRPr="00891423">
        <w:rPr>
          <w:rFonts w:asciiTheme="minorHAnsi" w:hAnsiTheme="minorHAnsi"/>
        </w:rPr>
        <w:t xml:space="preserve">were called from 3 to 7 PM, and the others </w:t>
      </w:r>
      <w:r w:rsidR="000776A0" w:rsidRPr="00891423">
        <w:rPr>
          <w:rFonts w:asciiTheme="minorHAnsi" w:hAnsiTheme="minorHAnsi"/>
        </w:rPr>
        <w:t xml:space="preserve">were </w:t>
      </w:r>
      <w:r w:rsidRPr="00891423">
        <w:rPr>
          <w:rFonts w:asciiTheme="minorHAnsi" w:hAnsiTheme="minorHAnsi"/>
        </w:rPr>
        <w:t>called from 2 to 6 PM and 4 to 8 PM, respectively. Table 4-1 presents ex post load impacts for the residential program segment for program years 2015 and 2014, for comparison. Aggregate load impacts ran</w:t>
      </w:r>
      <w:r w:rsidR="000776A0" w:rsidRPr="00891423">
        <w:rPr>
          <w:rFonts w:asciiTheme="minorHAnsi" w:hAnsiTheme="minorHAnsi"/>
        </w:rPr>
        <w:t>g</w:t>
      </w:r>
      <w:r w:rsidRPr="00891423">
        <w:rPr>
          <w:rFonts w:asciiTheme="minorHAnsi" w:hAnsiTheme="minorHAnsi"/>
        </w:rPr>
        <w:t xml:space="preserve">ed from a low of 7.6 MW on October 13, 2015 to a high of 17.8 MW on August 16, 2015. The nine events with the common event hours of 3 to 7 PM produced, on average, </w:t>
      </w:r>
      <w:r w:rsidR="005A200E" w:rsidRPr="00891423">
        <w:rPr>
          <w:rFonts w:asciiTheme="minorHAnsi" w:hAnsiTheme="minorHAnsi"/>
        </w:rPr>
        <w:t>13.3</w:t>
      </w:r>
      <w:r w:rsidRPr="00891423">
        <w:rPr>
          <w:rFonts w:asciiTheme="minorHAnsi" w:hAnsiTheme="minorHAnsi"/>
        </w:rPr>
        <w:t xml:space="preserve"> MW of load reduction. These load impacts are, on average, higher than those observed in 2014, however observed temperatures during event and pre-event hours were higher and more comparable to those observed in years prior to</w:t>
      </w:r>
      <w:r w:rsidR="008B247C" w:rsidRPr="00891423">
        <w:rPr>
          <w:rFonts w:asciiTheme="minorHAnsi" w:hAnsiTheme="minorHAnsi"/>
        </w:rPr>
        <w:t> </w:t>
      </w:r>
      <w:r w:rsidRPr="00891423">
        <w:rPr>
          <w:rFonts w:asciiTheme="minorHAnsi" w:hAnsiTheme="minorHAnsi"/>
        </w:rPr>
        <w:t xml:space="preserve">2014. Additionally, </w:t>
      </w:r>
      <w:r w:rsidR="00A101B7" w:rsidRPr="00891423">
        <w:rPr>
          <w:rFonts w:asciiTheme="minorHAnsi" w:hAnsiTheme="minorHAnsi"/>
        </w:rPr>
        <w:t>2015 was</w:t>
      </w:r>
      <w:r w:rsidRPr="00891423">
        <w:rPr>
          <w:rFonts w:asciiTheme="minorHAnsi" w:hAnsiTheme="minorHAnsi"/>
        </w:rPr>
        <w:t xml:space="preserve"> the first program year since 2012 </w:t>
      </w:r>
      <w:r w:rsidR="000776A0" w:rsidRPr="00891423">
        <w:rPr>
          <w:rFonts w:asciiTheme="minorHAnsi" w:hAnsiTheme="minorHAnsi"/>
        </w:rPr>
        <w:t>during which events were called on</w:t>
      </w:r>
      <w:r w:rsidR="008B247C" w:rsidRPr="00891423">
        <w:rPr>
          <w:rFonts w:asciiTheme="minorHAnsi" w:hAnsiTheme="minorHAnsi"/>
        </w:rPr>
        <w:t> </w:t>
      </w:r>
      <w:r w:rsidR="000776A0" w:rsidRPr="00891423">
        <w:rPr>
          <w:rFonts w:asciiTheme="minorHAnsi" w:hAnsiTheme="minorHAnsi"/>
        </w:rPr>
        <w:t>the</w:t>
      </w:r>
      <w:r w:rsidRPr="00891423">
        <w:rPr>
          <w:rFonts w:asciiTheme="minorHAnsi" w:hAnsiTheme="minorHAnsi"/>
        </w:rPr>
        <w:t xml:space="preserve"> weekend. In 2015, three weekend events </w:t>
      </w:r>
      <w:r w:rsidR="000776A0" w:rsidRPr="00891423">
        <w:rPr>
          <w:rFonts w:asciiTheme="minorHAnsi" w:hAnsiTheme="minorHAnsi"/>
        </w:rPr>
        <w:t xml:space="preserve">were </w:t>
      </w:r>
      <w:r w:rsidRPr="00891423">
        <w:rPr>
          <w:rFonts w:asciiTheme="minorHAnsi" w:hAnsiTheme="minorHAnsi"/>
        </w:rPr>
        <w:t>called—August 16, 2015, September 20, 2015, and October 10, 2015. On average, the load impacts on weekend events were almost 10% higher than those observed on weekday events, likely due to higher home occupancy (and cooling demands) on the</w:t>
      </w:r>
      <w:r w:rsidR="008B247C" w:rsidRPr="00891423">
        <w:rPr>
          <w:rFonts w:asciiTheme="minorHAnsi" w:hAnsiTheme="minorHAnsi"/>
        </w:rPr>
        <w:t> </w:t>
      </w:r>
      <w:r w:rsidRPr="00891423">
        <w:rPr>
          <w:rFonts w:asciiTheme="minorHAnsi" w:hAnsiTheme="minorHAnsi"/>
        </w:rPr>
        <w:t>weekends.</w:t>
      </w:r>
      <w:r>
        <w:rPr>
          <w:rFonts w:asciiTheme="minorHAnsi" w:hAnsiTheme="minorHAnsi"/>
        </w:rPr>
        <w:t xml:space="preserve"> </w:t>
      </w:r>
    </w:p>
    <w:p w:rsidR="00A44BD9" w:rsidRDefault="00A44BD9" w:rsidP="00A44BD9">
      <w:pPr>
        <w:pStyle w:val="BodyParagraph"/>
        <w:rPr>
          <w:rFonts w:asciiTheme="minorHAnsi" w:hAnsiTheme="minorHAnsi"/>
          <w:highlight w:val="yellow"/>
        </w:rPr>
      </w:pPr>
    </w:p>
    <w:p w:rsidR="00A44BD9" w:rsidRDefault="00A44BD9" w:rsidP="00A44BD9">
      <w:pPr>
        <w:pStyle w:val="BodyParagraph"/>
        <w:rPr>
          <w:rFonts w:asciiTheme="minorHAnsi" w:hAnsiTheme="minorHAnsi"/>
          <w:highlight w:val="yellow"/>
        </w:rPr>
      </w:pPr>
    </w:p>
    <w:p w:rsidR="00A44BD9" w:rsidRDefault="00A44BD9" w:rsidP="00A44BD9">
      <w:pPr>
        <w:pStyle w:val="BodyParagraph"/>
        <w:rPr>
          <w:rFonts w:asciiTheme="minorHAnsi" w:hAnsiTheme="minorHAnsi"/>
          <w:highlight w:val="yellow"/>
        </w:rPr>
      </w:pPr>
    </w:p>
    <w:p w:rsidR="00A44BD9" w:rsidRDefault="00A44BD9" w:rsidP="00A44BD9">
      <w:pPr>
        <w:pStyle w:val="BodyParagraph"/>
        <w:rPr>
          <w:rFonts w:asciiTheme="minorHAnsi" w:hAnsiTheme="minorHAnsi"/>
          <w:highlight w:val="yellow"/>
        </w:rPr>
      </w:pPr>
    </w:p>
    <w:p w:rsidR="00A44BD9" w:rsidRDefault="00A44BD9" w:rsidP="00A44BD9">
      <w:pPr>
        <w:pStyle w:val="BodyParagraph"/>
        <w:rPr>
          <w:rFonts w:asciiTheme="minorHAnsi" w:hAnsiTheme="minorHAnsi"/>
          <w:highlight w:val="yellow"/>
        </w:rPr>
      </w:pPr>
    </w:p>
    <w:p w:rsidR="00A44BD9" w:rsidRDefault="00A44BD9" w:rsidP="00A44BD9">
      <w:pPr>
        <w:pStyle w:val="BodyParagraph"/>
        <w:rPr>
          <w:rFonts w:asciiTheme="minorHAnsi" w:hAnsiTheme="minorHAnsi"/>
          <w:highlight w:val="yellow"/>
        </w:rPr>
      </w:pPr>
    </w:p>
    <w:p w:rsidR="00A44BD9" w:rsidRDefault="00A44BD9" w:rsidP="00A44BD9">
      <w:pPr>
        <w:pStyle w:val="BodyParagraph"/>
        <w:rPr>
          <w:rFonts w:asciiTheme="minorHAnsi" w:hAnsiTheme="minorHAnsi"/>
          <w:highlight w:val="yellow"/>
        </w:rPr>
      </w:pPr>
    </w:p>
    <w:p w:rsidR="00A44BD9" w:rsidRDefault="00A44BD9" w:rsidP="00A44BD9">
      <w:pPr>
        <w:pStyle w:val="BodyParagraph"/>
        <w:rPr>
          <w:rFonts w:asciiTheme="minorHAnsi" w:hAnsiTheme="minorHAnsi"/>
          <w:highlight w:val="yellow"/>
        </w:rPr>
      </w:pPr>
    </w:p>
    <w:p w:rsidR="00A44BD9" w:rsidRDefault="00A44BD9" w:rsidP="00A44BD9">
      <w:pPr>
        <w:pStyle w:val="BodyParagraph"/>
        <w:rPr>
          <w:rFonts w:asciiTheme="minorHAnsi" w:hAnsiTheme="minorHAnsi"/>
          <w:highlight w:val="yellow"/>
        </w:rPr>
      </w:pPr>
    </w:p>
    <w:p w:rsidR="00A44BD9" w:rsidRDefault="00A44BD9" w:rsidP="00A44BD9">
      <w:pPr>
        <w:pStyle w:val="BodyParagraph"/>
        <w:rPr>
          <w:rFonts w:asciiTheme="minorHAnsi" w:hAnsiTheme="minorHAnsi"/>
          <w:highlight w:val="yellow"/>
        </w:rPr>
      </w:pPr>
    </w:p>
    <w:p w:rsidR="00A44BD9" w:rsidRDefault="00A44BD9" w:rsidP="00A44BD9">
      <w:pPr>
        <w:pStyle w:val="BodyParagraph"/>
        <w:rPr>
          <w:rFonts w:asciiTheme="minorHAnsi" w:hAnsiTheme="minorHAnsi"/>
          <w:highlight w:val="yellow"/>
        </w:rPr>
      </w:pPr>
    </w:p>
    <w:p w:rsidR="00A44BD9" w:rsidRDefault="00A44BD9" w:rsidP="00A44BD9">
      <w:pPr>
        <w:pStyle w:val="BodyParagraph"/>
        <w:rPr>
          <w:rFonts w:asciiTheme="minorHAnsi" w:hAnsiTheme="minorHAnsi"/>
          <w:highlight w:val="yellow"/>
        </w:rPr>
      </w:pPr>
    </w:p>
    <w:p w:rsidR="00A44BD9" w:rsidRPr="00C04432" w:rsidRDefault="00A44BD9" w:rsidP="00A44BD9">
      <w:pPr>
        <w:pStyle w:val="BodyParagraph"/>
        <w:rPr>
          <w:rFonts w:asciiTheme="minorHAnsi" w:hAnsiTheme="minorHAnsi"/>
          <w:highlight w:val="yellow"/>
        </w:rPr>
      </w:pPr>
    </w:p>
    <w:p w:rsidR="00A44BD9" w:rsidRDefault="00A44BD9" w:rsidP="00A44BD9">
      <w:pPr>
        <w:pStyle w:val="TableFigureCaption"/>
      </w:pPr>
      <w:r w:rsidRPr="00D73D46">
        <w:t>Table 4-1: Summer Saver Residential Ex Post Load Impact Estimates</w:t>
      </w:r>
    </w:p>
    <w:tbl>
      <w:tblPr>
        <w:tblW w:w="8803" w:type="dxa"/>
        <w:jc w:val="center"/>
        <w:tblInd w:w="-413" w:type="dxa"/>
        <w:tblLook w:val="04A0" w:firstRow="1" w:lastRow="0" w:firstColumn="1" w:lastColumn="0" w:noHBand="0" w:noVBand="1"/>
      </w:tblPr>
      <w:tblGrid>
        <w:gridCol w:w="1261"/>
        <w:gridCol w:w="1282"/>
        <w:gridCol w:w="1555"/>
        <w:gridCol w:w="1555"/>
        <w:gridCol w:w="1556"/>
        <w:gridCol w:w="1577"/>
        <w:gridCol w:w="17"/>
      </w:tblGrid>
      <w:tr w:rsidR="005A200E" w:rsidRPr="005A200E" w:rsidTr="005A200E">
        <w:trPr>
          <w:trHeight w:val="315"/>
          <w:jc w:val="center"/>
        </w:trPr>
        <w:tc>
          <w:tcPr>
            <w:tcW w:w="1261" w:type="dxa"/>
            <w:vMerge w:val="restart"/>
            <w:tcBorders>
              <w:top w:val="single" w:sz="4" w:space="0" w:color="auto"/>
              <w:left w:val="single" w:sz="4" w:space="0" w:color="auto"/>
              <w:bottom w:val="single" w:sz="4" w:space="0" w:color="000000"/>
              <w:right w:val="nil"/>
            </w:tcBorders>
            <w:shd w:val="clear" w:color="000000" w:fill="0070C0"/>
            <w:noWrap/>
            <w:vAlign w:val="center"/>
            <w:hideMark/>
          </w:tcPr>
          <w:p w:rsidR="005A200E" w:rsidRPr="005A200E" w:rsidRDefault="005A200E" w:rsidP="005A200E">
            <w:pPr>
              <w:spacing w:after="0" w:line="240" w:lineRule="auto"/>
              <w:jc w:val="center"/>
              <w:rPr>
                <w:rFonts w:ascii="Calibri" w:eastAsia="Times New Roman" w:hAnsi="Calibri" w:cs="Times New Roman"/>
                <w:b/>
                <w:bCs/>
                <w:color w:val="FFFFFF"/>
                <w:sz w:val="20"/>
                <w:szCs w:val="20"/>
              </w:rPr>
            </w:pPr>
            <w:r w:rsidRPr="005A200E">
              <w:rPr>
                <w:rFonts w:ascii="Calibri" w:eastAsia="Times New Roman" w:hAnsi="Calibri" w:cs="Times New Roman"/>
                <w:b/>
                <w:bCs/>
                <w:color w:val="FFFFFF"/>
                <w:sz w:val="20"/>
                <w:szCs w:val="20"/>
              </w:rPr>
              <w:t>Year</w:t>
            </w:r>
          </w:p>
        </w:tc>
        <w:tc>
          <w:tcPr>
            <w:tcW w:w="1282" w:type="dxa"/>
            <w:vMerge w:val="restart"/>
            <w:tcBorders>
              <w:top w:val="single" w:sz="4" w:space="0" w:color="auto"/>
              <w:left w:val="single" w:sz="4" w:space="0" w:color="FFFFFF"/>
              <w:bottom w:val="single" w:sz="4" w:space="0" w:color="000000"/>
              <w:right w:val="single" w:sz="4" w:space="0" w:color="FFFFFF"/>
            </w:tcBorders>
            <w:shd w:val="clear" w:color="000000" w:fill="0070C0"/>
            <w:noWrap/>
            <w:vAlign w:val="center"/>
            <w:hideMark/>
          </w:tcPr>
          <w:p w:rsidR="005A200E" w:rsidRPr="005A200E" w:rsidRDefault="005A200E" w:rsidP="005A200E">
            <w:pPr>
              <w:spacing w:after="0" w:line="240" w:lineRule="auto"/>
              <w:jc w:val="center"/>
              <w:rPr>
                <w:rFonts w:ascii="Calibri" w:eastAsia="Times New Roman" w:hAnsi="Calibri" w:cs="Times New Roman"/>
                <w:b/>
                <w:bCs/>
                <w:color w:val="FFFFFF"/>
                <w:sz w:val="20"/>
                <w:szCs w:val="20"/>
              </w:rPr>
            </w:pPr>
            <w:r w:rsidRPr="005A200E">
              <w:rPr>
                <w:rFonts w:ascii="Calibri" w:eastAsia="Times New Roman" w:hAnsi="Calibri" w:cs="Times New Roman"/>
                <w:b/>
                <w:bCs/>
                <w:color w:val="FFFFFF"/>
                <w:sz w:val="20"/>
                <w:szCs w:val="20"/>
              </w:rPr>
              <w:t>Date</w:t>
            </w:r>
          </w:p>
        </w:tc>
        <w:tc>
          <w:tcPr>
            <w:tcW w:w="4666" w:type="dxa"/>
            <w:gridSpan w:val="3"/>
            <w:tcBorders>
              <w:top w:val="single" w:sz="4" w:space="0" w:color="auto"/>
              <w:left w:val="nil"/>
              <w:bottom w:val="single" w:sz="4" w:space="0" w:color="FFFFFF"/>
              <w:right w:val="single" w:sz="4" w:space="0" w:color="FFFFFF"/>
            </w:tcBorders>
            <w:shd w:val="clear" w:color="000000" w:fill="0070C0"/>
            <w:noWrap/>
            <w:vAlign w:val="center"/>
            <w:hideMark/>
          </w:tcPr>
          <w:p w:rsidR="005A200E" w:rsidRPr="005A200E" w:rsidRDefault="005A200E" w:rsidP="005A200E">
            <w:pPr>
              <w:spacing w:after="0" w:line="240" w:lineRule="auto"/>
              <w:jc w:val="center"/>
              <w:rPr>
                <w:rFonts w:ascii="Calibri" w:eastAsia="Times New Roman" w:hAnsi="Calibri" w:cs="Times New Roman"/>
                <w:b/>
                <w:bCs/>
                <w:color w:val="FFFFFF"/>
                <w:sz w:val="20"/>
                <w:szCs w:val="20"/>
              </w:rPr>
            </w:pPr>
            <w:r w:rsidRPr="005A200E">
              <w:rPr>
                <w:rFonts w:ascii="Calibri" w:eastAsia="Times New Roman" w:hAnsi="Calibri" w:cs="Times New Roman"/>
                <w:b/>
                <w:bCs/>
                <w:color w:val="FFFFFF"/>
                <w:sz w:val="20"/>
                <w:szCs w:val="20"/>
              </w:rPr>
              <w:t>Impact</w:t>
            </w:r>
          </w:p>
        </w:tc>
        <w:tc>
          <w:tcPr>
            <w:tcW w:w="1594" w:type="dxa"/>
            <w:gridSpan w:val="2"/>
            <w:vMerge w:val="restart"/>
            <w:tcBorders>
              <w:top w:val="single" w:sz="4" w:space="0" w:color="auto"/>
              <w:left w:val="nil"/>
              <w:right w:val="single" w:sz="4" w:space="0" w:color="auto"/>
            </w:tcBorders>
            <w:shd w:val="clear" w:color="000000" w:fill="0070C0"/>
            <w:vAlign w:val="center"/>
            <w:hideMark/>
          </w:tcPr>
          <w:p w:rsidR="005A200E" w:rsidRPr="005A200E" w:rsidRDefault="005A200E" w:rsidP="005A200E">
            <w:pPr>
              <w:spacing w:after="0" w:line="240" w:lineRule="auto"/>
              <w:jc w:val="center"/>
              <w:rPr>
                <w:rFonts w:ascii="Calibri" w:eastAsia="Times New Roman" w:hAnsi="Calibri" w:cs="Times New Roman"/>
                <w:b/>
                <w:bCs/>
                <w:color w:val="FFFFFF"/>
                <w:sz w:val="20"/>
                <w:szCs w:val="20"/>
              </w:rPr>
            </w:pPr>
            <w:r w:rsidRPr="005A200E">
              <w:rPr>
                <w:rFonts w:ascii="Calibri" w:eastAsia="Times New Roman" w:hAnsi="Calibri" w:cs="Times New Roman"/>
                <w:b/>
                <w:bCs/>
                <w:color w:val="FFFFFF"/>
                <w:sz w:val="20"/>
                <w:szCs w:val="20"/>
              </w:rPr>
              <w:t>Mean17  (°F)</w:t>
            </w:r>
          </w:p>
        </w:tc>
      </w:tr>
      <w:tr w:rsidR="005A200E" w:rsidRPr="005A200E" w:rsidTr="005A200E">
        <w:trPr>
          <w:trHeight w:val="300"/>
          <w:jc w:val="center"/>
        </w:trPr>
        <w:tc>
          <w:tcPr>
            <w:tcW w:w="1261" w:type="dxa"/>
            <w:vMerge/>
            <w:tcBorders>
              <w:top w:val="single" w:sz="4" w:space="0" w:color="auto"/>
              <w:left w:val="single" w:sz="4" w:space="0" w:color="auto"/>
              <w:bottom w:val="single" w:sz="4" w:space="0" w:color="000000"/>
              <w:right w:val="nil"/>
            </w:tcBorders>
            <w:vAlign w:val="center"/>
            <w:hideMark/>
          </w:tcPr>
          <w:p w:rsidR="005A200E" w:rsidRPr="005A200E" w:rsidRDefault="005A200E" w:rsidP="005A200E">
            <w:pPr>
              <w:spacing w:after="0" w:line="240" w:lineRule="auto"/>
              <w:rPr>
                <w:rFonts w:ascii="Calibri" w:eastAsia="Times New Roman" w:hAnsi="Calibri" w:cs="Times New Roman"/>
                <w:b/>
                <w:bCs/>
                <w:color w:val="FFFFFF"/>
                <w:sz w:val="20"/>
                <w:szCs w:val="20"/>
              </w:rPr>
            </w:pPr>
          </w:p>
        </w:tc>
        <w:tc>
          <w:tcPr>
            <w:tcW w:w="1282" w:type="dxa"/>
            <w:vMerge/>
            <w:tcBorders>
              <w:top w:val="single" w:sz="4" w:space="0" w:color="auto"/>
              <w:left w:val="single" w:sz="4" w:space="0" w:color="FFFFFF"/>
              <w:bottom w:val="single" w:sz="4" w:space="0" w:color="000000"/>
              <w:right w:val="single" w:sz="4" w:space="0" w:color="FFFFFF"/>
            </w:tcBorders>
            <w:vAlign w:val="center"/>
            <w:hideMark/>
          </w:tcPr>
          <w:p w:rsidR="005A200E" w:rsidRPr="005A200E" w:rsidRDefault="005A200E" w:rsidP="005A200E">
            <w:pPr>
              <w:spacing w:after="0" w:line="240" w:lineRule="auto"/>
              <w:rPr>
                <w:rFonts w:ascii="Calibri" w:eastAsia="Times New Roman" w:hAnsi="Calibri" w:cs="Times New Roman"/>
                <w:b/>
                <w:bCs/>
                <w:color w:val="FFFFFF"/>
                <w:sz w:val="20"/>
                <w:szCs w:val="20"/>
              </w:rPr>
            </w:pPr>
          </w:p>
        </w:tc>
        <w:tc>
          <w:tcPr>
            <w:tcW w:w="1555" w:type="dxa"/>
            <w:tcBorders>
              <w:top w:val="nil"/>
              <w:left w:val="nil"/>
              <w:bottom w:val="single" w:sz="4" w:space="0" w:color="auto"/>
              <w:right w:val="single" w:sz="4" w:space="0" w:color="FFFFFF"/>
            </w:tcBorders>
            <w:shd w:val="clear" w:color="000000" w:fill="0070C0"/>
            <w:noWrap/>
            <w:vAlign w:val="center"/>
            <w:hideMark/>
          </w:tcPr>
          <w:p w:rsidR="005A200E" w:rsidRPr="005A200E" w:rsidRDefault="005A200E" w:rsidP="005A200E">
            <w:pPr>
              <w:spacing w:after="0" w:line="240" w:lineRule="auto"/>
              <w:jc w:val="center"/>
              <w:rPr>
                <w:rFonts w:ascii="Calibri" w:eastAsia="Times New Roman" w:hAnsi="Calibri" w:cs="Times New Roman"/>
                <w:b/>
                <w:bCs/>
                <w:color w:val="FFFFFF"/>
                <w:sz w:val="20"/>
                <w:szCs w:val="20"/>
              </w:rPr>
            </w:pPr>
            <w:r w:rsidRPr="005A200E">
              <w:rPr>
                <w:rFonts w:ascii="Calibri" w:eastAsia="Times New Roman" w:hAnsi="Calibri" w:cs="Times New Roman"/>
                <w:b/>
                <w:bCs/>
                <w:color w:val="FFFFFF"/>
                <w:sz w:val="20"/>
                <w:szCs w:val="20"/>
              </w:rPr>
              <w:t>Per CAC Unit (kW)</w:t>
            </w:r>
          </w:p>
        </w:tc>
        <w:tc>
          <w:tcPr>
            <w:tcW w:w="1555" w:type="dxa"/>
            <w:tcBorders>
              <w:top w:val="nil"/>
              <w:left w:val="nil"/>
              <w:bottom w:val="single" w:sz="4" w:space="0" w:color="auto"/>
              <w:right w:val="nil"/>
            </w:tcBorders>
            <w:shd w:val="clear" w:color="000000" w:fill="0070C0"/>
            <w:noWrap/>
            <w:vAlign w:val="center"/>
            <w:hideMark/>
          </w:tcPr>
          <w:p w:rsidR="005A200E" w:rsidRPr="005A200E" w:rsidRDefault="005A200E" w:rsidP="005A200E">
            <w:pPr>
              <w:spacing w:after="0" w:line="240" w:lineRule="auto"/>
              <w:jc w:val="center"/>
              <w:rPr>
                <w:rFonts w:ascii="Calibri" w:eastAsia="Times New Roman" w:hAnsi="Calibri" w:cs="Times New Roman"/>
                <w:b/>
                <w:bCs/>
                <w:color w:val="FFFFFF"/>
                <w:sz w:val="20"/>
                <w:szCs w:val="20"/>
              </w:rPr>
            </w:pPr>
            <w:r w:rsidRPr="005A200E">
              <w:rPr>
                <w:rFonts w:ascii="Calibri" w:eastAsia="Times New Roman" w:hAnsi="Calibri" w:cs="Times New Roman"/>
                <w:b/>
                <w:bCs/>
                <w:color w:val="FFFFFF"/>
                <w:sz w:val="20"/>
                <w:szCs w:val="20"/>
              </w:rPr>
              <w:t>Per Premise (kW)</w:t>
            </w:r>
          </w:p>
        </w:tc>
        <w:tc>
          <w:tcPr>
            <w:tcW w:w="1556" w:type="dxa"/>
            <w:tcBorders>
              <w:top w:val="nil"/>
              <w:left w:val="single" w:sz="4" w:space="0" w:color="FFFFFF"/>
              <w:bottom w:val="single" w:sz="4" w:space="0" w:color="auto"/>
              <w:right w:val="single" w:sz="4" w:space="0" w:color="FFFFFF"/>
            </w:tcBorders>
            <w:shd w:val="clear" w:color="000000" w:fill="0070C0"/>
            <w:noWrap/>
            <w:vAlign w:val="center"/>
            <w:hideMark/>
          </w:tcPr>
          <w:p w:rsidR="005A200E" w:rsidRPr="005A200E" w:rsidRDefault="005A200E" w:rsidP="005A200E">
            <w:pPr>
              <w:spacing w:after="0" w:line="240" w:lineRule="auto"/>
              <w:jc w:val="center"/>
              <w:rPr>
                <w:rFonts w:ascii="Calibri" w:eastAsia="Times New Roman" w:hAnsi="Calibri" w:cs="Times New Roman"/>
                <w:b/>
                <w:bCs/>
                <w:color w:val="FFFFFF"/>
                <w:sz w:val="20"/>
                <w:szCs w:val="20"/>
              </w:rPr>
            </w:pPr>
            <w:r w:rsidRPr="005A200E">
              <w:rPr>
                <w:rFonts w:ascii="Calibri" w:eastAsia="Times New Roman" w:hAnsi="Calibri" w:cs="Times New Roman"/>
                <w:b/>
                <w:bCs/>
                <w:color w:val="FFFFFF"/>
                <w:sz w:val="20"/>
                <w:szCs w:val="20"/>
              </w:rPr>
              <w:t>Aggregate (MW)</w:t>
            </w:r>
          </w:p>
        </w:tc>
        <w:tc>
          <w:tcPr>
            <w:tcW w:w="1594" w:type="dxa"/>
            <w:gridSpan w:val="2"/>
            <w:vMerge/>
            <w:tcBorders>
              <w:left w:val="nil"/>
              <w:bottom w:val="single" w:sz="4" w:space="0" w:color="000000"/>
              <w:right w:val="single" w:sz="4" w:space="0" w:color="auto"/>
            </w:tcBorders>
            <w:vAlign w:val="center"/>
            <w:hideMark/>
          </w:tcPr>
          <w:p w:rsidR="005A200E" w:rsidRPr="005A200E" w:rsidRDefault="005A200E" w:rsidP="005A200E">
            <w:pPr>
              <w:spacing w:after="0" w:line="240" w:lineRule="auto"/>
              <w:rPr>
                <w:rFonts w:ascii="Calibri" w:eastAsia="Times New Roman" w:hAnsi="Calibri" w:cs="Times New Roman"/>
                <w:b/>
                <w:bCs/>
                <w:color w:val="FFFFFF"/>
                <w:sz w:val="20"/>
                <w:szCs w:val="20"/>
              </w:rPr>
            </w:pPr>
          </w:p>
        </w:tc>
      </w:tr>
      <w:tr w:rsidR="005A200E" w:rsidRPr="005A200E" w:rsidTr="005A200E">
        <w:trPr>
          <w:trHeight w:val="300"/>
          <w:jc w:val="center"/>
        </w:trPr>
        <w:tc>
          <w:tcPr>
            <w:tcW w:w="1261"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2014</w:t>
            </w:r>
          </w:p>
        </w:tc>
        <w:tc>
          <w:tcPr>
            <w:tcW w:w="1282"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5/14/2014</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0.26</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0.31</w:t>
            </w:r>
          </w:p>
        </w:tc>
        <w:tc>
          <w:tcPr>
            <w:tcW w:w="1556" w:type="dxa"/>
            <w:tcBorders>
              <w:top w:val="nil"/>
              <w:left w:val="nil"/>
              <w:bottom w:val="single" w:sz="4" w:space="0" w:color="auto"/>
              <w:right w:val="single" w:sz="4" w:space="0" w:color="auto"/>
            </w:tcBorders>
            <w:shd w:val="clear" w:color="auto" w:fill="auto"/>
            <w:noWrap/>
            <w:vAlign w:val="center"/>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6.9</w:t>
            </w:r>
          </w:p>
        </w:tc>
        <w:tc>
          <w:tcPr>
            <w:tcW w:w="1594" w:type="dxa"/>
            <w:gridSpan w:val="2"/>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82</w:t>
            </w:r>
          </w:p>
        </w:tc>
      </w:tr>
      <w:tr w:rsidR="005A200E" w:rsidRPr="005A200E" w:rsidTr="005A200E">
        <w:trPr>
          <w:trHeight w:val="300"/>
          <w:jc w:val="center"/>
        </w:trPr>
        <w:tc>
          <w:tcPr>
            <w:tcW w:w="1261" w:type="dxa"/>
            <w:vMerge/>
            <w:tcBorders>
              <w:top w:val="nil"/>
              <w:left w:val="single" w:sz="4" w:space="0" w:color="auto"/>
              <w:bottom w:val="single" w:sz="4" w:space="0" w:color="auto"/>
              <w:right w:val="single" w:sz="4" w:space="0" w:color="auto"/>
            </w:tcBorders>
            <w:vAlign w:val="center"/>
            <w:hideMark/>
          </w:tcPr>
          <w:p w:rsidR="005A200E" w:rsidRPr="005A200E" w:rsidRDefault="005A200E" w:rsidP="005A200E">
            <w:pPr>
              <w:spacing w:after="0" w:line="240" w:lineRule="auto"/>
              <w:rPr>
                <w:rFonts w:ascii="Calibri" w:eastAsia="Times New Roman" w:hAnsi="Calibri" w:cs="Times New Roman"/>
                <w:color w:val="000000"/>
                <w:sz w:val="20"/>
                <w:szCs w:val="20"/>
              </w:rPr>
            </w:pPr>
          </w:p>
        </w:tc>
        <w:tc>
          <w:tcPr>
            <w:tcW w:w="1282"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5/15/2014</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0.41</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0.49</w:t>
            </w:r>
          </w:p>
        </w:tc>
        <w:tc>
          <w:tcPr>
            <w:tcW w:w="1556" w:type="dxa"/>
            <w:tcBorders>
              <w:top w:val="nil"/>
              <w:left w:val="nil"/>
              <w:bottom w:val="single" w:sz="4" w:space="0" w:color="auto"/>
              <w:right w:val="single" w:sz="4" w:space="0" w:color="auto"/>
            </w:tcBorders>
            <w:shd w:val="clear" w:color="auto" w:fill="auto"/>
            <w:noWrap/>
            <w:vAlign w:val="center"/>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10.9</w:t>
            </w:r>
          </w:p>
        </w:tc>
        <w:tc>
          <w:tcPr>
            <w:tcW w:w="1594" w:type="dxa"/>
            <w:gridSpan w:val="2"/>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84</w:t>
            </w:r>
          </w:p>
        </w:tc>
      </w:tr>
      <w:tr w:rsidR="005A200E" w:rsidRPr="005A200E" w:rsidTr="005A200E">
        <w:trPr>
          <w:trHeight w:val="300"/>
          <w:jc w:val="center"/>
        </w:trPr>
        <w:tc>
          <w:tcPr>
            <w:tcW w:w="1261" w:type="dxa"/>
            <w:vMerge/>
            <w:tcBorders>
              <w:top w:val="nil"/>
              <w:left w:val="single" w:sz="4" w:space="0" w:color="auto"/>
              <w:bottom w:val="single" w:sz="4" w:space="0" w:color="auto"/>
              <w:right w:val="single" w:sz="4" w:space="0" w:color="auto"/>
            </w:tcBorders>
            <w:vAlign w:val="center"/>
            <w:hideMark/>
          </w:tcPr>
          <w:p w:rsidR="005A200E" w:rsidRPr="005A200E" w:rsidRDefault="005A200E" w:rsidP="005A200E">
            <w:pPr>
              <w:spacing w:after="0" w:line="240" w:lineRule="auto"/>
              <w:rPr>
                <w:rFonts w:ascii="Calibri" w:eastAsia="Times New Roman" w:hAnsi="Calibri" w:cs="Times New Roman"/>
                <w:color w:val="000000"/>
                <w:sz w:val="20"/>
                <w:szCs w:val="20"/>
              </w:rPr>
            </w:pPr>
          </w:p>
        </w:tc>
        <w:tc>
          <w:tcPr>
            <w:tcW w:w="1282"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5/16/2014</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0.22</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0.27</w:t>
            </w:r>
          </w:p>
        </w:tc>
        <w:tc>
          <w:tcPr>
            <w:tcW w:w="1556" w:type="dxa"/>
            <w:tcBorders>
              <w:top w:val="nil"/>
              <w:left w:val="nil"/>
              <w:bottom w:val="single" w:sz="4" w:space="0" w:color="auto"/>
              <w:right w:val="single" w:sz="4" w:space="0" w:color="auto"/>
            </w:tcBorders>
            <w:shd w:val="clear" w:color="auto" w:fill="auto"/>
            <w:noWrap/>
            <w:vAlign w:val="center"/>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6.0</w:t>
            </w:r>
          </w:p>
        </w:tc>
        <w:tc>
          <w:tcPr>
            <w:tcW w:w="1594" w:type="dxa"/>
            <w:gridSpan w:val="2"/>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82</w:t>
            </w:r>
          </w:p>
        </w:tc>
      </w:tr>
      <w:tr w:rsidR="005A200E" w:rsidRPr="005A200E" w:rsidTr="005A200E">
        <w:trPr>
          <w:trHeight w:val="300"/>
          <w:jc w:val="center"/>
        </w:trPr>
        <w:tc>
          <w:tcPr>
            <w:tcW w:w="1261" w:type="dxa"/>
            <w:vMerge/>
            <w:tcBorders>
              <w:top w:val="nil"/>
              <w:left w:val="single" w:sz="4" w:space="0" w:color="auto"/>
              <w:bottom w:val="single" w:sz="4" w:space="0" w:color="auto"/>
              <w:right w:val="single" w:sz="4" w:space="0" w:color="auto"/>
            </w:tcBorders>
            <w:vAlign w:val="center"/>
            <w:hideMark/>
          </w:tcPr>
          <w:p w:rsidR="005A200E" w:rsidRPr="005A200E" w:rsidRDefault="005A200E" w:rsidP="005A200E">
            <w:pPr>
              <w:spacing w:after="0" w:line="240" w:lineRule="auto"/>
              <w:rPr>
                <w:rFonts w:ascii="Calibri" w:eastAsia="Times New Roman" w:hAnsi="Calibri" w:cs="Times New Roman"/>
                <w:color w:val="000000"/>
                <w:sz w:val="20"/>
                <w:szCs w:val="20"/>
              </w:rPr>
            </w:pPr>
          </w:p>
        </w:tc>
        <w:tc>
          <w:tcPr>
            <w:tcW w:w="1282"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7/29/2014</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0.45</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0.54</w:t>
            </w:r>
          </w:p>
        </w:tc>
        <w:tc>
          <w:tcPr>
            <w:tcW w:w="1556" w:type="dxa"/>
            <w:tcBorders>
              <w:top w:val="nil"/>
              <w:left w:val="nil"/>
              <w:bottom w:val="single" w:sz="4" w:space="0" w:color="auto"/>
              <w:right w:val="single" w:sz="4" w:space="0" w:color="auto"/>
            </w:tcBorders>
            <w:shd w:val="clear" w:color="auto" w:fill="auto"/>
            <w:noWrap/>
            <w:vAlign w:val="center"/>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12.2</w:t>
            </w:r>
          </w:p>
        </w:tc>
        <w:tc>
          <w:tcPr>
            <w:tcW w:w="1594" w:type="dxa"/>
            <w:gridSpan w:val="2"/>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79</w:t>
            </w:r>
          </w:p>
        </w:tc>
      </w:tr>
      <w:tr w:rsidR="005A200E" w:rsidRPr="005A200E" w:rsidTr="005A200E">
        <w:trPr>
          <w:trHeight w:val="300"/>
          <w:jc w:val="center"/>
        </w:trPr>
        <w:tc>
          <w:tcPr>
            <w:tcW w:w="1261" w:type="dxa"/>
            <w:vMerge/>
            <w:tcBorders>
              <w:top w:val="nil"/>
              <w:left w:val="single" w:sz="4" w:space="0" w:color="auto"/>
              <w:bottom w:val="single" w:sz="4" w:space="0" w:color="auto"/>
              <w:right w:val="single" w:sz="4" w:space="0" w:color="auto"/>
            </w:tcBorders>
            <w:vAlign w:val="center"/>
            <w:hideMark/>
          </w:tcPr>
          <w:p w:rsidR="005A200E" w:rsidRPr="005A200E" w:rsidRDefault="005A200E" w:rsidP="005A200E">
            <w:pPr>
              <w:spacing w:after="0" w:line="240" w:lineRule="auto"/>
              <w:rPr>
                <w:rFonts w:ascii="Calibri" w:eastAsia="Times New Roman" w:hAnsi="Calibri" w:cs="Times New Roman"/>
                <w:color w:val="000000"/>
                <w:sz w:val="20"/>
                <w:szCs w:val="20"/>
              </w:rPr>
            </w:pPr>
          </w:p>
        </w:tc>
        <w:tc>
          <w:tcPr>
            <w:tcW w:w="1282"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8/27/2014</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0.23</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0.27</w:t>
            </w:r>
          </w:p>
        </w:tc>
        <w:tc>
          <w:tcPr>
            <w:tcW w:w="1556" w:type="dxa"/>
            <w:tcBorders>
              <w:top w:val="nil"/>
              <w:left w:val="nil"/>
              <w:bottom w:val="single" w:sz="4" w:space="0" w:color="auto"/>
              <w:right w:val="single" w:sz="4" w:space="0" w:color="auto"/>
            </w:tcBorders>
            <w:shd w:val="clear" w:color="auto" w:fill="auto"/>
            <w:noWrap/>
            <w:vAlign w:val="center"/>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6.1</w:t>
            </w:r>
          </w:p>
        </w:tc>
        <w:tc>
          <w:tcPr>
            <w:tcW w:w="1594" w:type="dxa"/>
            <w:gridSpan w:val="2"/>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79</w:t>
            </w:r>
          </w:p>
        </w:tc>
      </w:tr>
      <w:tr w:rsidR="005A200E" w:rsidRPr="005A200E" w:rsidTr="005A200E">
        <w:trPr>
          <w:trHeight w:val="300"/>
          <w:jc w:val="center"/>
        </w:trPr>
        <w:tc>
          <w:tcPr>
            <w:tcW w:w="1261" w:type="dxa"/>
            <w:vMerge/>
            <w:tcBorders>
              <w:top w:val="nil"/>
              <w:left w:val="single" w:sz="4" w:space="0" w:color="auto"/>
              <w:bottom w:val="single" w:sz="4" w:space="0" w:color="auto"/>
              <w:right w:val="single" w:sz="4" w:space="0" w:color="auto"/>
            </w:tcBorders>
            <w:vAlign w:val="center"/>
            <w:hideMark/>
          </w:tcPr>
          <w:p w:rsidR="005A200E" w:rsidRPr="005A200E" w:rsidRDefault="005A200E" w:rsidP="005A200E">
            <w:pPr>
              <w:spacing w:after="0" w:line="240" w:lineRule="auto"/>
              <w:rPr>
                <w:rFonts w:ascii="Calibri" w:eastAsia="Times New Roman" w:hAnsi="Calibri" w:cs="Times New Roman"/>
                <w:color w:val="000000"/>
                <w:sz w:val="20"/>
                <w:szCs w:val="20"/>
              </w:rPr>
            </w:pPr>
          </w:p>
        </w:tc>
        <w:tc>
          <w:tcPr>
            <w:tcW w:w="1282"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9/15/2014</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0.68</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0.81</w:t>
            </w:r>
          </w:p>
        </w:tc>
        <w:tc>
          <w:tcPr>
            <w:tcW w:w="1556" w:type="dxa"/>
            <w:tcBorders>
              <w:top w:val="nil"/>
              <w:left w:val="nil"/>
              <w:bottom w:val="single" w:sz="4" w:space="0" w:color="auto"/>
              <w:right w:val="single" w:sz="4" w:space="0" w:color="auto"/>
            </w:tcBorders>
            <w:shd w:val="clear" w:color="auto" w:fill="auto"/>
            <w:noWrap/>
            <w:vAlign w:val="center"/>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18.2</w:t>
            </w:r>
          </w:p>
        </w:tc>
        <w:tc>
          <w:tcPr>
            <w:tcW w:w="1594" w:type="dxa"/>
            <w:gridSpan w:val="2"/>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83</w:t>
            </w:r>
          </w:p>
        </w:tc>
      </w:tr>
      <w:tr w:rsidR="005A200E" w:rsidRPr="005A200E" w:rsidTr="005A200E">
        <w:trPr>
          <w:trHeight w:val="300"/>
          <w:jc w:val="center"/>
        </w:trPr>
        <w:tc>
          <w:tcPr>
            <w:tcW w:w="1261" w:type="dxa"/>
            <w:vMerge/>
            <w:tcBorders>
              <w:top w:val="nil"/>
              <w:left w:val="single" w:sz="4" w:space="0" w:color="auto"/>
              <w:bottom w:val="single" w:sz="4" w:space="0" w:color="auto"/>
              <w:right w:val="single" w:sz="4" w:space="0" w:color="auto"/>
            </w:tcBorders>
            <w:vAlign w:val="center"/>
            <w:hideMark/>
          </w:tcPr>
          <w:p w:rsidR="005A200E" w:rsidRPr="005A200E" w:rsidRDefault="005A200E" w:rsidP="005A200E">
            <w:pPr>
              <w:spacing w:after="0" w:line="240" w:lineRule="auto"/>
              <w:rPr>
                <w:rFonts w:ascii="Calibri" w:eastAsia="Times New Roman" w:hAnsi="Calibri" w:cs="Times New Roman"/>
                <w:color w:val="000000"/>
                <w:sz w:val="20"/>
                <w:szCs w:val="20"/>
              </w:rPr>
            </w:pPr>
          </w:p>
        </w:tc>
        <w:tc>
          <w:tcPr>
            <w:tcW w:w="1282"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9/16/2014</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0.73</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0.87</w:t>
            </w:r>
          </w:p>
        </w:tc>
        <w:tc>
          <w:tcPr>
            <w:tcW w:w="1556" w:type="dxa"/>
            <w:tcBorders>
              <w:top w:val="nil"/>
              <w:left w:val="nil"/>
              <w:bottom w:val="single" w:sz="4" w:space="0" w:color="auto"/>
              <w:right w:val="single" w:sz="4" w:space="0" w:color="auto"/>
            </w:tcBorders>
            <w:shd w:val="clear" w:color="auto" w:fill="auto"/>
            <w:noWrap/>
            <w:vAlign w:val="center"/>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19.5</w:t>
            </w:r>
          </w:p>
        </w:tc>
        <w:tc>
          <w:tcPr>
            <w:tcW w:w="1594" w:type="dxa"/>
            <w:gridSpan w:val="2"/>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85</w:t>
            </w:r>
          </w:p>
        </w:tc>
      </w:tr>
      <w:tr w:rsidR="005A200E" w:rsidRPr="005A200E" w:rsidTr="005A200E">
        <w:trPr>
          <w:trHeight w:val="300"/>
          <w:jc w:val="center"/>
        </w:trPr>
        <w:tc>
          <w:tcPr>
            <w:tcW w:w="1261" w:type="dxa"/>
            <w:vMerge/>
            <w:tcBorders>
              <w:top w:val="nil"/>
              <w:left w:val="single" w:sz="4" w:space="0" w:color="auto"/>
              <w:bottom w:val="single" w:sz="4" w:space="0" w:color="auto"/>
              <w:right w:val="single" w:sz="4" w:space="0" w:color="auto"/>
            </w:tcBorders>
            <w:vAlign w:val="center"/>
            <w:hideMark/>
          </w:tcPr>
          <w:p w:rsidR="005A200E" w:rsidRPr="005A200E" w:rsidRDefault="005A200E" w:rsidP="005A200E">
            <w:pPr>
              <w:spacing w:after="0" w:line="240" w:lineRule="auto"/>
              <w:rPr>
                <w:rFonts w:ascii="Calibri" w:eastAsia="Times New Roman" w:hAnsi="Calibri" w:cs="Times New Roman"/>
                <w:color w:val="000000"/>
                <w:sz w:val="20"/>
                <w:szCs w:val="20"/>
              </w:rPr>
            </w:pPr>
          </w:p>
        </w:tc>
        <w:tc>
          <w:tcPr>
            <w:tcW w:w="1282"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9/17/2014</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0.53</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0.64</w:t>
            </w:r>
          </w:p>
        </w:tc>
        <w:tc>
          <w:tcPr>
            <w:tcW w:w="1556" w:type="dxa"/>
            <w:tcBorders>
              <w:top w:val="nil"/>
              <w:left w:val="nil"/>
              <w:bottom w:val="single" w:sz="4" w:space="0" w:color="auto"/>
              <w:right w:val="single" w:sz="4" w:space="0" w:color="auto"/>
            </w:tcBorders>
            <w:shd w:val="clear" w:color="auto" w:fill="auto"/>
            <w:noWrap/>
            <w:vAlign w:val="center"/>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14.3</w:t>
            </w:r>
          </w:p>
        </w:tc>
        <w:tc>
          <w:tcPr>
            <w:tcW w:w="1594" w:type="dxa"/>
            <w:gridSpan w:val="2"/>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85</w:t>
            </w:r>
          </w:p>
        </w:tc>
      </w:tr>
      <w:tr w:rsidR="005A200E" w:rsidRPr="005A200E" w:rsidTr="005A200E">
        <w:trPr>
          <w:trHeight w:val="300"/>
          <w:jc w:val="center"/>
        </w:trPr>
        <w:tc>
          <w:tcPr>
            <w:tcW w:w="1261" w:type="dxa"/>
            <w:vMerge/>
            <w:tcBorders>
              <w:top w:val="nil"/>
              <w:left w:val="single" w:sz="4" w:space="0" w:color="auto"/>
              <w:bottom w:val="single" w:sz="4" w:space="0" w:color="auto"/>
              <w:right w:val="single" w:sz="4" w:space="0" w:color="auto"/>
            </w:tcBorders>
            <w:vAlign w:val="center"/>
            <w:hideMark/>
          </w:tcPr>
          <w:p w:rsidR="005A200E" w:rsidRPr="005A200E" w:rsidRDefault="005A200E" w:rsidP="005A200E">
            <w:pPr>
              <w:spacing w:after="0" w:line="240" w:lineRule="auto"/>
              <w:rPr>
                <w:rFonts w:ascii="Calibri" w:eastAsia="Times New Roman" w:hAnsi="Calibri" w:cs="Times New Roman"/>
                <w:color w:val="000000"/>
                <w:sz w:val="20"/>
                <w:szCs w:val="20"/>
              </w:rPr>
            </w:pPr>
          </w:p>
        </w:tc>
        <w:tc>
          <w:tcPr>
            <w:tcW w:w="1282" w:type="dxa"/>
            <w:tcBorders>
              <w:top w:val="nil"/>
              <w:left w:val="nil"/>
              <w:bottom w:val="single" w:sz="4" w:space="0" w:color="auto"/>
              <w:right w:val="single" w:sz="4" w:space="0" w:color="auto"/>
            </w:tcBorders>
            <w:shd w:val="clear" w:color="auto" w:fill="auto"/>
            <w:noWrap/>
            <w:vAlign w:val="center"/>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Average*</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0.42</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0.50</w:t>
            </w:r>
          </w:p>
        </w:tc>
        <w:tc>
          <w:tcPr>
            <w:tcW w:w="1556" w:type="dxa"/>
            <w:tcBorders>
              <w:top w:val="nil"/>
              <w:left w:val="nil"/>
              <w:bottom w:val="single" w:sz="4" w:space="0" w:color="auto"/>
              <w:right w:val="single" w:sz="4" w:space="0" w:color="auto"/>
            </w:tcBorders>
            <w:shd w:val="clear" w:color="auto" w:fill="auto"/>
            <w:noWrap/>
            <w:vAlign w:val="center"/>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11.2</w:t>
            </w:r>
          </w:p>
        </w:tc>
        <w:tc>
          <w:tcPr>
            <w:tcW w:w="1594" w:type="dxa"/>
            <w:gridSpan w:val="2"/>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81</w:t>
            </w:r>
          </w:p>
        </w:tc>
      </w:tr>
      <w:tr w:rsidR="005A200E" w:rsidRPr="005A200E" w:rsidTr="005A200E">
        <w:trPr>
          <w:trHeight w:val="300"/>
          <w:jc w:val="center"/>
        </w:trPr>
        <w:tc>
          <w:tcPr>
            <w:tcW w:w="1261" w:type="dxa"/>
            <w:vMerge w:val="restart"/>
            <w:tcBorders>
              <w:top w:val="nil"/>
              <w:left w:val="single" w:sz="4" w:space="0" w:color="auto"/>
              <w:right w:val="single" w:sz="4" w:space="0" w:color="auto"/>
            </w:tcBorders>
            <w:shd w:val="clear" w:color="auto" w:fill="auto"/>
            <w:noWrap/>
            <w:vAlign w:val="center"/>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2015</w:t>
            </w:r>
          </w:p>
        </w:tc>
        <w:tc>
          <w:tcPr>
            <w:tcW w:w="1282"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8/13/2015</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0.42</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0.50</w:t>
            </w:r>
          </w:p>
        </w:tc>
        <w:tc>
          <w:tcPr>
            <w:tcW w:w="1556"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10.5</w:t>
            </w:r>
          </w:p>
        </w:tc>
        <w:tc>
          <w:tcPr>
            <w:tcW w:w="1594" w:type="dxa"/>
            <w:gridSpan w:val="2"/>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78</w:t>
            </w:r>
          </w:p>
        </w:tc>
      </w:tr>
      <w:tr w:rsidR="005A200E" w:rsidRPr="005A200E" w:rsidTr="005A200E">
        <w:trPr>
          <w:trHeight w:val="300"/>
          <w:jc w:val="center"/>
        </w:trPr>
        <w:tc>
          <w:tcPr>
            <w:tcW w:w="1261" w:type="dxa"/>
            <w:vMerge/>
            <w:tcBorders>
              <w:left w:val="single" w:sz="4" w:space="0" w:color="auto"/>
              <w:right w:val="single" w:sz="4" w:space="0" w:color="auto"/>
            </w:tcBorders>
            <w:vAlign w:val="center"/>
            <w:hideMark/>
          </w:tcPr>
          <w:p w:rsidR="005A200E" w:rsidRPr="005A200E" w:rsidRDefault="005A200E" w:rsidP="005A200E">
            <w:pPr>
              <w:spacing w:after="0" w:line="240" w:lineRule="auto"/>
              <w:rPr>
                <w:rFonts w:ascii="Calibri" w:eastAsia="Times New Roman" w:hAnsi="Calibri" w:cs="Times New Roman"/>
                <w:color w:val="000000"/>
                <w:sz w:val="20"/>
                <w:szCs w:val="20"/>
              </w:rPr>
            </w:pPr>
          </w:p>
        </w:tc>
        <w:tc>
          <w:tcPr>
            <w:tcW w:w="1282"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8/14/2015</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0.36</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0.43</w:t>
            </w:r>
          </w:p>
        </w:tc>
        <w:tc>
          <w:tcPr>
            <w:tcW w:w="1556"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9.0</w:t>
            </w:r>
          </w:p>
        </w:tc>
        <w:tc>
          <w:tcPr>
            <w:tcW w:w="1594" w:type="dxa"/>
            <w:gridSpan w:val="2"/>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79</w:t>
            </w:r>
          </w:p>
        </w:tc>
      </w:tr>
      <w:tr w:rsidR="005A200E" w:rsidRPr="005A200E" w:rsidTr="005A200E">
        <w:trPr>
          <w:trHeight w:val="300"/>
          <w:jc w:val="center"/>
        </w:trPr>
        <w:tc>
          <w:tcPr>
            <w:tcW w:w="1261" w:type="dxa"/>
            <w:vMerge/>
            <w:tcBorders>
              <w:left w:val="single" w:sz="4" w:space="0" w:color="auto"/>
              <w:right w:val="single" w:sz="4" w:space="0" w:color="auto"/>
            </w:tcBorders>
            <w:vAlign w:val="center"/>
            <w:hideMark/>
          </w:tcPr>
          <w:p w:rsidR="005A200E" w:rsidRPr="005A200E" w:rsidRDefault="005A200E" w:rsidP="005A200E">
            <w:pPr>
              <w:spacing w:after="0" w:line="240" w:lineRule="auto"/>
              <w:rPr>
                <w:rFonts w:ascii="Calibri" w:eastAsia="Times New Roman" w:hAnsi="Calibri" w:cs="Times New Roman"/>
                <w:color w:val="000000"/>
                <w:sz w:val="20"/>
                <w:szCs w:val="20"/>
              </w:rPr>
            </w:pPr>
          </w:p>
        </w:tc>
        <w:tc>
          <w:tcPr>
            <w:tcW w:w="1282"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8/16/2015</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0.70</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0.84</w:t>
            </w:r>
          </w:p>
        </w:tc>
        <w:tc>
          <w:tcPr>
            <w:tcW w:w="1556"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17.8</w:t>
            </w:r>
          </w:p>
        </w:tc>
        <w:tc>
          <w:tcPr>
            <w:tcW w:w="1594" w:type="dxa"/>
            <w:gridSpan w:val="2"/>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82</w:t>
            </w:r>
          </w:p>
        </w:tc>
      </w:tr>
      <w:tr w:rsidR="005A200E" w:rsidRPr="005A200E" w:rsidTr="005A200E">
        <w:trPr>
          <w:trHeight w:val="300"/>
          <w:jc w:val="center"/>
        </w:trPr>
        <w:tc>
          <w:tcPr>
            <w:tcW w:w="1261" w:type="dxa"/>
            <w:vMerge/>
            <w:tcBorders>
              <w:left w:val="single" w:sz="4" w:space="0" w:color="auto"/>
              <w:right w:val="single" w:sz="4" w:space="0" w:color="auto"/>
            </w:tcBorders>
            <w:vAlign w:val="center"/>
            <w:hideMark/>
          </w:tcPr>
          <w:p w:rsidR="005A200E" w:rsidRPr="005A200E" w:rsidRDefault="005A200E" w:rsidP="005A200E">
            <w:pPr>
              <w:spacing w:after="0" w:line="240" w:lineRule="auto"/>
              <w:rPr>
                <w:rFonts w:ascii="Calibri" w:eastAsia="Times New Roman" w:hAnsi="Calibri" w:cs="Times New Roman"/>
                <w:color w:val="000000"/>
                <w:sz w:val="20"/>
                <w:szCs w:val="20"/>
              </w:rPr>
            </w:pPr>
          </w:p>
        </w:tc>
        <w:tc>
          <w:tcPr>
            <w:tcW w:w="1282"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8/26/2015</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0.35</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0.42</w:t>
            </w:r>
          </w:p>
        </w:tc>
        <w:tc>
          <w:tcPr>
            <w:tcW w:w="1556"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9.0</w:t>
            </w:r>
          </w:p>
        </w:tc>
        <w:tc>
          <w:tcPr>
            <w:tcW w:w="1594" w:type="dxa"/>
            <w:gridSpan w:val="2"/>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80</w:t>
            </w:r>
          </w:p>
        </w:tc>
      </w:tr>
      <w:tr w:rsidR="005A200E" w:rsidRPr="005A200E" w:rsidTr="005A200E">
        <w:trPr>
          <w:trHeight w:val="300"/>
          <w:jc w:val="center"/>
        </w:trPr>
        <w:tc>
          <w:tcPr>
            <w:tcW w:w="1261" w:type="dxa"/>
            <w:vMerge/>
            <w:tcBorders>
              <w:left w:val="single" w:sz="4" w:space="0" w:color="auto"/>
              <w:right w:val="single" w:sz="4" w:space="0" w:color="auto"/>
            </w:tcBorders>
            <w:vAlign w:val="center"/>
            <w:hideMark/>
          </w:tcPr>
          <w:p w:rsidR="005A200E" w:rsidRPr="005A200E" w:rsidRDefault="005A200E" w:rsidP="005A200E">
            <w:pPr>
              <w:spacing w:after="0" w:line="240" w:lineRule="auto"/>
              <w:rPr>
                <w:rFonts w:ascii="Calibri" w:eastAsia="Times New Roman" w:hAnsi="Calibri" w:cs="Times New Roman"/>
                <w:color w:val="000000"/>
                <w:sz w:val="20"/>
                <w:szCs w:val="20"/>
              </w:rPr>
            </w:pPr>
          </w:p>
        </w:tc>
        <w:tc>
          <w:tcPr>
            <w:tcW w:w="1282"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8/27/2015</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0.54</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0.64</w:t>
            </w:r>
          </w:p>
        </w:tc>
        <w:tc>
          <w:tcPr>
            <w:tcW w:w="1556"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13.7</w:t>
            </w:r>
          </w:p>
        </w:tc>
        <w:tc>
          <w:tcPr>
            <w:tcW w:w="1594" w:type="dxa"/>
            <w:gridSpan w:val="2"/>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82</w:t>
            </w:r>
          </w:p>
        </w:tc>
      </w:tr>
      <w:tr w:rsidR="005A200E" w:rsidRPr="005A200E" w:rsidTr="005A200E">
        <w:trPr>
          <w:trHeight w:val="300"/>
          <w:jc w:val="center"/>
        </w:trPr>
        <w:tc>
          <w:tcPr>
            <w:tcW w:w="1261" w:type="dxa"/>
            <w:vMerge/>
            <w:tcBorders>
              <w:left w:val="single" w:sz="4" w:space="0" w:color="auto"/>
              <w:right w:val="single" w:sz="4" w:space="0" w:color="auto"/>
            </w:tcBorders>
            <w:vAlign w:val="center"/>
            <w:hideMark/>
          </w:tcPr>
          <w:p w:rsidR="005A200E" w:rsidRPr="005A200E" w:rsidRDefault="005A200E" w:rsidP="005A200E">
            <w:pPr>
              <w:spacing w:after="0" w:line="240" w:lineRule="auto"/>
              <w:rPr>
                <w:rFonts w:ascii="Calibri" w:eastAsia="Times New Roman" w:hAnsi="Calibri" w:cs="Times New Roman"/>
                <w:color w:val="000000"/>
                <w:sz w:val="20"/>
                <w:szCs w:val="20"/>
              </w:rPr>
            </w:pPr>
          </w:p>
        </w:tc>
        <w:tc>
          <w:tcPr>
            <w:tcW w:w="1282"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8/28/2015</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0.59</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0.70</w:t>
            </w:r>
          </w:p>
        </w:tc>
        <w:tc>
          <w:tcPr>
            <w:tcW w:w="1556"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14.9</w:t>
            </w:r>
          </w:p>
        </w:tc>
        <w:tc>
          <w:tcPr>
            <w:tcW w:w="1594" w:type="dxa"/>
            <w:gridSpan w:val="2"/>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84</w:t>
            </w:r>
          </w:p>
        </w:tc>
      </w:tr>
      <w:tr w:rsidR="005A200E" w:rsidRPr="005A200E" w:rsidTr="005A200E">
        <w:trPr>
          <w:trHeight w:val="300"/>
          <w:jc w:val="center"/>
        </w:trPr>
        <w:tc>
          <w:tcPr>
            <w:tcW w:w="1261" w:type="dxa"/>
            <w:vMerge/>
            <w:tcBorders>
              <w:left w:val="single" w:sz="4" w:space="0" w:color="auto"/>
              <w:right w:val="single" w:sz="4" w:space="0" w:color="auto"/>
            </w:tcBorders>
            <w:vAlign w:val="center"/>
            <w:hideMark/>
          </w:tcPr>
          <w:p w:rsidR="005A200E" w:rsidRPr="005A200E" w:rsidRDefault="005A200E" w:rsidP="005A200E">
            <w:pPr>
              <w:spacing w:after="0" w:line="240" w:lineRule="auto"/>
              <w:rPr>
                <w:rFonts w:ascii="Calibri" w:eastAsia="Times New Roman" w:hAnsi="Calibri" w:cs="Times New Roman"/>
                <w:color w:val="000000"/>
                <w:sz w:val="20"/>
                <w:szCs w:val="20"/>
              </w:rPr>
            </w:pPr>
          </w:p>
        </w:tc>
        <w:tc>
          <w:tcPr>
            <w:tcW w:w="1282"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9/9/2015</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0.68</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0.81</w:t>
            </w:r>
          </w:p>
        </w:tc>
        <w:tc>
          <w:tcPr>
            <w:tcW w:w="1556"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17.2</w:t>
            </w:r>
          </w:p>
        </w:tc>
        <w:tc>
          <w:tcPr>
            <w:tcW w:w="1594" w:type="dxa"/>
            <w:gridSpan w:val="2"/>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88</w:t>
            </w:r>
          </w:p>
        </w:tc>
      </w:tr>
      <w:tr w:rsidR="005A200E" w:rsidRPr="005A200E" w:rsidTr="005A200E">
        <w:trPr>
          <w:trHeight w:val="300"/>
          <w:jc w:val="center"/>
        </w:trPr>
        <w:tc>
          <w:tcPr>
            <w:tcW w:w="1261" w:type="dxa"/>
            <w:vMerge/>
            <w:tcBorders>
              <w:left w:val="single" w:sz="4" w:space="0" w:color="auto"/>
              <w:right w:val="single" w:sz="4" w:space="0" w:color="auto"/>
            </w:tcBorders>
            <w:vAlign w:val="center"/>
            <w:hideMark/>
          </w:tcPr>
          <w:p w:rsidR="005A200E" w:rsidRPr="005A200E" w:rsidRDefault="005A200E" w:rsidP="005A200E">
            <w:pPr>
              <w:spacing w:after="0" w:line="240" w:lineRule="auto"/>
              <w:rPr>
                <w:rFonts w:ascii="Calibri" w:eastAsia="Times New Roman" w:hAnsi="Calibri" w:cs="Times New Roman"/>
                <w:color w:val="000000"/>
                <w:sz w:val="20"/>
                <w:szCs w:val="20"/>
              </w:rPr>
            </w:pPr>
          </w:p>
        </w:tc>
        <w:tc>
          <w:tcPr>
            <w:tcW w:w="1282"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9/10/2015</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0.45</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0.54</w:t>
            </w:r>
          </w:p>
        </w:tc>
        <w:tc>
          <w:tcPr>
            <w:tcW w:w="1556"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11.4</w:t>
            </w:r>
          </w:p>
        </w:tc>
        <w:tc>
          <w:tcPr>
            <w:tcW w:w="1594" w:type="dxa"/>
            <w:gridSpan w:val="2"/>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86</w:t>
            </w:r>
          </w:p>
        </w:tc>
      </w:tr>
      <w:tr w:rsidR="005A200E" w:rsidRPr="005A200E" w:rsidTr="005A200E">
        <w:trPr>
          <w:trHeight w:val="300"/>
          <w:jc w:val="center"/>
        </w:trPr>
        <w:tc>
          <w:tcPr>
            <w:tcW w:w="1261" w:type="dxa"/>
            <w:vMerge/>
            <w:tcBorders>
              <w:left w:val="single" w:sz="4" w:space="0" w:color="auto"/>
              <w:right w:val="single" w:sz="4" w:space="0" w:color="auto"/>
            </w:tcBorders>
            <w:vAlign w:val="center"/>
            <w:hideMark/>
          </w:tcPr>
          <w:p w:rsidR="005A200E" w:rsidRPr="005A200E" w:rsidRDefault="005A200E" w:rsidP="005A200E">
            <w:pPr>
              <w:spacing w:after="0" w:line="240" w:lineRule="auto"/>
              <w:rPr>
                <w:rFonts w:ascii="Calibri" w:eastAsia="Times New Roman" w:hAnsi="Calibri" w:cs="Times New Roman"/>
                <w:color w:val="000000"/>
                <w:sz w:val="20"/>
                <w:szCs w:val="20"/>
              </w:rPr>
            </w:pPr>
          </w:p>
        </w:tc>
        <w:tc>
          <w:tcPr>
            <w:tcW w:w="1282"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9/11/2015</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0.51</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0.61</w:t>
            </w:r>
          </w:p>
        </w:tc>
        <w:tc>
          <w:tcPr>
            <w:tcW w:w="1556"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13.0</w:t>
            </w:r>
          </w:p>
        </w:tc>
        <w:tc>
          <w:tcPr>
            <w:tcW w:w="1594" w:type="dxa"/>
            <w:gridSpan w:val="2"/>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84</w:t>
            </w:r>
          </w:p>
        </w:tc>
      </w:tr>
      <w:tr w:rsidR="005A200E" w:rsidRPr="005A200E" w:rsidTr="005A200E">
        <w:trPr>
          <w:trHeight w:val="300"/>
          <w:jc w:val="center"/>
        </w:trPr>
        <w:tc>
          <w:tcPr>
            <w:tcW w:w="1261" w:type="dxa"/>
            <w:vMerge/>
            <w:tcBorders>
              <w:left w:val="single" w:sz="4" w:space="0" w:color="auto"/>
              <w:right w:val="single" w:sz="4" w:space="0" w:color="auto"/>
            </w:tcBorders>
            <w:vAlign w:val="center"/>
            <w:hideMark/>
          </w:tcPr>
          <w:p w:rsidR="005A200E" w:rsidRPr="005A200E" w:rsidRDefault="005A200E" w:rsidP="005A200E">
            <w:pPr>
              <w:spacing w:after="0" w:line="240" w:lineRule="auto"/>
              <w:rPr>
                <w:rFonts w:ascii="Calibri" w:eastAsia="Times New Roman" w:hAnsi="Calibri" w:cs="Times New Roman"/>
                <w:color w:val="000000"/>
                <w:sz w:val="20"/>
                <w:szCs w:val="20"/>
              </w:rPr>
            </w:pPr>
          </w:p>
        </w:tc>
        <w:tc>
          <w:tcPr>
            <w:tcW w:w="1282"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9/20/2015**</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0.34</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0.41</w:t>
            </w:r>
          </w:p>
        </w:tc>
        <w:tc>
          <w:tcPr>
            <w:tcW w:w="1556"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8.7</w:t>
            </w:r>
          </w:p>
        </w:tc>
        <w:tc>
          <w:tcPr>
            <w:tcW w:w="1594" w:type="dxa"/>
            <w:gridSpan w:val="2"/>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84</w:t>
            </w:r>
          </w:p>
        </w:tc>
      </w:tr>
      <w:tr w:rsidR="005A200E" w:rsidRPr="005A200E" w:rsidTr="005A200E">
        <w:trPr>
          <w:trHeight w:val="300"/>
          <w:jc w:val="center"/>
        </w:trPr>
        <w:tc>
          <w:tcPr>
            <w:tcW w:w="1261" w:type="dxa"/>
            <w:vMerge/>
            <w:tcBorders>
              <w:left w:val="single" w:sz="4" w:space="0" w:color="auto"/>
              <w:right w:val="single" w:sz="4" w:space="0" w:color="auto"/>
            </w:tcBorders>
            <w:vAlign w:val="center"/>
            <w:hideMark/>
          </w:tcPr>
          <w:p w:rsidR="005A200E" w:rsidRPr="005A200E" w:rsidRDefault="005A200E" w:rsidP="005A200E">
            <w:pPr>
              <w:spacing w:after="0" w:line="240" w:lineRule="auto"/>
              <w:rPr>
                <w:rFonts w:ascii="Calibri" w:eastAsia="Times New Roman" w:hAnsi="Calibri" w:cs="Times New Roman"/>
                <w:color w:val="000000"/>
                <w:sz w:val="20"/>
                <w:szCs w:val="20"/>
              </w:rPr>
            </w:pPr>
          </w:p>
        </w:tc>
        <w:tc>
          <w:tcPr>
            <w:tcW w:w="1282"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9/24/2015</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0.48</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0.58</w:t>
            </w:r>
          </w:p>
        </w:tc>
        <w:tc>
          <w:tcPr>
            <w:tcW w:w="1556"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12.2</w:t>
            </w:r>
          </w:p>
        </w:tc>
        <w:tc>
          <w:tcPr>
            <w:tcW w:w="1594" w:type="dxa"/>
            <w:gridSpan w:val="2"/>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78</w:t>
            </w:r>
          </w:p>
        </w:tc>
      </w:tr>
      <w:tr w:rsidR="005A200E" w:rsidRPr="005A200E" w:rsidTr="005A200E">
        <w:trPr>
          <w:trHeight w:val="300"/>
          <w:jc w:val="center"/>
        </w:trPr>
        <w:tc>
          <w:tcPr>
            <w:tcW w:w="1261" w:type="dxa"/>
            <w:vMerge/>
            <w:tcBorders>
              <w:left w:val="single" w:sz="4" w:space="0" w:color="auto"/>
              <w:right w:val="single" w:sz="4" w:space="0" w:color="auto"/>
            </w:tcBorders>
            <w:vAlign w:val="center"/>
            <w:hideMark/>
          </w:tcPr>
          <w:p w:rsidR="005A200E" w:rsidRPr="005A200E" w:rsidRDefault="005A200E" w:rsidP="005A200E">
            <w:pPr>
              <w:spacing w:after="0" w:line="240" w:lineRule="auto"/>
              <w:rPr>
                <w:rFonts w:ascii="Calibri" w:eastAsia="Times New Roman" w:hAnsi="Calibri" w:cs="Times New Roman"/>
                <w:color w:val="000000"/>
                <w:sz w:val="20"/>
                <w:szCs w:val="20"/>
              </w:rPr>
            </w:pPr>
          </w:p>
        </w:tc>
        <w:tc>
          <w:tcPr>
            <w:tcW w:w="1282"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9/25/2015</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0.40</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0.47</w:t>
            </w:r>
          </w:p>
        </w:tc>
        <w:tc>
          <w:tcPr>
            <w:tcW w:w="1556"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10.1</w:t>
            </w:r>
          </w:p>
        </w:tc>
        <w:tc>
          <w:tcPr>
            <w:tcW w:w="1594" w:type="dxa"/>
            <w:gridSpan w:val="2"/>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79</w:t>
            </w:r>
          </w:p>
        </w:tc>
      </w:tr>
      <w:tr w:rsidR="005A200E" w:rsidRPr="005A200E" w:rsidTr="005A200E">
        <w:trPr>
          <w:trHeight w:val="300"/>
          <w:jc w:val="center"/>
        </w:trPr>
        <w:tc>
          <w:tcPr>
            <w:tcW w:w="1261" w:type="dxa"/>
            <w:vMerge/>
            <w:tcBorders>
              <w:left w:val="single" w:sz="4" w:space="0" w:color="auto"/>
              <w:right w:val="single" w:sz="4" w:space="0" w:color="auto"/>
            </w:tcBorders>
            <w:vAlign w:val="center"/>
            <w:hideMark/>
          </w:tcPr>
          <w:p w:rsidR="005A200E" w:rsidRPr="005A200E" w:rsidRDefault="005A200E" w:rsidP="005A200E">
            <w:pPr>
              <w:spacing w:after="0" w:line="240" w:lineRule="auto"/>
              <w:rPr>
                <w:rFonts w:ascii="Calibri" w:eastAsia="Times New Roman" w:hAnsi="Calibri" w:cs="Times New Roman"/>
                <w:color w:val="000000"/>
                <w:sz w:val="20"/>
                <w:szCs w:val="20"/>
              </w:rPr>
            </w:pPr>
          </w:p>
        </w:tc>
        <w:tc>
          <w:tcPr>
            <w:tcW w:w="1282"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10/9/2015</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0.43</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0.51</w:t>
            </w:r>
          </w:p>
        </w:tc>
        <w:tc>
          <w:tcPr>
            <w:tcW w:w="1556"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10.8</w:t>
            </w:r>
          </w:p>
        </w:tc>
        <w:tc>
          <w:tcPr>
            <w:tcW w:w="1594" w:type="dxa"/>
            <w:gridSpan w:val="2"/>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81</w:t>
            </w:r>
          </w:p>
        </w:tc>
      </w:tr>
      <w:tr w:rsidR="005A200E" w:rsidRPr="005A200E" w:rsidTr="005A200E">
        <w:trPr>
          <w:trHeight w:val="300"/>
          <w:jc w:val="center"/>
        </w:trPr>
        <w:tc>
          <w:tcPr>
            <w:tcW w:w="1261" w:type="dxa"/>
            <w:vMerge/>
            <w:tcBorders>
              <w:left w:val="single" w:sz="4" w:space="0" w:color="auto"/>
              <w:right w:val="single" w:sz="4" w:space="0" w:color="auto"/>
            </w:tcBorders>
            <w:vAlign w:val="center"/>
            <w:hideMark/>
          </w:tcPr>
          <w:p w:rsidR="005A200E" w:rsidRPr="005A200E" w:rsidRDefault="005A200E" w:rsidP="005A200E">
            <w:pPr>
              <w:spacing w:after="0" w:line="240" w:lineRule="auto"/>
              <w:rPr>
                <w:rFonts w:ascii="Calibri" w:eastAsia="Times New Roman" w:hAnsi="Calibri" w:cs="Times New Roman"/>
                <w:color w:val="000000"/>
                <w:sz w:val="20"/>
                <w:szCs w:val="20"/>
              </w:rPr>
            </w:pPr>
          </w:p>
        </w:tc>
        <w:tc>
          <w:tcPr>
            <w:tcW w:w="1282"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10/10/2015</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0.45</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0.54</w:t>
            </w:r>
          </w:p>
        </w:tc>
        <w:tc>
          <w:tcPr>
            <w:tcW w:w="1556"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11.4</w:t>
            </w:r>
          </w:p>
        </w:tc>
        <w:tc>
          <w:tcPr>
            <w:tcW w:w="1594" w:type="dxa"/>
            <w:gridSpan w:val="2"/>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88</w:t>
            </w:r>
          </w:p>
        </w:tc>
      </w:tr>
      <w:tr w:rsidR="005A200E" w:rsidRPr="005A200E" w:rsidTr="005A200E">
        <w:trPr>
          <w:trHeight w:val="300"/>
          <w:jc w:val="center"/>
        </w:trPr>
        <w:tc>
          <w:tcPr>
            <w:tcW w:w="1261" w:type="dxa"/>
            <w:vMerge/>
            <w:tcBorders>
              <w:left w:val="single" w:sz="4" w:space="0" w:color="auto"/>
              <w:right w:val="single" w:sz="4" w:space="0" w:color="auto"/>
            </w:tcBorders>
            <w:vAlign w:val="center"/>
            <w:hideMark/>
          </w:tcPr>
          <w:p w:rsidR="005A200E" w:rsidRPr="005A200E" w:rsidRDefault="005A200E" w:rsidP="005A200E">
            <w:pPr>
              <w:spacing w:after="0" w:line="240" w:lineRule="auto"/>
              <w:rPr>
                <w:rFonts w:ascii="Calibri" w:eastAsia="Times New Roman" w:hAnsi="Calibri" w:cs="Times New Roman"/>
                <w:color w:val="000000"/>
                <w:sz w:val="20"/>
                <w:szCs w:val="20"/>
              </w:rPr>
            </w:pPr>
          </w:p>
        </w:tc>
        <w:tc>
          <w:tcPr>
            <w:tcW w:w="1282"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10/13/2015</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0.30</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0.36</w:t>
            </w:r>
          </w:p>
        </w:tc>
        <w:tc>
          <w:tcPr>
            <w:tcW w:w="1556" w:type="dxa"/>
            <w:tcBorders>
              <w:top w:val="nil"/>
              <w:left w:val="nil"/>
              <w:bottom w:val="single" w:sz="4" w:space="0" w:color="auto"/>
              <w:right w:val="single" w:sz="4" w:space="0" w:color="auto"/>
            </w:tcBorders>
            <w:shd w:val="clear" w:color="auto" w:fill="auto"/>
            <w:noWrap/>
            <w:vAlign w:val="bottom"/>
            <w:hideMark/>
          </w:tcPr>
          <w:p w:rsidR="005A200E" w:rsidRPr="00D33362" w:rsidRDefault="005A200E" w:rsidP="005A200E">
            <w:pPr>
              <w:spacing w:after="0" w:line="240" w:lineRule="auto"/>
              <w:jc w:val="center"/>
              <w:rPr>
                <w:rFonts w:ascii="Calibri" w:eastAsia="Times New Roman" w:hAnsi="Calibri" w:cs="Times New Roman"/>
                <w:color w:val="000000"/>
                <w:sz w:val="20"/>
                <w:szCs w:val="20"/>
              </w:rPr>
            </w:pPr>
            <w:r w:rsidRPr="00D33362">
              <w:rPr>
                <w:rFonts w:ascii="Calibri" w:eastAsia="Times New Roman" w:hAnsi="Calibri" w:cs="Times New Roman"/>
                <w:color w:val="000000"/>
                <w:sz w:val="20"/>
                <w:szCs w:val="20"/>
              </w:rPr>
              <w:t>7.6</w:t>
            </w:r>
          </w:p>
        </w:tc>
        <w:tc>
          <w:tcPr>
            <w:tcW w:w="1594" w:type="dxa"/>
            <w:gridSpan w:val="2"/>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82</w:t>
            </w:r>
          </w:p>
        </w:tc>
      </w:tr>
      <w:tr w:rsidR="005A200E" w:rsidRPr="005A200E" w:rsidTr="005A200E">
        <w:trPr>
          <w:trHeight w:val="300"/>
          <w:jc w:val="center"/>
        </w:trPr>
        <w:tc>
          <w:tcPr>
            <w:tcW w:w="1261" w:type="dxa"/>
            <w:vMerge/>
            <w:tcBorders>
              <w:left w:val="single" w:sz="4" w:space="0" w:color="auto"/>
              <w:bottom w:val="single" w:sz="4" w:space="0" w:color="auto"/>
              <w:right w:val="single" w:sz="4" w:space="0" w:color="auto"/>
            </w:tcBorders>
            <w:vAlign w:val="center"/>
            <w:hideMark/>
          </w:tcPr>
          <w:p w:rsidR="005A200E" w:rsidRPr="005A200E" w:rsidRDefault="005A200E" w:rsidP="005A200E">
            <w:pPr>
              <w:spacing w:after="0" w:line="240" w:lineRule="auto"/>
              <w:rPr>
                <w:rFonts w:ascii="Calibri" w:eastAsia="Times New Roman" w:hAnsi="Calibri" w:cs="Times New Roman"/>
                <w:color w:val="000000"/>
                <w:sz w:val="20"/>
                <w:szCs w:val="20"/>
              </w:rPr>
            </w:pPr>
          </w:p>
        </w:tc>
        <w:tc>
          <w:tcPr>
            <w:tcW w:w="1282"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Average***</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0.53</w:t>
            </w:r>
          </w:p>
        </w:tc>
        <w:tc>
          <w:tcPr>
            <w:tcW w:w="1555"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0.63</w:t>
            </w:r>
          </w:p>
        </w:tc>
        <w:tc>
          <w:tcPr>
            <w:tcW w:w="1556" w:type="dxa"/>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13.3</w:t>
            </w:r>
          </w:p>
        </w:tc>
        <w:tc>
          <w:tcPr>
            <w:tcW w:w="1594" w:type="dxa"/>
            <w:gridSpan w:val="2"/>
            <w:tcBorders>
              <w:top w:val="nil"/>
              <w:left w:val="nil"/>
              <w:bottom w:val="single" w:sz="4" w:space="0" w:color="auto"/>
              <w:right w:val="single" w:sz="4" w:space="0" w:color="auto"/>
            </w:tcBorders>
            <w:shd w:val="clear" w:color="auto" w:fill="auto"/>
            <w:noWrap/>
            <w:vAlign w:val="bottom"/>
            <w:hideMark/>
          </w:tcPr>
          <w:p w:rsidR="005A200E" w:rsidRPr="005A200E" w:rsidRDefault="005A200E" w:rsidP="005A200E">
            <w:pPr>
              <w:spacing w:after="0" w:line="240" w:lineRule="auto"/>
              <w:jc w:val="center"/>
              <w:rPr>
                <w:rFonts w:ascii="Calibri" w:eastAsia="Times New Roman" w:hAnsi="Calibri" w:cs="Times New Roman"/>
                <w:color w:val="000000"/>
                <w:sz w:val="20"/>
                <w:szCs w:val="20"/>
              </w:rPr>
            </w:pPr>
            <w:r w:rsidRPr="005A200E">
              <w:rPr>
                <w:rFonts w:ascii="Calibri" w:eastAsia="Times New Roman" w:hAnsi="Calibri" w:cs="Times New Roman"/>
                <w:color w:val="000000"/>
                <w:sz w:val="20"/>
                <w:szCs w:val="20"/>
              </w:rPr>
              <w:t>83</w:t>
            </w:r>
          </w:p>
        </w:tc>
      </w:tr>
      <w:tr w:rsidR="005A200E" w:rsidRPr="005A200E" w:rsidTr="00B8692B">
        <w:trPr>
          <w:gridAfter w:val="1"/>
          <w:wAfter w:w="17" w:type="dxa"/>
          <w:trHeight w:val="300"/>
          <w:jc w:val="center"/>
        </w:trPr>
        <w:tc>
          <w:tcPr>
            <w:tcW w:w="8786" w:type="dxa"/>
            <w:gridSpan w:val="6"/>
            <w:tcBorders>
              <w:top w:val="nil"/>
              <w:left w:val="nil"/>
              <w:bottom w:val="nil"/>
              <w:right w:val="nil"/>
            </w:tcBorders>
            <w:shd w:val="clear" w:color="auto" w:fill="auto"/>
            <w:noWrap/>
            <w:vAlign w:val="center"/>
            <w:hideMark/>
          </w:tcPr>
          <w:p w:rsidR="005A200E" w:rsidRPr="005A200E" w:rsidRDefault="005A200E" w:rsidP="00B8692B">
            <w:pPr>
              <w:spacing w:after="0" w:line="240" w:lineRule="auto"/>
              <w:rPr>
                <w:rFonts w:ascii="Franklin Gothic Book" w:eastAsia="Times New Roman" w:hAnsi="Franklin Gothic Book" w:cs="Times New Roman"/>
                <w:color w:val="000000"/>
                <w:sz w:val="18"/>
                <w:szCs w:val="18"/>
              </w:rPr>
            </w:pPr>
            <w:r w:rsidRPr="005A200E">
              <w:rPr>
                <w:rFonts w:ascii="Franklin Gothic Book" w:eastAsia="Times New Roman" w:hAnsi="Franklin Gothic Book" w:cs="Times New Roman"/>
                <w:color w:val="000000"/>
                <w:sz w:val="18"/>
                <w:szCs w:val="18"/>
              </w:rPr>
              <w:t>*Reflects the average 4-hour event from 2-6 PM</w:t>
            </w:r>
          </w:p>
        </w:tc>
      </w:tr>
      <w:tr w:rsidR="005A200E" w:rsidRPr="005A200E" w:rsidTr="00B8692B">
        <w:trPr>
          <w:gridAfter w:val="1"/>
          <w:wAfter w:w="17" w:type="dxa"/>
          <w:trHeight w:val="300"/>
          <w:jc w:val="center"/>
        </w:trPr>
        <w:tc>
          <w:tcPr>
            <w:tcW w:w="8786" w:type="dxa"/>
            <w:gridSpan w:val="6"/>
            <w:tcBorders>
              <w:top w:val="nil"/>
              <w:left w:val="nil"/>
              <w:bottom w:val="nil"/>
              <w:right w:val="nil"/>
            </w:tcBorders>
            <w:shd w:val="clear" w:color="auto" w:fill="auto"/>
            <w:noWrap/>
            <w:vAlign w:val="center"/>
            <w:hideMark/>
          </w:tcPr>
          <w:p w:rsidR="005A200E" w:rsidRPr="005A200E" w:rsidRDefault="005A200E" w:rsidP="00B8692B">
            <w:pPr>
              <w:spacing w:after="0" w:line="240" w:lineRule="auto"/>
              <w:rPr>
                <w:rFonts w:ascii="Franklin Gothic Book" w:eastAsia="Times New Roman" w:hAnsi="Franklin Gothic Book" w:cs="Times New Roman"/>
                <w:color w:val="000000"/>
                <w:sz w:val="18"/>
                <w:szCs w:val="18"/>
              </w:rPr>
            </w:pPr>
            <w:r w:rsidRPr="005A200E">
              <w:rPr>
                <w:rFonts w:ascii="Franklin Gothic Book" w:eastAsia="Times New Roman" w:hAnsi="Franklin Gothic Book" w:cs="Times New Roman"/>
                <w:color w:val="000000"/>
                <w:sz w:val="18"/>
                <w:szCs w:val="18"/>
              </w:rPr>
              <w:t>**Reflects the emergency event called from 1:35 to 3:35 PM</w:t>
            </w:r>
          </w:p>
        </w:tc>
      </w:tr>
      <w:tr w:rsidR="005A200E" w:rsidRPr="005A200E" w:rsidTr="00B8692B">
        <w:trPr>
          <w:gridAfter w:val="1"/>
          <w:wAfter w:w="17" w:type="dxa"/>
          <w:trHeight w:val="300"/>
          <w:jc w:val="center"/>
        </w:trPr>
        <w:tc>
          <w:tcPr>
            <w:tcW w:w="8786" w:type="dxa"/>
            <w:gridSpan w:val="6"/>
            <w:tcBorders>
              <w:top w:val="nil"/>
              <w:left w:val="nil"/>
              <w:bottom w:val="nil"/>
              <w:right w:val="nil"/>
            </w:tcBorders>
            <w:shd w:val="clear" w:color="auto" w:fill="auto"/>
            <w:noWrap/>
            <w:vAlign w:val="center"/>
            <w:hideMark/>
          </w:tcPr>
          <w:p w:rsidR="005A200E" w:rsidRPr="005A200E" w:rsidRDefault="005A200E" w:rsidP="00B8692B">
            <w:pPr>
              <w:spacing w:after="0" w:line="240" w:lineRule="auto"/>
              <w:rPr>
                <w:rFonts w:ascii="Franklin Gothic Book" w:eastAsia="Times New Roman" w:hAnsi="Franklin Gothic Book" w:cs="Times New Roman"/>
                <w:color w:val="000000"/>
                <w:sz w:val="18"/>
                <w:szCs w:val="18"/>
              </w:rPr>
            </w:pPr>
            <w:r w:rsidRPr="005A200E">
              <w:rPr>
                <w:rFonts w:ascii="Franklin Gothic Book" w:eastAsia="Times New Roman" w:hAnsi="Franklin Gothic Book" w:cs="Times New Roman"/>
                <w:color w:val="000000"/>
                <w:sz w:val="18"/>
                <w:szCs w:val="18"/>
              </w:rPr>
              <w:t>***Reflects the average 4-hour weekday event from 3-7 PM</w:t>
            </w:r>
          </w:p>
        </w:tc>
      </w:tr>
    </w:tbl>
    <w:p w:rsidR="00A44BD9" w:rsidRPr="00135A7B" w:rsidRDefault="00A44BD9" w:rsidP="00A44BD9">
      <w:pPr>
        <w:pStyle w:val="BodyParaAfterTableFigure"/>
        <w:rPr>
          <w:rFonts w:asciiTheme="minorHAnsi" w:hAnsiTheme="minorHAnsi"/>
        </w:rPr>
      </w:pPr>
      <w:r>
        <w:rPr>
          <w:rFonts w:asciiTheme="minorHAnsi" w:hAnsiTheme="minorHAnsi"/>
        </w:rPr>
        <w:t xml:space="preserve">Table 4-2 shows the average per premise reference loads, load impacts, and percent impact for residential customers by cycling option. </w:t>
      </w:r>
      <w:r w:rsidR="00D757F3">
        <w:rPr>
          <w:rFonts w:asciiTheme="minorHAnsi" w:hAnsiTheme="minorHAnsi"/>
        </w:rPr>
        <w:t>Across the nine days with the common event hours of 3 to 7 PM</w:t>
      </w:r>
      <w:r w:rsidR="00D757F3" w:rsidRPr="000903E6">
        <w:rPr>
          <w:rFonts w:asciiTheme="minorHAnsi" w:hAnsiTheme="minorHAnsi"/>
        </w:rPr>
        <w:t xml:space="preserve">, reference loads for the 50% cycling strategy group is 42% higher than the reference load for the 100% cycling strategy. </w:t>
      </w:r>
      <w:r w:rsidR="00D757F3" w:rsidRPr="00891423">
        <w:rPr>
          <w:rFonts w:asciiTheme="minorHAnsi" w:hAnsiTheme="minorHAnsi"/>
        </w:rPr>
        <w:t>Put another way, customers who use their CAC units more are less likely to select the 100% cycling option.</w:t>
      </w:r>
      <w:r w:rsidR="00D757F3" w:rsidRPr="000903E6">
        <w:rPr>
          <w:rFonts w:asciiTheme="minorHAnsi" w:hAnsiTheme="minorHAnsi"/>
        </w:rPr>
        <w:t xml:space="preserve"> So, even though </w:t>
      </w:r>
      <w:r w:rsidR="00D757F3" w:rsidRPr="00891423">
        <w:rPr>
          <w:rFonts w:asciiTheme="minorHAnsi" w:hAnsiTheme="minorHAnsi"/>
        </w:rPr>
        <w:t>the cycling percentage between these groups differs by a factor of two</w:t>
      </w:r>
      <w:r w:rsidR="00D757F3" w:rsidRPr="000903E6">
        <w:rPr>
          <w:rFonts w:asciiTheme="minorHAnsi" w:hAnsiTheme="minorHAnsi"/>
        </w:rPr>
        <w:t xml:space="preserve">, </w:t>
      </w:r>
      <w:r w:rsidR="000903E6" w:rsidRPr="000903E6">
        <w:rPr>
          <w:rFonts w:asciiTheme="minorHAnsi" w:hAnsiTheme="minorHAnsi"/>
        </w:rPr>
        <w:t xml:space="preserve">load impacts for the </w:t>
      </w:r>
      <w:r w:rsidR="00D757F3" w:rsidRPr="000903E6">
        <w:rPr>
          <w:rFonts w:asciiTheme="minorHAnsi" w:hAnsiTheme="minorHAnsi"/>
        </w:rPr>
        <w:t>100% group</w:t>
      </w:r>
      <w:r w:rsidR="000903E6" w:rsidRPr="000903E6">
        <w:rPr>
          <w:rFonts w:asciiTheme="minorHAnsi" w:hAnsiTheme="minorHAnsi"/>
        </w:rPr>
        <w:t xml:space="preserve"> a</w:t>
      </w:r>
      <w:r w:rsidR="00D757F3" w:rsidRPr="000903E6">
        <w:rPr>
          <w:rFonts w:asciiTheme="minorHAnsi" w:hAnsiTheme="minorHAnsi"/>
        </w:rPr>
        <w:t xml:space="preserve">re only 33% </w:t>
      </w:r>
      <w:r w:rsidR="000903E6" w:rsidRPr="000903E6">
        <w:rPr>
          <w:rFonts w:asciiTheme="minorHAnsi" w:hAnsiTheme="minorHAnsi"/>
        </w:rPr>
        <w:t xml:space="preserve">higher </w:t>
      </w:r>
      <w:r w:rsidR="00D757F3" w:rsidRPr="000903E6">
        <w:rPr>
          <w:rFonts w:asciiTheme="minorHAnsi" w:hAnsiTheme="minorHAnsi"/>
        </w:rPr>
        <w:t xml:space="preserve">than that of the </w:t>
      </w:r>
      <w:r w:rsidR="000903E6" w:rsidRPr="000903E6">
        <w:rPr>
          <w:rFonts w:asciiTheme="minorHAnsi" w:hAnsiTheme="minorHAnsi"/>
        </w:rPr>
        <w:t>50</w:t>
      </w:r>
      <w:r w:rsidR="00D757F3" w:rsidRPr="000903E6">
        <w:rPr>
          <w:rFonts w:asciiTheme="minorHAnsi" w:hAnsiTheme="minorHAnsi"/>
        </w:rPr>
        <w:t>% cycling segment.</w:t>
      </w:r>
      <w:r w:rsidR="00D757F3">
        <w:rPr>
          <w:rFonts w:asciiTheme="minorHAnsi" w:hAnsiTheme="minorHAnsi"/>
        </w:rPr>
        <w:t xml:space="preserve"> </w:t>
      </w:r>
    </w:p>
    <w:p w:rsidR="00A44BD9" w:rsidRDefault="00A44BD9" w:rsidP="00A44BD9">
      <w:pPr>
        <w:pStyle w:val="TableFigureCaption"/>
        <w:contextualSpacing/>
      </w:pPr>
      <w:r w:rsidRPr="009F4049">
        <w:t>Table 4-</w:t>
      </w:r>
      <w:r>
        <w:t>2</w:t>
      </w:r>
      <w:r w:rsidRPr="009F4049">
        <w:t xml:space="preserve">: Summer Saver Residential Average (kW per Premise) </w:t>
      </w:r>
      <w:r>
        <w:t>Reference Load, Impacts and Percent Impacts by Cycling Option</w:t>
      </w:r>
    </w:p>
    <w:tbl>
      <w:tblPr>
        <w:tblW w:w="5000" w:type="pct"/>
        <w:tblLook w:val="04A0" w:firstRow="1" w:lastRow="0" w:firstColumn="1" w:lastColumn="0" w:noHBand="0" w:noVBand="1"/>
      </w:tblPr>
      <w:tblGrid>
        <w:gridCol w:w="1182"/>
        <w:gridCol w:w="1"/>
        <w:gridCol w:w="2432"/>
        <w:gridCol w:w="1952"/>
        <w:gridCol w:w="1"/>
        <w:gridCol w:w="1551"/>
        <w:gridCol w:w="712"/>
        <w:gridCol w:w="376"/>
        <w:gridCol w:w="471"/>
        <w:gridCol w:w="333"/>
        <w:gridCol w:w="565"/>
      </w:tblGrid>
      <w:tr w:rsidR="00984D41" w:rsidRPr="00984D41" w:rsidTr="00891423">
        <w:trPr>
          <w:trHeight w:val="720"/>
        </w:trPr>
        <w:tc>
          <w:tcPr>
            <w:tcW w:w="978" w:type="pct"/>
            <w:gridSpan w:val="2"/>
            <w:vMerge w:val="restart"/>
            <w:tcBorders>
              <w:top w:val="single" w:sz="4" w:space="0" w:color="auto"/>
              <w:left w:val="single" w:sz="4" w:space="0" w:color="auto"/>
              <w:bottom w:val="single" w:sz="4" w:space="0" w:color="auto"/>
              <w:right w:val="single" w:sz="4" w:space="0" w:color="FFFFFF"/>
            </w:tcBorders>
            <w:shd w:val="clear" w:color="000000" w:fill="0070C0"/>
            <w:vAlign w:val="center"/>
            <w:hideMark/>
          </w:tcPr>
          <w:p w:rsidR="00984D41" w:rsidRPr="00984D41" w:rsidRDefault="00984D41" w:rsidP="00984D41">
            <w:pPr>
              <w:spacing w:after="0" w:line="240" w:lineRule="auto"/>
              <w:jc w:val="center"/>
              <w:rPr>
                <w:rFonts w:ascii="Calibri" w:eastAsia="Times New Roman" w:hAnsi="Calibri" w:cs="Times New Roman"/>
                <w:b/>
                <w:bCs/>
                <w:color w:val="FFFFFF"/>
                <w:sz w:val="20"/>
                <w:szCs w:val="20"/>
              </w:rPr>
            </w:pPr>
            <w:r w:rsidRPr="00984D41">
              <w:rPr>
                <w:rFonts w:ascii="Calibri" w:eastAsia="Times New Roman" w:hAnsi="Calibri" w:cs="Times New Roman"/>
                <w:b/>
                <w:bCs/>
                <w:color w:val="FFFFFF"/>
                <w:sz w:val="20"/>
                <w:szCs w:val="20"/>
              </w:rPr>
              <w:t>Event Date</w:t>
            </w:r>
          </w:p>
        </w:tc>
        <w:tc>
          <w:tcPr>
            <w:tcW w:w="1341" w:type="pct"/>
            <w:gridSpan w:val="2"/>
            <w:tcBorders>
              <w:top w:val="single" w:sz="4" w:space="0" w:color="auto"/>
              <w:left w:val="nil"/>
              <w:bottom w:val="single" w:sz="4" w:space="0" w:color="FFFFFF"/>
              <w:right w:val="single" w:sz="4" w:space="0" w:color="FFFFFF"/>
            </w:tcBorders>
            <w:shd w:val="clear" w:color="000000" w:fill="0070C0"/>
            <w:vAlign w:val="center"/>
            <w:hideMark/>
          </w:tcPr>
          <w:p w:rsidR="00984D41" w:rsidRPr="00984D41" w:rsidRDefault="00984D41" w:rsidP="00984D41">
            <w:pPr>
              <w:spacing w:after="0" w:line="240" w:lineRule="auto"/>
              <w:jc w:val="center"/>
              <w:rPr>
                <w:rFonts w:ascii="Calibri" w:eastAsia="Times New Roman" w:hAnsi="Calibri" w:cs="Times New Roman"/>
                <w:b/>
                <w:bCs/>
                <w:color w:val="FFFFFF"/>
                <w:sz w:val="20"/>
                <w:szCs w:val="20"/>
              </w:rPr>
            </w:pPr>
            <w:r w:rsidRPr="00984D41">
              <w:rPr>
                <w:rFonts w:ascii="Calibri" w:eastAsia="Times New Roman" w:hAnsi="Calibri" w:cs="Times New Roman"/>
                <w:b/>
                <w:bCs/>
                <w:color w:val="FFFFFF"/>
                <w:sz w:val="20"/>
                <w:szCs w:val="20"/>
              </w:rPr>
              <w:t>Average Reference Load per Premise* (kW)</w:t>
            </w:r>
          </w:p>
        </w:tc>
        <w:tc>
          <w:tcPr>
            <w:tcW w:w="1341" w:type="pct"/>
            <w:gridSpan w:val="4"/>
            <w:tcBorders>
              <w:top w:val="single" w:sz="4" w:space="0" w:color="auto"/>
              <w:left w:val="nil"/>
              <w:bottom w:val="single" w:sz="4" w:space="0" w:color="FFFFFF"/>
              <w:right w:val="single" w:sz="4" w:space="0" w:color="FFFFFF"/>
            </w:tcBorders>
            <w:shd w:val="clear" w:color="000000" w:fill="0070C0"/>
            <w:vAlign w:val="center"/>
            <w:hideMark/>
          </w:tcPr>
          <w:p w:rsidR="00984D41" w:rsidRPr="00984D41" w:rsidRDefault="00984D41" w:rsidP="00984D41">
            <w:pPr>
              <w:spacing w:after="0" w:line="240" w:lineRule="auto"/>
              <w:jc w:val="center"/>
              <w:rPr>
                <w:rFonts w:ascii="Calibri" w:eastAsia="Times New Roman" w:hAnsi="Calibri" w:cs="Times New Roman"/>
                <w:b/>
                <w:bCs/>
                <w:color w:val="FFFFFF"/>
                <w:sz w:val="20"/>
                <w:szCs w:val="20"/>
              </w:rPr>
            </w:pPr>
            <w:r w:rsidRPr="00984D41">
              <w:rPr>
                <w:rFonts w:ascii="Calibri" w:eastAsia="Times New Roman" w:hAnsi="Calibri" w:cs="Times New Roman"/>
                <w:b/>
                <w:bCs/>
                <w:color w:val="FFFFFF"/>
                <w:sz w:val="20"/>
                <w:szCs w:val="20"/>
              </w:rPr>
              <w:t>Average Load Impact per Premise* (kW)</w:t>
            </w:r>
          </w:p>
        </w:tc>
        <w:tc>
          <w:tcPr>
            <w:tcW w:w="1341" w:type="pct"/>
            <w:gridSpan w:val="3"/>
            <w:tcBorders>
              <w:top w:val="single" w:sz="4" w:space="0" w:color="auto"/>
              <w:left w:val="nil"/>
              <w:bottom w:val="single" w:sz="4" w:space="0" w:color="FFFFFF"/>
              <w:right w:val="single" w:sz="4" w:space="0" w:color="000000"/>
            </w:tcBorders>
            <w:shd w:val="clear" w:color="000000" w:fill="0070C0"/>
            <w:vAlign w:val="center"/>
            <w:hideMark/>
          </w:tcPr>
          <w:p w:rsidR="00984D41" w:rsidRPr="00984D41" w:rsidRDefault="00984D41" w:rsidP="00984D41">
            <w:pPr>
              <w:spacing w:after="0" w:line="240" w:lineRule="auto"/>
              <w:jc w:val="center"/>
              <w:rPr>
                <w:rFonts w:ascii="Calibri" w:eastAsia="Times New Roman" w:hAnsi="Calibri" w:cs="Times New Roman"/>
                <w:b/>
                <w:bCs/>
                <w:color w:val="FFFFFF"/>
                <w:sz w:val="20"/>
                <w:szCs w:val="20"/>
              </w:rPr>
            </w:pPr>
            <w:r w:rsidRPr="00984D41">
              <w:rPr>
                <w:rFonts w:ascii="Calibri" w:eastAsia="Times New Roman" w:hAnsi="Calibri" w:cs="Times New Roman"/>
                <w:b/>
                <w:bCs/>
                <w:color w:val="FFFFFF"/>
                <w:sz w:val="20"/>
                <w:szCs w:val="20"/>
              </w:rPr>
              <w:t>Average Percent Impact</w:t>
            </w:r>
          </w:p>
        </w:tc>
      </w:tr>
      <w:tr w:rsidR="00984D41" w:rsidRPr="00984D41" w:rsidTr="00984D41">
        <w:trPr>
          <w:trHeight w:val="300"/>
        </w:trPr>
        <w:tc>
          <w:tcPr>
            <w:tcW w:w="978" w:type="pct"/>
            <w:gridSpan w:val="2"/>
            <w:vMerge/>
            <w:tcBorders>
              <w:top w:val="single" w:sz="4" w:space="0" w:color="auto"/>
              <w:left w:val="single" w:sz="4" w:space="0" w:color="auto"/>
              <w:bottom w:val="single" w:sz="4" w:space="0" w:color="auto"/>
              <w:right w:val="single" w:sz="4" w:space="0" w:color="FFFFFF"/>
            </w:tcBorders>
            <w:vAlign w:val="center"/>
            <w:hideMark/>
          </w:tcPr>
          <w:p w:rsidR="00984D41" w:rsidRPr="00984D41" w:rsidRDefault="00984D41" w:rsidP="00984D41">
            <w:pPr>
              <w:spacing w:after="0" w:line="240" w:lineRule="auto"/>
              <w:rPr>
                <w:rFonts w:ascii="Calibri" w:eastAsia="Times New Roman" w:hAnsi="Calibri" w:cs="Times New Roman"/>
                <w:b/>
                <w:bCs/>
                <w:color w:val="FFFFFF"/>
                <w:sz w:val="20"/>
                <w:szCs w:val="20"/>
              </w:rPr>
            </w:pPr>
          </w:p>
        </w:tc>
        <w:tc>
          <w:tcPr>
            <w:tcW w:w="744" w:type="pct"/>
            <w:tcBorders>
              <w:top w:val="nil"/>
              <w:left w:val="nil"/>
              <w:bottom w:val="single" w:sz="4" w:space="0" w:color="auto"/>
              <w:right w:val="single" w:sz="4" w:space="0" w:color="FFFFFF"/>
            </w:tcBorders>
            <w:shd w:val="clear" w:color="000000" w:fill="0070C0"/>
            <w:noWrap/>
            <w:vAlign w:val="center"/>
            <w:hideMark/>
          </w:tcPr>
          <w:p w:rsidR="00984D41" w:rsidRPr="00984D41" w:rsidRDefault="00984D41" w:rsidP="00984D41">
            <w:pPr>
              <w:spacing w:after="0" w:line="240" w:lineRule="auto"/>
              <w:jc w:val="center"/>
              <w:rPr>
                <w:rFonts w:ascii="Calibri" w:eastAsia="Times New Roman" w:hAnsi="Calibri" w:cs="Times New Roman"/>
                <w:b/>
                <w:bCs/>
                <w:color w:val="FFFFFF"/>
                <w:sz w:val="20"/>
                <w:szCs w:val="20"/>
              </w:rPr>
            </w:pPr>
            <w:r w:rsidRPr="00984D41">
              <w:rPr>
                <w:rFonts w:ascii="Calibri" w:eastAsia="Times New Roman" w:hAnsi="Calibri" w:cs="Times New Roman"/>
                <w:b/>
                <w:bCs/>
                <w:color w:val="FFFFFF"/>
                <w:sz w:val="20"/>
                <w:szCs w:val="20"/>
              </w:rPr>
              <w:t>100%</w:t>
            </w:r>
          </w:p>
        </w:tc>
        <w:tc>
          <w:tcPr>
            <w:tcW w:w="597" w:type="pct"/>
            <w:tcBorders>
              <w:top w:val="nil"/>
              <w:left w:val="nil"/>
              <w:bottom w:val="single" w:sz="4" w:space="0" w:color="auto"/>
              <w:right w:val="nil"/>
            </w:tcBorders>
            <w:shd w:val="clear" w:color="000000" w:fill="0070C0"/>
            <w:noWrap/>
            <w:vAlign w:val="center"/>
            <w:hideMark/>
          </w:tcPr>
          <w:p w:rsidR="00984D41" w:rsidRPr="00984D41" w:rsidRDefault="00984D41" w:rsidP="00984D41">
            <w:pPr>
              <w:spacing w:after="0" w:line="240" w:lineRule="auto"/>
              <w:jc w:val="center"/>
              <w:rPr>
                <w:rFonts w:ascii="Calibri" w:eastAsia="Times New Roman" w:hAnsi="Calibri" w:cs="Times New Roman"/>
                <w:b/>
                <w:bCs/>
                <w:color w:val="FFFFFF"/>
                <w:sz w:val="20"/>
                <w:szCs w:val="20"/>
              </w:rPr>
            </w:pPr>
            <w:r w:rsidRPr="00984D41">
              <w:rPr>
                <w:rFonts w:ascii="Calibri" w:eastAsia="Times New Roman" w:hAnsi="Calibri" w:cs="Times New Roman"/>
                <w:b/>
                <w:bCs/>
                <w:color w:val="FFFFFF"/>
                <w:sz w:val="20"/>
                <w:szCs w:val="20"/>
              </w:rPr>
              <w:t>50%</w:t>
            </w:r>
          </w:p>
        </w:tc>
        <w:tc>
          <w:tcPr>
            <w:tcW w:w="744" w:type="pct"/>
            <w:gridSpan w:val="2"/>
            <w:tcBorders>
              <w:top w:val="nil"/>
              <w:left w:val="single" w:sz="4" w:space="0" w:color="FFFFFF"/>
              <w:bottom w:val="single" w:sz="4" w:space="0" w:color="auto"/>
              <w:right w:val="nil"/>
            </w:tcBorders>
            <w:shd w:val="clear" w:color="000000" w:fill="0070C0"/>
            <w:noWrap/>
            <w:vAlign w:val="center"/>
            <w:hideMark/>
          </w:tcPr>
          <w:p w:rsidR="00984D41" w:rsidRPr="00984D41" w:rsidRDefault="00984D41" w:rsidP="00984D41">
            <w:pPr>
              <w:spacing w:after="0" w:line="240" w:lineRule="auto"/>
              <w:jc w:val="center"/>
              <w:rPr>
                <w:rFonts w:ascii="Calibri" w:eastAsia="Times New Roman" w:hAnsi="Calibri" w:cs="Times New Roman"/>
                <w:b/>
                <w:bCs/>
                <w:color w:val="FFFFFF"/>
                <w:sz w:val="20"/>
                <w:szCs w:val="20"/>
              </w:rPr>
            </w:pPr>
            <w:r w:rsidRPr="00984D41">
              <w:rPr>
                <w:rFonts w:ascii="Calibri" w:eastAsia="Times New Roman" w:hAnsi="Calibri" w:cs="Times New Roman"/>
                <w:b/>
                <w:bCs/>
                <w:color w:val="FFFFFF"/>
                <w:sz w:val="20"/>
                <w:szCs w:val="20"/>
              </w:rPr>
              <w:t>100%</w:t>
            </w:r>
          </w:p>
        </w:tc>
        <w:tc>
          <w:tcPr>
            <w:tcW w:w="597" w:type="pct"/>
            <w:gridSpan w:val="2"/>
            <w:tcBorders>
              <w:top w:val="nil"/>
              <w:left w:val="single" w:sz="4" w:space="0" w:color="FFFFFF"/>
              <w:bottom w:val="single" w:sz="4" w:space="0" w:color="auto"/>
              <w:right w:val="single" w:sz="4" w:space="0" w:color="FFFFFF"/>
            </w:tcBorders>
            <w:shd w:val="clear" w:color="000000" w:fill="0070C0"/>
            <w:noWrap/>
            <w:vAlign w:val="center"/>
            <w:hideMark/>
          </w:tcPr>
          <w:p w:rsidR="00984D41" w:rsidRPr="00984D41" w:rsidRDefault="00984D41" w:rsidP="00984D41">
            <w:pPr>
              <w:spacing w:after="0" w:line="240" w:lineRule="auto"/>
              <w:jc w:val="center"/>
              <w:rPr>
                <w:rFonts w:ascii="Calibri" w:eastAsia="Times New Roman" w:hAnsi="Calibri" w:cs="Times New Roman"/>
                <w:b/>
                <w:bCs/>
                <w:color w:val="FFFFFF"/>
                <w:sz w:val="20"/>
                <w:szCs w:val="20"/>
              </w:rPr>
            </w:pPr>
            <w:r w:rsidRPr="00984D41">
              <w:rPr>
                <w:rFonts w:ascii="Calibri" w:eastAsia="Times New Roman" w:hAnsi="Calibri" w:cs="Times New Roman"/>
                <w:b/>
                <w:bCs/>
                <w:color w:val="FFFFFF"/>
                <w:sz w:val="20"/>
                <w:szCs w:val="20"/>
              </w:rPr>
              <w:t>50%</w:t>
            </w:r>
          </w:p>
        </w:tc>
        <w:tc>
          <w:tcPr>
            <w:tcW w:w="749" w:type="pct"/>
            <w:gridSpan w:val="2"/>
            <w:tcBorders>
              <w:top w:val="nil"/>
              <w:left w:val="nil"/>
              <w:bottom w:val="single" w:sz="4" w:space="0" w:color="auto"/>
              <w:right w:val="nil"/>
            </w:tcBorders>
            <w:shd w:val="clear" w:color="000000" w:fill="0070C0"/>
            <w:noWrap/>
            <w:vAlign w:val="center"/>
            <w:hideMark/>
          </w:tcPr>
          <w:p w:rsidR="00984D41" w:rsidRPr="00984D41" w:rsidRDefault="00984D41" w:rsidP="00984D41">
            <w:pPr>
              <w:spacing w:after="0" w:line="240" w:lineRule="auto"/>
              <w:jc w:val="center"/>
              <w:rPr>
                <w:rFonts w:ascii="Calibri" w:eastAsia="Times New Roman" w:hAnsi="Calibri" w:cs="Times New Roman"/>
                <w:b/>
                <w:bCs/>
                <w:color w:val="FFFFFF"/>
                <w:sz w:val="20"/>
                <w:szCs w:val="20"/>
              </w:rPr>
            </w:pPr>
            <w:r w:rsidRPr="00984D41">
              <w:rPr>
                <w:rFonts w:ascii="Calibri" w:eastAsia="Times New Roman" w:hAnsi="Calibri" w:cs="Times New Roman"/>
                <w:b/>
                <w:bCs/>
                <w:color w:val="FFFFFF"/>
                <w:sz w:val="20"/>
                <w:szCs w:val="20"/>
              </w:rPr>
              <w:t>100%</w:t>
            </w:r>
          </w:p>
        </w:tc>
        <w:tc>
          <w:tcPr>
            <w:tcW w:w="591" w:type="pct"/>
            <w:tcBorders>
              <w:top w:val="nil"/>
              <w:left w:val="single" w:sz="4" w:space="0" w:color="FFFFFF"/>
              <w:bottom w:val="single" w:sz="4" w:space="0" w:color="auto"/>
              <w:right w:val="single" w:sz="4" w:space="0" w:color="auto"/>
            </w:tcBorders>
            <w:shd w:val="clear" w:color="000000" w:fill="0070C0"/>
            <w:noWrap/>
            <w:vAlign w:val="center"/>
            <w:hideMark/>
          </w:tcPr>
          <w:p w:rsidR="00984D41" w:rsidRPr="00984D41" w:rsidRDefault="00984D41" w:rsidP="00984D41">
            <w:pPr>
              <w:spacing w:after="0" w:line="240" w:lineRule="auto"/>
              <w:jc w:val="center"/>
              <w:rPr>
                <w:rFonts w:ascii="Calibri" w:eastAsia="Times New Roman" w:hAnsi="Calibri" w:cs="Times New Roman"/>
                <w:b/>
                <w:bCs/>
                <w:color w:val="FFFFFF"/>
                <w:sz w:val="20"/>
                <w:szCs w:val="20"/>
              </w:rPr>
            </w:pPr>
            <w:r w:rsidRPr="00984D41">
              <w:rPr>
                <w:rFonts w:ascii="Calibri" w:eastAsia="Times New Roman" w:hAnsi="Calibri" w:cs="Times New Roman"/>
                <w:b/>
                <w:bCs/>
                <w:color w:val="FFFFFF"/>
                <w:sz w:val="20"/>
                <w:szCs w:val="20"/>
              </w:rPr>
              <w:t>50%</w:t>
            </w:r>
          </w:p>
        </w:tc>
      </w:tr>
      <w:tr w:rsidR="00984D41" w:rsidRPr="00984D41" w:rsidTr="00891423">
        <w:trPr>
          <w:trHeight w:val="300"/>
        </w:trPr>
        <w:tc>
          <w:tcPr>
            <w:tcW w:w="978" w:type="pct"/>
            <w:gridSpan w:val="2"/>
            <w:tcBorders>
              <w:top w:val="nil"/>
              <w:left w:val="single" w:sz="4" w:space="0" w:color="auto"/>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8/13/2015</w:t>
            </w:r>
          </w:p>
        </w:tc>
        <w:tc>
          <w:tcPr>
            <w:tcW w:w="744"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1.37</w:t>
            </w:r>
          </w:p>
        </w:tc>
        <w:tc>
          <w:tcPr>
            <w:tcW w:w="597"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2.16</w:t>
            </w:r>
          </w:p>
        </w:tc>
        <w:tc>
          <w:tcPr>
            <w:tcW w:w="744"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0.64</w:t>
            </w:r>
          </w:p>
        </w:tc>
        <w:tc>
          <w:tcPr>
            <w:tcW w:w="597"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0.40</w:t>
            </w:r>
          </w:p>
        </w:tc>
        <w:tc>
          <w:tcPr>
            <w:tcW w:w="749"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47%</w:t>
            </w:r>
          </w:p>
        </w:tc>
        <w:tc>
          <w:tcPr>
            <w:tcW w:w="591"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18%</w:t>
            </w:r>
          </w:p>
        </w:tc>
      </w:tr>
      <w:tr w:rsidR="00984D41" w:rsidRPr="00984D41" w:rsidTr="00891423">
        <w:trPr>
          <w:trHeight w:val="300"/>
        </w:trPr>
        <w:tc>
          <w:tcPr>
            <w:tcW w:w="978" w:type="pct"/>
            <w:gridSpan w:val="2"/>
            <w:tcBorders>
              <w:top w:val="nil"/>
              <w:left w:val="single" w:sz="4" w:space="0" w:color="auto"/>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8/14/2015</w:t>
            </w:r>
          </w:p>
        </w:tc>
        <w:tc>
          <w:tcPr>
            <w:tcW w:w="744"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1.91</w:t>
            </w:r>
          </w:p>
        </w:tc>
        <w:tc>
          <w:tcPr>
            <w:tcW w:w="597"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2.58</w:t>
            </w:r>
          </w:p>
        </w:tc>
        <w:tc>
          <w:tcPr>
            <w:tcW w:w="744"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0.53</w:t>
            </w:r>
          </w:p>
        </w:tc>
        <w:tc>
          <w:tcPr>
            <w:tcW w:w="597"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0.34</w:t>
            </w:r>
          </w:p>
        </w:tc>
        <w:tc>
          <w:tcPr>
            <w:tcW w:w="749"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28%</w:t>
            </w:r>
          </w:p>
        </w:tc>
        <w:tc>
          <w:tcPr>
            <w:tcW w:w="591"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13%</w:t>
            </w:r>
          </w:p>
        </w:tc>
      </w:tr>
      <w:tr w:rsidR="00984D41" w:rsidRPr="00984D41" w:rsidTr="00891423">
        <w:trPr>
          <w:trHeight w:val="300"/>
        </w:trPr>
        <w:tc>
          <w:tcPr>
            <w:tcW w:w="978" w:type="pct"/>
            <w:gridSpan w:val="2"/>
            <w:tcBorders>
              <w:top w:val="nil"/>
              <w:left w:val="single" w:sz="4" w:space="0" w:color="auto"/>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8/16/2015</w:t>
            </w:r>
          </w:p>
        </w:tc>
        <w:tc>
          <w:tcPr>
            <w:tcW w:w="744"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2.33</w:t>
            </w:r>
          </w:p>
        </w:tc>
        <w:tc>
          <w:tcPr>
            <w:tcW w:w="597"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3.02</w:t>
            </w:r>
          </w:p>
        </w:tc>
        <w:tc>
          <w:tcPr>
            <w:tcW w:w="744"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1.09</w:t>
            </w:r>
          </w:p>
        </w:tc>
        <w:tc>
          <w:tcPr>
            <w:tcW w:w="597"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0.64</w:t>
            </w:r>
          </w:p>
        </w:tc>
        <w:tc>
          <w:tcPr>
            <w:tcW w:w="749"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46%</w:t>
            </w:r>
          </w:p>
        </w:tc>
        <w:tc>
          <w:tcPr>
            <w:tcW w:w="591"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21%</w:t>
            </w:r>
          </w:p>
        </w:tc>
      </w:tr>
      <w:tr w:rsidR="00984D41" w:rsidRPr="00984D41" w:rsidTr="00891423">
        <w:trPr>
          <w:trHeight w:val="300"/>
        </w:trPr>
        <w:tc>
          <w:tcPr>
            <w:tcW w:w="978" w:type="pct"/>
            <w:gridSpan w:val="2"/>
            <w:tcBorders>
              <w:top w:val="nil"/>
              <w:left w:val="single" w:sz="4" w:space="0" w:color="auto"/>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8/26/2015</w:t>
            </w:r>
          </w:p>
        </w:tc>
        <w:tc>
          <w:tcPr>
            <w:tcW w:w="744"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1.87</w:t>
            </w:r>
          </w:p>
        </w:tc>
        <w:tc>
          <w:tcPr>
            <w:tcW w:w="597"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2.43</w:t>
            </w:r>
          </w:p>
        </w:tc>
        <w:tc>
          <w:tcPr>
            <w:tcW w:w="744"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0.48</w:t>
            </w:r>
          </w:p>
        </w:tc>
        <w:tc>
          <w:tcPr>
            <w:tcW w:w="597"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0.38</w:t>
            </w:r>
          </w:p>
        </w:tc>
        <w:tc>
          <w:tcPr>
            <w:tcW w:w="749"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25%</w:t>
            </w:r>
          </w:p>
        </w:tc>
        <w:tc>
          <w:tcPr>
            <w:tcW w:w="591"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15%</w:t>
            </w:r>
          </w:p>
        </w:tc>
      </w:tr>
      <w:tr w:rsidR="00984D41" w:rsidRPr="00984D41" w:rsidTr="00891423">
        <w:trPr>
          <w:trHeight w:val="300"/>
        </w:trPr>
        <w:tc>
          <w:tcPr>
            <w:tcW w:w="978" w:type="pct"/>
            <w:gridSpan w:val="2"/>
            <w:tcBorders>
              <w:top w:val="nil"/>
              <w:left w:val="single" w:sz="4" w:space="0" w:color="auto"/>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8/27/2015</w:t>
            </w:r>
          </w:p>
        </w:tc>
        <w:tc>
          <w:tcPr>
            <w:tcW w:w="744"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1.73</w:t>
            </w:r>
          </w:p>
        </w:tc>
        <w:tc>
          <w:tcPr>
            <w:tcW w:w="597"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2.59</w:t>
            </w:r>
          </w:p>
        </w:tc>
        <w:tc>
          <w:tcPr>
            <w:tcW w:w="744"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0.67</w:t>
            </w:r>
          </w:p>
        </w:tc>
        <w:tc>
          <w:tcPr>
            <w:tcW w:w="597"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0.62</w:t>
            </w:r>
          </w:p>
        </w:tc>
        <w:tc>
          <w:tcPr>
            <w:tcW w:w="749"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39%</w:t>
            </w:r>
          </w:p>
        </w:tc>
        <w:tc>
          <w:tcPr>
            <w:tcW w:w="591"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24%</w:t>
            </w:r>
          </w:p>
        </w:tc>
      </w:tr>
      <w:tr w:rsidR="00984D41" w:rsidRPr="00984D41" w:rsidTr="00891423">
        <w:trPr>
          <w:trHeight w:val="300"/>
        </w:trPr>
        <w:tc>
          <w:tcPr>
            <w:tcW w:w="978" w:type="pct"/>
            <w:gridSpan w:val="2"/>
            <w:tcBorders>
              <w:top w:val="nil"/>
              <w:left w:val="single" w:sz="4" w:space="0" w:color="auto"/>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8/28/2015</w:t>
            </w:r>
          </w:p>
        </w:tc>
        <w:tc>
          <w:tcPr>
            <w:tcW w:w="744"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2.15</w:t>
            </w:r>
          </w:p>
        </w:tc>
        <w:tc>
          <w:tcPr>
            <w:tcW w:w="597"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2.84</w:t>
            </w:r>
          </w:p>
        </w:tc>
        <w:tc>
          <w:tcPr>
            <w:tcW w:w="744"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0.90</w:t>
            </w:r>
          </w:p>
        </w:tc>
        <w:tc>
          <w:tcPr>
            <w:tcW w:w="597"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0.55</w:t>
            </w:r>
          </w:p>
        </w:tc>
        <w:tc>
          <w:tcPr>
            <w:tcW w:w="749"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42%</w:t>
            </w:r>
          </w:p>
        </w:tc>
        <w:tc>
          <w:tcPr>
            <w:tcW w:w="591"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19%</w:t>
            </w:r>
          </w:p>
        </w:tc>
      </w:tr>
      <w:tr w:rsidR="00984D41" w:rsidRPr="00984D41" w:rsidTr="00891423">
        <w:trPr>
          <w:trHeight w:val="300"/>
        </w:trPr>
        <w:tc>
          <w:tcPr>
            <w:tcW w:w="978" w:type="pct"/>
            <w:gridSpan w:val="2"/>
            <w:tcBorders>
              <w:top w:val="nil"/>
              <w:left w:val="single" w:sz="4" w:space="0" w:color="auto"/>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9/9/2015</w:t>
            </w:r>
          </w:p>
        </w:tc>
        <w:tc>
          <w:tcPr>
            <w:tcW w:w="744"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2.10</w:t>
            </w:r>
          </w:p>
        </w:tc>
        <w:tc>
          <w:tcPr>
            <w:tcW w:w="597"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3.00</w:t>
            </w:r>
          </w:p>
        </w:tc>
        <w:tc>
          <w:tcPr>
            <w:tcW w:w="744"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0.95</w:t>
            </w:r>
          </w:p>
        </w:tc>
        <w:tc>
          <w:tcPr>
            <w:tcW w:w="597"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0.71</w:t>
            </w:r>
          </w:p>
        </w:tc>
        <w:tc>
          <w:tcPr>
            <w:tcW w:w="749"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45%</w:t>
            </w:r>
          </w:p>
        </w:tc>
        <w:tc>
          <w:tcPr>
            <w:tcW w:w="591"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24%</w:t>
            </w:r>
          </w:p>
        </w:tc>
      </w:tr>
      <w:tr w:rsidR="00984D41" w:rsidRPr="00984D41" w:rsidTr="00891423">
        <w:trPr>
          <w:trHeight w:val="300"/>
        </w:trPr>
        <w:tc>
          <w:tcPr>
            <w:tcW w:w="978" w:type="pct"/>
            <w:gridSpan w:val="2"/>
            <w:tcBorders>
              <w:top w:val="nil"/>
              <w:left w:val="single" w:sz="4" w:space="0" w:color="auto"/>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9/10/2015</w:t>
            </w:r>
          </w:p>
        </w:tc>
        <w:tc>
          <w:tcPr>
            <w:tcW w:w="744"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2.15</w:t>
            </w:r>
          </w:p>
        </w:tc>
        <w:tc>
          <w:tcPr>
            <w:tcW w:w="597"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2.72</w:t>
            </w:r>
          </w:p>
        </w:tc>
        <w:tc>
          <w:tcPr>
            <w:tcW w:w="744"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0.76</w:t>
            </w:r>
          </w:p>
        </w:tc>
        <w:tc>
          <w:tcPr>
            <w:tcW w:w="597"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0.37</w:t>
            </w:r>
          </w:p>
        </w:tc>
        <w:tc>
          <w:tcPr>
            <w:tcW w:w="749"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35%</w:t>
            </w:r>
          </w:p>
        </w:tc>
        <w:tc>
          <w:tcPr>
            <w:tcW w:w="591"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13%</w:t>
            </w:r>
          </w:p>
        </w:tc>
      </w:tr>
      <w:tr w:rsidR="00984D41" w:rsidRPr="00984D41" w:rsidTr="00891423">
        <w:trPr>
          <w:trHeight w:val="300"/>
        </w:trPr>
        <w:tc>
          <w:tcPr>
            <w:tcW w:w="978" w:type="pct"/>
            <w:gridSpan w:val="2"/>
            <w:tcBorders>
              <w:top w:val="nil"/>
              <w:left w:val="single" w:sz="4" w:space="0" w:color="auto"/>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9/11/2015</w:t>
            </w:r>
          </w:p>
        </w:tc>
        <w:tc>
          <w:tcPr>
            <w:tcW w:w="744"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1.81</w:t>
            </w:r>
          </w:p>
        </w:tc>
        <w:tc>
          <w:tcPr>
            <w:tcW w:w="597"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2.72</w:t>
            </w:r>
          </w:p>
        </w:tc>
        <w:tc>
          <w:tcPr>
            <w:tcW w:w="744"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0.64</w:t>
            </w:r>
          </w:p>
        </w:tc>
        <w:tc>
          <w:tcPr>
            <w:tcW w:w="597"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0.59</w:t>
            </w:r>
          </w:p>
        </w:tc>
        <w:tc>
          <w:tcPr>
            <w:tcW w:w="749"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35%</w:t>
            </w:r>
          </w:p>
        </w:tc>
        <w:tc>
          <w:tcPr>
            <w:tcW w:w="591"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22%</w:t>
            </w:r>
          </w:p>
        </w:tc>
      </w:tr>
      <w:tr w:rsidR="00984D41" w:rsidRPr="00984D41" w:rsidTr="00891423">
        <w:trPr>
          <w:trHeight w:val="300"/>
        </w:trPr>
        <w:tc>
          <w:tcPr>
            <w:tcW w:w="978" w:type="pct"/>
            <w:gridSpan w:val="2"/>
            <w:tcBorders>
              <w:top w:val="nil"/>
              <w:left w:val="single" w:sz="4" w:space="0" w:color="auto"/>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9/20/2015</w:t>
            </w:r>
          </w:p>
        </w:tc>
        <w:tc>
          <w:tcPr>
            <w:tcW w:w="744"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2.22</w:t>
            </w:r>
          </w:p>
        </w:tc>
        <w:tc>
          <w:tcPr>
            <w:tcW w:w="597"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3.02</w:t>
            </w:r>
          </w:p>
        </w:tc>
        <w:tc>
          <w:tcPr>
            <w:tcW w:w="744"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0.64</w:t>
            </w:r>
          </w:p>
        </w:tc>
        <w:tc>
          <w:tcPr>
            <w:tcW w:w="597"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0.24</w:t>
            </w:r>
          </w:p>
        </w:tc>
        <w:tc>
          <w:tcPr>
            <w:tcW w:w="749"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30%</w:t>
            </w:r>
          </w:p>
        </w:tc>
        <w:tc>
          <w:tcPr>
            <w:tcW w:w="591"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9%</w:t>
            </w:r>
          </w:p>
        </w:tc>
      </w:tr>
      <w:tr w:rsidR="00984D41" w:rsidRPr="00984D41" w:rsidTr="00891423">
        <w:trPr>
          <w:trHeight w:val="300"/>
        </w:trPr>
        <w:tc>
          <w:tcPr>
            <w:tcW w:w="978" w:type="pct"/>
            <w:gridSpan w:val="2"/>
            <w:tcBorders>
              <w:top w:val="nil"/>
              <w:left w:val="single" w:sz="4" w:space="0" w:color="auto"/>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9/24/2015</w:t>
            </w:r>
          </w:p>
        </w:tc>
        <w:tc>
          <w:tcPr>
            <w:tcW w:w="744"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1.30</w:t>
            </w:r>
          </w:p>
        </w:tc>
        <w:tc>
          <w:tcPr>
            <w:tcW w:w="597"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1.98</w:t>
            </w:r>
          </w:p>
        </w:tc>
        <w:tc>
          <w:tcPr>
            <w:tcW w:w="744"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0.55</w:t>
            </w:r>
          </w:p>
        </w:tc>
        <w:tc>
          <w:tcPr>
            <w:tcW w:w="597"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0.60</w:t>
            </w:r>
          </w:p>
        </w:tc>
        <w:tc>
          <w:tcPr>
            <w:tcW w:w="749"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42%</w:t>
            </w:r>
          </w:p>
        </w:tc>
        <w:tc>
          <w:tcPr>
            <w:tcW w:w="591"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30%</w:t>
            </w:r>
          </w:p>
        </w:tc>
      </w:tr>
      <w:tr w:rsidR="00984D41" w:rsidRPr="00984D41" w:rsidTr="00891423">
        <w:trPr>
          <w:trHeight w:val="300"/>
        </w:trPr>
        <w:tc>
          <w:tcPr>
            <w:tcW w:w="978" w:type="pct"/>
            <w:gridSpan w:val="2"/>
            <w:tcBorders>
              <w:top w:val="nil"/>
              <w:left w:val="single" w:sz="4" w:space="0" w:color="auto"/>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9/25/2015</w:t>
            </w:r>
          </w:p>
        </w:tc>
        <w:tc>
          <w:tcPr>
            <w:tcW w:w="744"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1.61</w:t>
            </w:r>
          </w:p>
        </w:tc>
        <w:tc>
          <w:tcPr>
            <w:tcW w:w="597"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2.29</w:t>
            </w:r>
          </w:p>
        </w:tc>
        <w:tc>
          <w:tcPr>
            <w:tcW w:w="744"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0.71</w:t>
            </w:r>
          </w:p>
        </w:tc>
        <w:tc>
          <w:tcPr>
            <w:tcW w:w="597"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0.31</w:t>
            </w:r>
          </w:p>
        </w:tc>
        <w:tc>
          <w:tcPr>
            <w:tcW w:w="749"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43%</w:t>
            </w:r>
          </w:p>
        </w:tc>
        <w:tc>
          <w:tcPr>
            <w:tcW w:w="591"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14%</w:t>
            </w:r>
          </w:p>
        </w:tc>
      </w:tr>
      <w:tr w:rsidR="00984D41" w:rsidRPr="00984D41" w:rsidTr="00891423">
        <w:trPr>
          <w:trHeight w:val="300"/>
        </w:trPr>
        <w:tc>
          <w:tcPr>
            <w:tcW w:w="978" w:type="pct"/>
            <w:gridSpan w:val="2"/>
            <w:tcBorders>
              <w:top w:val="nil"/>
              <w:left w:val="single" w:sz="4" w:space="0" w:color="auto"/>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10/9/2015</w:t>
            </w:r>
          </w:p>
        </w:tc>
        <w:tc>
          <w:tcPr>
            <w:tcW w:w="744"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1.66</w:t>
            </w:r>
          </w:p>
        </w:tc>
        <w:tc>
          <w:tcPr>
            <w:tcW w:w="597"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2.44</w:t>
            </w:r>
          </w:p>
        </w:tc>
        <w:tc>
          <w:tcPr>
            <w:tcW w:w="744"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0.48</w:t>
            </w:r>
          </w:p>
        </w:tc>
        <w:tc>
          <w:tcPr>
            <w:tcW w:w="597"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0.54</w:t>
            </w:r>
          </w:p>
        </w:tc>
        <w:tc>
          <w:tcPr>
            <w:tcW w:w="749"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29%</w:t>
            </w:r>
          </w:p>
        </w:tc>
        <w:tc>
          <w:tcPr>
            <w:tcW w:w="591"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22%</w:t>
            </w:r>
          </w:p>
        </w:tc>
      </w:tr>
      <w:tr w:rsidR="00984D41" w:rsidRPr="00984D41" w:rsidTr="00891423">
        <w:trPr>
          <w:trHeight w:val="300"/>
        </w:trPr>
        <w:tc>
          <w:tcPr>
            <w:tcW w:w="978" w:type="pct"/>
            <w:gridSpan w:val="2"/>
            <w:tcBorders>
              <w:top w:val="nil"/>
              <w:left w:val="single" w:sz="4" w:space="0" w:color="auto"/>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10/10/2015</w:t>
            </w:r>
          </w:p>
        </w:tc>
        <w:tc>
          <w:tcPr>
            <w:tcW w:w="744"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2.15</w:t>
            </w:r>
          </w:p>
        </w:tc>
        <w:tc>
          <w:tcPr>
            <w:tcW w:w="597"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2.64</w:t>
            </w:r>
          </w:p>
        </w:tc>
        <w:tc>
          <w:tcPr>
            <w:tcW w:w="744"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0.79</w:t>
            </w:r>
          </w:p>
        </w:tc>
        <w:tc>
          <w:tcPr>
            <w:tcW w:w="597"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0.34</w:t>
            </w:r>
          </w:p>
        </w:tc>
        <w:tc>
          <w:tcPr>
            <w:tcW w:w="749"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37%</w:t>
            </w:r>
          </w:p>
        </w:tc>
        <w:tc>
          <w:tcPr>
            <w:tcW w:w="591"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13%</w:t>
            </w:r>
          </w:p>
        </w:tc>
      </w:tr>
      <w:tr w:rsidR="00984D41" w:rsidRPr="00984D41" w:rsidTr="00891423">
        <w:trPr>
          <w:trHeight w:val="300"/>
        </w:trPr>
        <w:tc>
          <w:tcPr>
            <w:tcW w:w="978" w:type="pct"/>
            <w:gridSpan w:val="2"/>
            <w:tcBorders>
              <w:top w:val="nil"/>
              <w:left w:val="single" w:sz="4" w:space="0" w:color="auto"/>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10/13/2015</w:t>
            </w:r>
          </w:p>
        </w:tc>
        <w:tc>
          <w:tcPr>
            <w:tcW w:w="744"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1.67</w:t>
            </w:r>
          </w:p>
        </w:tc>
        <w:tc>
          <w:tcPr>
            <w:tcW w:w="597"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2.29</w:t>
            </w:r>
          </w:p>
        </w:tc>
        <w:tc>
          <w:tcPr>
            <w:tcW w:w="744"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0.33</w:t>
            </w:r>
          </w:p>
        </w:tc>
        <w:tc>
          <w:tcPr>
            <w:tcW w:w="597"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0.38</w:t>
            </w:r>
          </w:p>
        </w:tc>
        <w:tc>
          <w:tcPr>
            <w:tcW w:w="749"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20%</w:t>
            </w:r>
          </w:p>
        </w:tc>
        <w:tc>
          <w:tcPr>
            <w:tcW w:w="591"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17%</w:t>
            </w:r>
          </w:p>
        </w:tc>
      </w:tr>
      <w:tr w:rsidR="00984D41" w:rsidRPr="00984D41" w:rsidTr="00891423">
        <w:trPr>
          <w:trHeight w:val="300"/>
        </w:trPr>
        <w:tc>
          <w:tcPr>
            <w:tcW w:w="978" w:type="pct"/>
            <w:gridSpan w:val="2"/>
            <w:tcBorders>
              <w:top w:val="nil"/>
              <w:left w:val="single" w:sz="4" w:space="0" w:color="auto"/>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Average*</w:t>
            </w:r>
          </w:p>
        </w:tc>
        <w:tc>
          <w:tcPr>
            <w:tcW w:w="744"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1.85</w:t>
            </w:r>
          </w:p>
        </w:tc>
        <w:tc>
          <w:tcPr>
            <w:tcW w:w="597"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2.64</w:t>
            </w:r>
          </w:p>
        </w:tc>
        <w:tc>
          <w:tcPr>
            <w:tcW w:w="744"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0.72</w:t>
            </w:r>
          </w:p>
        </w:tc>
        <w:tc>
          <w:tcPr>
            <w:tcW w:w="597"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0.54</w:t>
            </w:r>
          </w:p>
        </w:tc>
        <w:tc>
          <w:tcPr>
            <w:tcW w:w="749" w:type="pct"/>
            <w:gridSpan w:val="2"/>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39%</w:t>
            </w:r>
          </w:p>
        </w:tc>
        <w:tc>
          <w:tcPr>
            <w:tcW w:w="591" w:type="pct"/>
            <w:tcBorders>
              <w:top w:val="nil"/>
              <w:left w:val="nil"/>
              <w:bottom w:val="single" w:sz="4" w:space="0" w:color="auto"/>
              <w:right w:val="single" w:sz="4" w:space="0" w:color="auto"/>
            </w:tcBorders>
            <w:shd w:val="clear" w:color="auto" w:fill="auto"/>
            <w:noWrap/>
            <w:vAlign w:val="bottom"/>
            <w:hideMark/>
          </w:tcPr>
          <w:p w:rsidR="00984D41" w:rsidRPr="00984D41" w:rsidRDefault="00984D41" w:rsidP="00984D41">
            <w:pPr>
              <w:spacing w:after="0" w:line="240" w:lineRule="auto"/>
              <w:jc w:val="center"/>
              <w:rPr>
                <w:rFonts w:ascii="Calibri" w:eastAsia="Times New Roman" w:hAnsi="Calibri" w:cs="Times New Roman"/>
                <w:color w:val="000000"/>
                <w:sz w:val="20"/>
                <w:szCs w:val="20"/>
              </w:rPr>
            </w:pPr>
            <w:r w:rsidRPr="00984D41">
              <w:rPr>
                <w:rFonts w:ascii="Calibri" w:eastAsia="Times New Roman" w:hAnsi="Calibri" w:cs="Times New Roman"/>
                <w:color w:val="000000"/>
                <w:sz w:val="20"/>
                <w:szCs w:val="20"/>
              </w:rPr>
              <w:t>20%</w:t>
            </w:r>
          </w:p>
        </w:tc>
      </w:tr>
      <w:tr w:rsidR="009330CA" w:rsidRPr="009330CA" w:rsidTr="009330CA">
        <w:tblPrEx>
          <w:jc w:val="center"/>
        </w:tblPrEx>
        <w:trPr>
          <w:gridBefore w:val="1"/>
          <w:gridAfter w:val="2"/>
          <w:wAfter w:w="806" w:type="dxa"/>
          <w:trHeight w:val="300"/>
          <w:jc w:val="center"/>
        </w:trPr>
        <w:tc>
          <w:tcPr>
            <w:tcW w:w="4385" w:type="dxa"/>
            <w:gridSpan w:val="4"/>
            <w:tcBorders>
              <w:top w:val="nil"/>
              <w:left w:val="nil"/>
              <w:bottom w:val="nil"/>
              <w:right w:val="nil"/>
            </w:tcBorders>
            <w:shd w:val="clear" w:color="auto" w:fill="auto"/>
            <w:noWrap/>
            <w:vAlign w:val="bottom"/>
            <w:hideMark/>
          </w:tcPr>
          <w:p w:rsidR="009330CA" w:rsidRPr="009330CA" w:rsidRDefault="009330CA" w:rsidP="009330CA">
            <w:pPr>
              <w:spacing w:after="0" w:line="240" w:lineRule="auto"/>
              <w:rPr>
                <w:rFonts w:ascii="Franklin Gothic Book" w:eastAsia="Times New Roman" w:hAnsi="Franklin Gothic Book" w:cs="Times New Roman"/>
                <w:color w:val="000000"/>
                <w:sz w:val="18"/>
                <w:szCs w:val="18"/>
              </w:rPr>
            </w:pPr>
            <w:r w:rsidRPr="009330CA">
              <w:rPr>
                <w:rFonts w:ascii="Franklin Gothic Book" w:eastAsia="Times New Roman" w:hAnsi="Franklin Gothic Book" w:cs="Times New Roman"/>
                <w:color w:val="000000"/>
                <w:sz w:val="18"/>
                <w:szCs w:val="18"/>
              </w:rPr>
              <w:t>*Reflects the average hour in event window</w:t>
            </w:r>
          </w:p>
        </w:tc>
        <w:tc>
          <w:tcPr>
            <w:tcW w:w="1216" w:type="dxa"/>
            <w:tcBorders>
              <w:top w:val="nil"/>
              <w:left w:val="nil"/>
              <w:bottom w:val="nil"/>
              <w:right w:val="nil"/>
            </w:tcBorders>
            <w:shd w:val="clear" w:color="auto" w:fill="auto"/>
            <w:noWrap/>
            <w:vAlign w:val="bottom"/>
            <w:hideMark/>
          </w:tcPr>
          <w:p w:rsidR="009330CA" w:rsidRPr="009330CA" w:rsidRDefault="009330CA" w:rsidP="009330CA">
            <w:pPr>
              <w:spacing w:after="0" w:line="240" w:lineRule="auto"/>
              <w:rPr>
                <w:rFonts w:ascii="Calibri" w:eastAsia="Times New Roman" w:hAnsi="Calibri" w:cs="Times New Roman"/>
                <w:color w:val="000000"/>
              </w:rPr>
            </w:pPr>
          </w:p>
        </w:tc>
        <w:tc>
          <w:tcPr>
            <w:tcW w:w="712" w:type="dxa"/>
            <w:tcBorders>
              <w:top w:val="nil"/>
              <w:left w:val="nil"/>
              <w:bottom w:val="nil"/>
              <w:right w:val="nil"/>
            </w:tcBorders>
            <w:shd w:val="clear" w:color="auto" w:fill="auto"/>
            <w:noWrap/>
            <w:vAlign w:val="bottom"/>
            <w:hideMark/>
          </w:tcPr>
          <w:p w:rsidR="009330CA" w:rsidRPr="009330CA" w:rsidRDefault="009330CA" w:rsidP="009330CA">
            <w:pPr>
              <w:spacing w:after="0" w:line="240" w:lineRule="auto"/>
              <w:rPr>
                <w:rFonts w:ascii="Calibri" w:eastAsia="Times New Roman" w:hAnsi="Calibri" w:cs="Times New Roman"/>
                <w:color w:val="000000"/>
              </w:rPr>
            </w:pPr>
          </w:p>
        </w:tc>
        <w:tc>
          <w:tcPr>
            <w:tcW w:w="847" w:type="dxa"/>
            <w:gridSpan w:val="2"/>
            <w:tcBorders>
              <w:top w:val="nil"/>
              <w:left w:val="nil"/>
              <w:bottom w:val="nil"/>
              <w:right w:val="nil"/>
            </w:tcBorders>
            <w:shd w:val="clear" w:color="auto" w:fill="auto"/>
            <w:noWrap/>
            <w:vAlign w:val="bottom"/>
            <w:hideMark/>
          </w:tcPr>
          <w:p w:rsidR="009330CA" w:rsidRPr="009330CA" w:rsidRDefault="009330CA" w:rsidP="009330CA">
            <w:pPr>
              <w:spacing w:after="0" w:line="240" w:lineRule="auto"/>
              <w:rPr>
                <w:rFonts w:ascii="Calibri" w:eastAsia="Times New Roman" w:hAnsi="Calibri" w:cs="Times New Roman"/>
                <w:color w:val="000000"/>
              </w:rPr>
            </w:pPr>
          </w:p>
        </w:tc>
      </w:tr>
      <w:tr w:rsidR="009330CA" w:rsidRPr="009330CA" w:rsidTr="009330CA">
        <w:tblPrEx>
          <w:jc w:val="center"/>
        </w:tblPrEx>
        <w:trPr>
          <w:gridBefore w:val="1"/>
          <w:gridAfter w:val="2"/>
          <w:wAfter w:w="806" w:type="dxa"/>
          <w:trHeight w:val="300"/>
          <w:jc w:val="center"/>
        </w:trPr>
        <w:tc>
          <w:tcPr>
            <w:tcW w:w="5601" w:type="dxa"/>
            <w:gridSpan w:val="5"/>
            <w:tcBorders>
              <w:top w:val="nil"/>
              <w:left w:val="nil"/>
              <w:bottom w:val="nil"/>
              <w:right w:val="nil"/>
            </w:tcBorders>
            <w:shd w:val="clear" w:color="auto" w:fill="auto"/>
            <w:noWrap/>
            <w:vAlign w:val="center"/>
            <w:hideMark/>
          </w:tcPr>
          <w:p w:rsidR="009330CA" w:rsidRPr="009330CA" w:rsidRDefault="009330CA" w:rsidP="009330CA">
            <w:pPr>
              <w:spacing w:after="0" w:line="240" w:lineRule="auto"/>
              <w:rPr>
                <w:rFonts w:ascii="Franklin Gothic Book" w:eastAsia="Times New Roman" w:hAnsi="Franklin Gothic Book" w:cs="Times New Roman"/>
                <w:color w:val="000000"/>
                <w:sz w:val="18"/>
                <w:szCs w:val="18"/>
              </w:rPr>
            </w:pPr>
            <w:r w:rsidRPr="009330CA">
              <w:rPr>
                <w:rFonts w:ascii="Franklin Gothic Book" w:eastAsia="Times New Roman" w:hAnsi="Franklin Gothic Book" w:cs="Times New Roman"/>
                <w:color w:val="000000"/>
                <w:sz w:val="18"/>
                <w:szCs w:val="18"/>
              </w:rPr>
              <w:t>*Reflects the average weekday 3-7 PM 2015 Summer Saver event</w:t>
            </w:r>
          </w:p>
        </w:tc>
        <w:tc>
          <w:tcPr>
            <w:tcW w:w="712" w:type="dxa"/>
            <w:tcBorders>
              <w:top w:val="nil"/>
              <w:left w:val="nil"/>
              <w:bottom w:val="nil"/>
              <w:right w:val="nil"/>
            </w:tcBorders>
            <w:shd w:val="clear" w:color="auto" w:fill="auto"/>
            <w:noWrap/>
            <w:vAlign w:val="bottom"/>
            <w:hideMark/>
          </w:tcPr>
          <w:p w:rsidR="009330CA" w:rsidRPr="009330CA" w:rsidRDefault="009330CA" w:rsidP="009330CA">
            <w:pPr>
              <w:spacing w:after="0" w:line="240" w:lineRule="auto"/>
              <w:rPr>
                <w:rFonts w:ascii="Calibri" w:eastAsia="Times New Roman" w:hAnsi="Calibri" w:cs="Times New Roman"/>
                <w:color w:val="000000"/>
              </w:rPr>
            </w:pPr>
          </w:p>
        </w:tc>
        <w:tc>
          <w:tcPr>
            <w:tcW w:w="847" w:type="dxa"/>
            <w:gridSpan w:val="2"/>
            <w:tcBorders>
              <w:top w:val="nil"/>
              <w:left w:val="nil"/>
              <w:bottom w:val="nil"/>
              <w:right w:val="nil"/>
            </w:tcBorders>
            <w:shd w:val="clear" w:color="auto" w:fill="auto"/>
            <w:noWrap/>
            <w:vAlign w:val="bottom"/>
            <w:hideMark/>
          </w:tcPr>
          <w:p w:rsidR="009330CA" w:rsidRPr="009330CA" w:rsidRDefault="009330CA" w:rsidP="009330CA">
            <w:pPr>
              <w:spacing w:after="0" w:line="240" w:lineRule="auto"/>
              <w:rPr>
                <w:rFonts w:ascii="Calibri" w:eastAsia="Times New Roman" w:hAnsi="Calibri" w:cs="Times New Roman"/>
                <w:color w:val="000000"/>
              </w:rPr>
            </w:pPr>
          </w:p>
        </w:tc>
      </w:tr>
    </w:tbl>
    <w:p w:rsidR="00A44BD9" w:rsidRPr="00891423" w:rsidRDefault="00A44BD9" w:rsidP="00A44BD9">
      <w:pPr>
        <w:pStyle w:val="BodyParaAfterTableFigure"/>
        <w:rPr>
          <w:rFonts w:asciiTheme="minorHAnsi" w:hAnsiTheme="minorHAnsi"/>
        </w:rPr>
      </w:pPr>
      <w:r w:rsidRPr="00891423">
        <w:rPr>
          <w:rFonts w:asciiTheme="minorHAnsi" w:hAnsiTheme="minorHAnsi"/>
        </w:rPr>
        <w:t xml:space="preserve">Table 4-3 shows the estimated load impacts for residential participants on each event day segmented by cycling option. On a per premise level, load impacts for 100% cycling range from a high of 1.09 kW to a low of 0.33 kW. Load impacts for 50% cycling range from 0.24 kW to 0.71 kW per premise </w:t>
      </w:r>
    </w:p>
    <w:p w:rsidR="00A44BD9" w:rsidRPr="00403F9A" w:rsidRDefault="00A44BD9" w:rsidP="00A44BD9">
      <w:pPr>
        <w:pStyle w:val="BodyParagraph"/>
        <w:rPr>
          <w:rFonts w:asciiTheme="minorHAnsi" w:hAnsiTheme="minorHAnsi"/>
        </w:rPr>
      </w:pPr>
      <w:r w:rsidRPr="00891423">
        <w:rPr>
          <w:rFonts w:asciiTheme="minorHAnsi" w:hAnsiTheme="minorHAnsi"/>
        </w:rPr>
        <w:t>In the case of three event days—September 24, 2015, October 9, 2015, and October 13, 2015—the load impacts for 100% cycling are actually lower than impacts for 50% cycling. While the differences between the estimated load impacts for 50% and 100% cycling are not statistically significant, on these three days, reference loads for customers on the 50% cycling option are about 50% higher than for customers on the 100% cycling option. Similar outcomes have been observed in prior evaluations of the Summer Saver program, but given the relatively small sample sizes at the cycling option level of aggregation, this</w:t>
      </w:r>
      <w:r w:rsidR="008B247C" w:rsidRPr="00891423">
        <w:rPr>
          <w:rFonts w:asciiTheme="minorHAnsi" w:hAnsiTheme="minorHAnsi"/>
        </w:rPr>
        <w:t> </w:t>
      </w:r>
      <w:r w:rsidRPr="00891423">
        <w:rPr>
          <w:rFonts w:asciiTheme="minorHAnsi" w:hAnsiTheme="minorHAnsi"/>
        </w:rPr>
        <w:t>result may just be due to random fluctuation. There may also have been slightly different weather</w:t>
      </w:r>
      <w:r w:rsidR="008B247C" w:rsidRPr="00891423">
        <w:rPr>
          <w:rFonts w:asciiTheme="minorHAnsi" w:hAnsiTheme="minorHAnsi"/>
        </w:rPr>
        <w:t> </w:t>
      </w:r>
      <w:r w:rsidRPr="00891423">
        <w:rPr>
          <w:rFonts w:asciiTheme="minorHAnsi" w:hAnsiTheme="minorHAnsi"/>
        </w:rPr>
        <w:t>patterns for the two groups that caused the larger reference load increase for the 50% cycling</w:t>
      </w:r>
      <w:r w:rsidR="008B247C" w:rsidRPr="00891423">
        <w:rPr>
          <w:rFonts w:asciiTheme="minorHAnsi" w:hAnsiTheme="minorHAnsi"/>
        </w:rPr>
        <w:t> </w:t>
      </w:r>
      <w:r w:rsidRPr="00891423">
        <w:rPr>
          <w:rFonts w:asciiTheme="minorHAnsi" w:hAnsiTheme="minorHAnsi"/>
        </w:rPr>
        <w:t>customers on these days</w:t>
      </w:r>
      <w:r w:rsidR="008B247C" w:rsidRPr="00891423">
        <w:rPr>
          <w:rFonts w:asciiTheme="minorHAnsi" w:hAnsiTheme="minorHAnsi"/>
        </w:rPr>
        <w:t>—</w:t>
      </w:r>
      <w:r w:rsidRPr="00891423">
        <w:rPr>
          <w:rFonts w:asciiTheme="minorHAnsi" w:hAnsiTheme="minorHAnsi"/>
        </w:rPr>
        <w:t>100% cycling customers are more highly concentrated in the moderate coastal climate zone than are 50% cycling customers, so there are small differences in average weather for the two groups.</w:t>
      </w:r>
      <w:r w:rsidRPr="00403F9A">
        <w:rPr>
          <w:rFonts w:asciiTheme="minorHAnsi" w:hAnsiTheme="minorHAnsi"/>
        </w:rPr>
        <w:t xml:space="preserve"> </w:t>
      </w:r>
    </w:p>
    <w:p w:rsidR="00A44BD9" w:rsidRDefault="00A44BD9" w:rsidP="00A44BD9">
      <w:pPr>
        <w:pStyle w:val="TableFigureCaption"/>
        <w:contextualSpacing/>
      </w:pPr>
      <w:bookmarkStart w:id="49" w:name="_Toc349548908"/>
      <w:bookmarkStart w:id="50" w:name="_Toc350953039"/>
      <w:r w:rsidRPr="009F4049">
        <w:t>Table 4-</w:t>
      </w:r>
      <w:r>
        <w:t>3</w:t>
      </w:r>
      <w:r w:rsidRPr="009F4049">
        <w:t>: Summer Saver Residential Average (kW per Premise) and Aggregate (MW) Load Impacts by Cycling Option</w:t>
      </w:r>
    </w:p>
    <w:tbl>
      <w:tblPr>
        <w:tblW w:w="9490" w:type="dxa"/>
        <w:jc w:val="center"/>
        <w:tblInd w:w="93" w:type="dxa"/>
        <w:tblLook w:val="04A0" w:firstRow="1" w:lastRow="0" w:firstColumn="1" w:lastColumn="0" w:noHBand="0" w:noVBand="1"/>
      </w:tblPr>
      <w:tblGrid>
        <w:gridCol w:w="2290"/>
        <w:gridCol w:w="1800"/>
        <w:gridCol w:w="1332"/>
        <w:gridCol w:w="468"/>
        <w:gridCol w:w="1800"/>
        <w:gridCol w:w="1800"/>
      </w:tblGrid>
      <w:tr w:rsidR="008E49C6" w:rsidRPr="008E49C6" w:rsidTr="008E49C6">
        <w:trPr>
          <w:trHeight w:val="600"/>
          <w:jc w:val="center"/>
        </w:trPr>
        <w:tc>
          <w:tcPr>
            <w:tcW w:w="2290" w:type="dxa"/>
            <w:vMerge w:val="restart"/>
            <w:tcBorders>
              <w:top w:val="single" w:sz="8" w:space="0" w:color="auto"/>
              <w:left w:val="single" w:sz="8" w:space="0" w:color="auto"/>
              <w:bottom w:val="single" w:sz="4" w:space="0" w:color="auto"/>
              <w:right w:val="single" w:sz="4" w:space="0" w:color="FFFFFF"/>
            </w:tcBorders>
            <w:shd w:val="clear" w:color="000000" w:fill="0070C0"/>
            <w:vAlign w:val="center"/>
            <w:hideMark/>
          </w:tcPr>
          <w:p w:rsidR="008E49C6" w:rsidRPr="008E49C6" w:rsidRDefault="008E49C6" w:rsidP="008E49C6">
            <w:pPr>
              <w:spacing w:after="0" w:line="240" w:lineRule="auto"/>
              <w:jc w:val="center"/>
              <w:rPr>
                <w:rFonts w:ascii="Calibri" w:eastAsia="Times New Roman" w:hAnsi="Calibri" w:cs="Times New Roman"/>
                <w:b/>
                <w:bCs/>
                <w:color w:val="FFFFFF"/>
                <w:sz w:val="20"/>
                <w:szCs w:val="20"/>
              </w:rPr>
            </w:pPr>
            <w:r w:rsidRPr="008E49C6">
              <w:rPr>
                <w:rFonts w:ascii="Calibri" w:eastAsia="Times New Roman" w:hAnsi="Calibri" w:cs="Times New Roman"/>
                <w:b/>
                <w:bCs/>
                <w:color w:val="FFFFFF"/>
                <w:sz w:val="20"/>
                <w:szCs w:val="20"/>
              </w:rPr>
              <w:t>Event Date</w:t>
            </w:r>
          </w:p>
        </w:tc>
        <w:tc>
          <w:tcPr>
            <w:tcW w:w="3600" w:type="dxa"/>
            <w:gridSpan w:val="3"/>
            <w:tcBorders>
              <w:top w:val="single" w:sz="8" w:space="0" w:color="auto"/>
              <w:left w:val="nil"/>
              <w:bottom w:val="single" w:sz="4" w:space="0" w:color="FFFFFF"/>
              <w:right w:val="single" w:sz="4" w:space="0" w:color="FFFFFF" w:themeColor="background1"/>
            </w:tcBorders>
            <w:shd w:val="clear" w:color="000000" w:fill="0070C0"/>
            <w:vAlign w:val="center"/>
            <w:hideMark/>
          </w:tcPr>
          <w:p w:rsidR="008E49C6" w:rsidRPr="008E49C6" w:rsidRDefault="008E49C6" w:rsidP="008E49C6">
            <w:pPr>
              <w:spacing w:after="0" w:line="240" w:lineRule="auto"/>
              <w:jc w:val="center"/>
              <w:rPr>
                <w:rFonts w:ascii="Calibri" w:eastAsia="Times New Roman" w:hAnsi="Calibri" w:cs="Times New Roman"/>
                <w:b/>
                <w:bCs/>
                <w:color w:val="FFFFFF"/>
                <w:sz w:val="20"/>
                <w:szCs w:val="20"/>
              </w:rPr>
            </w:pPr>
            <w:r w:rsidRPr="008E49C6">
              <w:rPr>
                <w:rFonts w:ascii="Calibri" w:eastAsia="Times New Roman" w:hAnsi="Calibri" w:cs="Times New Roman"/>
                <w:b/>
                <w:bCs/>
                <w:color w:val="FFFFFF"/>
                <w:sz w:val="20"/>
                <w:szCs w:val="20"/>
              </w:rPr>
              <w:t>Average Load Impact per Premise (kW)</w:t>
            </w:r>
          </w:p>
        </w:tc>
        <w:tc>
          <w:tcPr>
            <w:tcW w:w="3600" w:type="dxa"/>
            <w:gridSpan w:val="2"/>
            <w:tcBorders>
              <w:top w:val="single" w:sz="8" w:space="0" w:color="auto"/>
              <w:left w:val="single" w:sz="4" w:space="0" w:color="FFFFFF" w:themeColor="background1"/>
              <w:bottom w:val="nil"/>
              <w:right w:val="single" w:sz="8" w:space="0" w:color="000000"/>
            </w:tcBorders>
            <w:shd w:val="clear" w:color="000000" w:fill="0070C0"/>
            <w:vAlign w:val="center"/>
            <w:hideMark/>
          </w:tcPr>
          <w:p w:rsidR="008E49C6" w:rsidRPr="008E49C6" w:rsidRDefault="008E49C6" w:rsidP="008E49C6">
            <w:pPr>
              <w:spacing w:after="0" w:line="240" w:lineRule="auto"/>
              <w:jc w:val="center"/>
              <w:rPr>
                <w:rFonts w:ascii="Calibri" w:eastAsia="Times New Roman" w:hAnsi="Calibri" w:cs="Times New Roman"/>
                <w:b/>
                <w:bCs/>
                <w:color w:val="FFFFFF"/>
                <w:sz w:val="20"/>
                <w:szCs w:val="20"/>
              </w:rPr>
            </w:pPr>
            <w:r w:rsidRPr="008E49C6">
              <w:rPr>
                <w:rFonts w:ascii="Calibri" w:eastAsia="Times New Roman" w:hAnsi="Calibri" w:cs="Times New Roman"/>
                <w:b/>
                <w:bCs/>
                <w:color w:val="FFFFFF"/>
                <w:sz w:val="20"/>
                <w:szCs w:val="20"/>
              </w:rPr>
              <w:t>Aggregate Load Impact (MW)</w:t>
            </w:r>
          </w:p>
        </w:tc>
      </w:tr>
      <w:tr w:rsidR="008E49C6" w:rsidRPr="008E49C6" w:rsidTr="008E49C6">
        <w:trPr>
          <w:trHeight w:val="315"/>
          <w:jc w:val="center"/>
        </w:trPr>
        <w:tc>
          <w:tcPr>
            <w:tcW w:w="2290" w:type="dxa"/>
            <w:vMerge/>
            <w:tcBorders>
              <w:top w:val="single" w:sz="8" w:space="0" w:color="auto"/>
              <w:left w:val="single" w:sz="8" w:space="0" w:color="auto"/>
              <w:bottom w:val="single" w:sz="4" w:space="0" w:color="auto"/>
              <w:right w:val="single" w:sz="4" w:space="0" w:color="FFFFFF"/>
            </w:tcBorders>
            <w:vAlign w:val="center"/>
            <w:hideMark/>
          </w:tcPr>
          <w:p w:rsidR="008E49C6" w:rsidRPr="008E49C6" w:rsidRDefault="008E49C6" w:rsidP="008E49C6">
            <w:pPr>
              <w:spacing w:after="0" w:line="240" w:lineRule="auto"/>
              <w:rPr>
                <w:rFonts w:ascii="Calibri" w:eastAsia="Times New Roman" w:hAnsi="Calibri" w:cs="Times New Roman"/>
                <w:b/>
                <w:bCs/>
                <w:color w:val="FFFFFF"/>
                <w:sz w:val="20"/>
                <w:szCs w:val="20"/>
              </w:rPr>
            </w:pPr>
          </w:p>
        </w:tc>
        <w:tc>
          <w:tcPr>
            <w:tcW w:w="1800" w:type="dxa"/>
            <w:tcBorders>
              <w:top w:val="nil"/>
              <w:left w:val="nil"/>
              <w:bottom w:val="single" w:sz="4" w:space="0" w:color="auto"/>
              <w:right w:val="single" w:sz="4" w:space="0" w:color="FFFFFF"/>
            </w:tcBorders>
            <w:shd w:val="clear" w:color="000000" w:fill="0070C0"/>
            <w:noWrap/>
            <w:vAlign w:val="center"/>
            <w:hideMark/>
          </w:tcPr>
          <w:p w:rsidR="008E49C6" w:rsidRPr="008E49C6" w:rsidRDefault="008E49C6" w:rsidP="008E49C6">
            <w:pPr>
              <w:spacing w:after="0" w:line="240" w:lineRule="auto"/>
              <w:jc w:val="center"/>
              <w:rPr>
                <w:rFonts w:ascii="Calibri" w:eastAsia="Times New Roman" w:hAnsi="Calibri" w:cs="Times New Roman"/>
                <w:b/>
                <w:bCs/>
                <w:color w:val="FFFFFF"/>
                <w:sz w:val="20"/>
                <w:szCs w:val="20"/>
              </w:rPr>
            </w:pPr>
            <w:r w:rsidRPr="008E49C6">
              <w:rPr>
                <w:rFonts w:ascii="Calibri" w:eastAsia="Times New Roman" w:hAnsi="Calibri" w:cs="Times New Roman"/>
                <w:b/>
                <w:bCs/>
                <w:color w:val="FFFFFF"/>
                <w:sz w:val="20"/>
                <w:szCs w:val="20"/>
              </w:rPr>
              <w:t>100%</w:t>
            </w:r>
          </w:p>
        </w:tc>
        <w:tc>
          <w:tcPr>
            <w:tcW w:w="1800" w:type="dxa"/>
            <w:gridSpan w:val="2"/>
            <w:tcBorders>
              <w:top w:val="nil"/>
              <w:left w:val="nil"/>
              <w:bottom w:val="single" w:sz="4" w:space="0" w:color="auto"/>
              <w:right w:val="nil"/>
            </w:tcBorders>
            <w:shd w:val="clear" w:color="000000" w:fill="0070C0"/>
            <w:noWrap/>
            <w:vAlign w:val="center"/>
            <w:hideMark/>
          </w:tcPr>
          <w:p w:rsidR="008E49C6" w:rsidRPr="008E49C6" w:rsidRDefault="008E49C6" w:rsidP="008E49C6">
            <w:pPr>
              <w:spacing w:after="0" w:line="240" w:lineRule="auto"/>
              <w:jc w:val="center"/>
              <w:rPr>
                <w:rFonts w:ascii="Calibri" w:eastAsia="Times New Roman" w:hAnsi="Calibri" w:cs="Times New Roman"/>
                <w:b/>
                <w:bCs/>
                <w:color w:val="FFFFFF"/>
                <w:sz w:val="20"/>
                <w:szCs w:val="20"/>
              </w:rPr>
            </w:pPr>
            <w:r w:rsidRPr="008E49C6">
              <w:rPr>
                <w:rFonts w:ascii="Calibri" w:eastAsia="Times New Roman" w:hAnsi="Calibri" w:cs="Times New Roman"/>
                <w:b/>
                <w:bCs/>
                <w:color w:val="FFFFFF"/>
                <w:sz w:val="20"/>
                <w:szCs w:val="20"/>
              </w:rPr>
              <w:t>50%</w:t>
            </w:r>
          </w:p>
        </w:tc>
        <w:tc>
          <w:tcPr>
            <w:tcW w:w="1800" w:type="dxa"/>
            <w:tcBorders>
              <w:top w:val="single" w:sz="4" w:space="0" w:color="FFFFFF"/>
              <w:left w:val="single" w:sz="4" w:space="0" w:color="FFFFFF"/>
              <w:bottom w:val="single" w:sz="4" w:space="0" w:color="auto"/>
              <w:right w:val="nil"/>
            </w:tcBorders>
            <w:shd w:val="clear" w:color="000000" w:fill="0070C0"/>
            <w:noWrap/>
            <w:vAlign w:val="center"/>
            <w:hideMark/>
          </w:tcPr>
          <w:p w:rsidR="008E49C6" w:rsidRPr="008E49C6" w:rsidRDefault="008E49C6" w:rsidP="008E49C6">
            <w:pPr>
              <w:spacing w:after="0" w:line="240" w:lineRule="auto"/>
              <w:jc w:val="center"/>
              <w:rPr>
                <w:rFonts w:ascii="Calibri" w:eastAsia="Times New Roman" w:hAnsi="Calibri" w:cs="Times New Roman"/>
                <w:b/>
                <w:bCs/>
                <w:color w:val="FFFFFF"/>
                <w:sz w:val="20"/>
                <w:szCs w:val="20"/>
              </w:rPr>
            </w:pPr>
            <w:r w:rsidRPr="008E49C6">
              <w:rPr>
                <w:rFonts w:ascii="Calibri" w:eastAsia="Times New Roman" w:hAnsi="Calibri" w:cs="Times New Roman"/>
                <w:b/>
                <w:bCs/>
                <w:color w:val="FFFFFF"/>
                <w:sz w:val="20"/>
                <w:szCs w:val="20"/>
              </w:rPr>
              <w:t>100%</w:t>
            </w:r>
          </w:p>
        </w:tc>
        <w:tc>
          <w:tcPr>
            <w:tcW w:w="1800" w:type="dxa"/>
            <w:tcBorders>
              <w:top w:val="single" w:sz="4" w:space="0" w:color="FFFFFF"/>
              <w:left w:val="single" w:sz="4" w:space="0" w:color="FFFFFF"/>
              <w:bottom w:val="single" w:sz="4" w:space="0" w:color="auto"/>
              <w:right w:val="single" w:sz="8" w:space="0" w:color="auto"/>
            </w:tcBorders>
            <w:shd w:val="clear" w:color="000000" w:fill="0070C0"/>
            <w:noWrap/>
            <w:vAlign w:val="center"/>
            <w:hideMark/>
          </w:tcPr>
          <w:p w:rsidR="008E49C6" w:rsidRPr="008E49C6" w:rsidRDefault="008E49C6" w:rsidP="008E49C6">
            <w:pPr>
              <w:spacing w:after="0" w:line="240" w:lineRule="auto"/>
              <w:jc w:val="center"/>
              <w:rPr>
                <w:rFonts w:ascii="Calibri" w:eastAsia="Times New Roman" w:hAnsi="Calibri" w:cs="Times New Roman"/>
                <w:b/>
                <w:bCs/>
                <w:color w:val="FFFFFF"/>
                <w:sz w:val="20"/>
                <w:szCs w:val="20"/>
              </w:rPr>
            </w:pPr>
            <w:r w:rsidRPr="008E49C6">
              <w:rPr>
                <w:rFonts w:ascii="Calibri" w:eastAsia="Times New Roman" w:hAnsi="Calibri" w:cs="Times New Roman"/>
                <w:b/>
                <w:bCs/>
                <w:color w:val="FFFFFF"/>
                <w:sz w:val="20"/>
                <w:szCs w:val="20"/>
              </w:rPr>
              <w:t>50%</w:t>
            </w:r>
          </w:p>
        </w:tc>
      </w:tr>
      <w:tr w:rsidR="008E49C6" w:rsidRPr="008E49C6" w:rsidTr="008E49C6">
        <w:trPr>
          <w:trHeight w:val="315"/>
          <w:jc w:val="center"/>
        </w:trPr>
        <w:tc>
          <w:tcPr>
            <w:tcW w:w="2290" w:type="dxa"/>
            <w:tcBorders>
              <w:top w:val="nil"/>
              <w:left w:val="single" w:sz="8" w:space="0" w:color="auto"/>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8/13/2015</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0.64</w:t>
            </w:r>
          </w:p>
        </w:tc>
        <w:tc>
          <w:tcPr>
            <w:tcW w:w="1800" w:type="dxa"/>
            <w:gridSpan w:val="2"/>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0.40</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5.9</w:t>
            </w:r>
          </w:p>
        </w:tc>
        <w:tc>
          <w:tcPr>
            <w:tcW w:w="1800" w:type="dxa"/>
            <w:tcBorders>
              <w:top w:val="nil"/>
              <w:left w:val="nil"/>
              <w:bottom w:val="single" w:sz="4" w:space="0" w:color="auto"/>
              <w:right w:val="single" w:sz="8"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4.7</w:t>
            </w:r>
          </w:p>
        </w:tc>
      </w:tr>
      <w:tr w:rsidR="008E49C6" w:rsidRPr="008E49C6" w:rsidTr="008E49C6">
        <w:trPr>
          <w:trHeight w:val="300"/>
          <w:jc w:val="center"/>
        </w:trPr>
        <w:tc>
          <w:tcPr>
            <w:tcW w:w="2290" w:type="dxa"/>
            <w:tcBorders>
              <w:top w:val="nil"/>
              <w:left w:val="single" w:sz="8" w:space="0" w:color="auto"/>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8/14/2015</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0.53</w:t>
            </w:r>
          </w:p>
        </w:tc>
        <w:tc>
          <w:tcPr>
            <w:tcW w:w="1800" w:type="dxa"/>
            <w:gridSpan w:val="2"/>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0.34</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4.9</w:t>
            </w:r>
          </w:p>
        </w:tc>
        <w:tc>
          <w:tcPr>
            <w:tcW w:w="1800" w:type="dxa"/>
            <w:tcBorders>
              <w:top w:val="nil"/>
              <w:left w:val="nil"/>
              <w:bottom w:val="single" w:sz="4" w:space="0" w:color="auto"/>
              <w:right w:val="single" w:sz="8"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4.0</w:t>
            </w:r>
          </w:p>
        </w:tc>
      </w:tr>
      <w:tr w:rsidR="008E49C6" w:rsidRPr="008E49C6" w:rsidTr="008E49C6">
        <w:trPr>
          <w:trHeight w:val="300"/>
          <w:jc w:val="center"/>
        </w:trPr>
        <w:tc>
          <w:tcPr>
            <w:tcW w:w="2290" w:type="dxa"/>
            <w:tcBorders>
              <w:top w:val="nil"/>
              <w:left w:val="single" w:sz="8" w:space="0" w:color="auto"/>
              <w:bottom w:val="single" w:sz="4" w:space="0" w:color="auto"/>
              <w:right w:val="single" w:sz="4" w:space="0" w:color="auto"/>
            </w:tcBorders>
            <w:shd w:val="clear" w:color="auto" w:fill="auto"/>
            <w:noWrap/>
            <w:vAlign w:val="bottom"/>
            <w:hideMark/>
          </w:tcPr>
          <w:p w:rsidR="008E49C6" w:rsidRPr="000903E6" w:rsidRDefault="008E49C6" w:rsidP="008E49C6">
            <w:pPr>
              <w:spacing w:after="0" w:line="240" w:lineRule="auto"/>
              <w:jc w:val="center"/>
              <w:rPr>
                <w:rFonts w:ascii="Calibri" w:eastAsia="Times New Roman" w:hAnsi="Calibri" w:cs="Times New Roman"/>
                <w:color w:val="000000"/>
                <w:sz w:val="20"/>
                <w:szCs w:val="20"/>
              </w:rPr>
            </w:pPr>
            <w:r w:rsidRPr="000903E6">
              <w:rPr>
                <w:rFonts w:ascii="Calibri" w:eastAsia="Times New Roman" w:hAnsi="Calibri" w:cs="Times New Roman"/>
                <w:color w:val="000000"/>
                <w:sz w:val="20"/>
                <w:szCs w:val="20"/>
              </w:rPr>
              <w:t>8/16/2015</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0903E6" w:rsidRDefault="008E49C6" w:rsidP="008E49C6">
            <w:pPr>
              <w:spacing w:after="0" w:line="240" w:lineRule="auto"/>
              <w:jc w:val="center"/>
              <w:rPr>
                <w:rFonts w:ascii="Calibri" w:eastAsia="Times New Roman" w:hAnsi="Calibri" w:cs="Times New Roman"/>
                <w:color w:val="000000"/>
                <w:sz w:val="20"/>
                <w:szCs w:val="20"/>
              </w:rPr>
            </w:pPr>
            <w:r w:rsidRPr="000903E6">
              <w:rPr>
                <w:rFonts w:ascii="Calibri" w:eastAsia="Times New Roman" w:hAnsi="Calibri" w:cs="Times New Roman"/>
                <w:color w:val="000000"/>
                <w:sz w:val="20"/>
                <w:szCs w:val="20"/>
              </w:rPr>
              <w:t>1.09</w:t>
            </w:r>
          </w:p>
        </w:tc>
        <w:tc>
          <w:tcPr>
            <w:tcW w:w="1800" w:type="dxa"/>
            <w:gridSpan w:val="2"/>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0.64</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10.0</w:t>
            </w:r>
          </w:p>
        </w:tc>
        <w:tc>
          <w:tcPr>
            <w:tcW w:w="1800" w:type="dxa"/>
            <w:tcBorders>
              <w:top w:val="nil"/>
              <w:left w:val="nil"/>
              <w:bottom w:val="single" w:sz="4" w:space="0" w:color="auto"/>
              <w:right w:val="single" w:sz="8"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7.7</w:t>
            </w:r>
          </w:p>
        </w:tc>
      </w:tr>
      <w:tr w:rsidR="008E49C6" w:rsidRPr="008E49C6" w:rsidTr="008E49C6">
        <w:trPr>
          <w:trHeight w:val="300"/>
          <w:jc w:val="center"/>
        </w:trPr>
        <w:tc>
          <w:tcPr>
            <w:tcW w:w="2290" w:type="dxa"/>
            <w:tcBorders>
              <w:top w:val="nil"/>
              <w:left w:val="single" w:sz="8" w:space="0" w:color="auto"/>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8/26/2015</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0.48</w:t>
            </w:r>
          </w:p>
        </w:tc>
        <w:tc>
          <w:tcPr>
            <w:tcW w:w="1800" w:type="dxa"/>
            <w:gridSpan w:val="2"/>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0.38</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4.4</w:t>
            </w:r>
          </w:p>
        </w:tc>
        <w:tc>
          <w:tcPr>
            <w:tcW w:w="1800" w:type="dxa"/>
            <w:tcBorders>
              <w:top w:val="nil"/>
              <w:left w:val="nil"/>
              <w:bottom w:val="single" w:sz="4" w:space="0" w:color="auto"/>
              <w:right w:val="single" w:sz="8"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4.5</w:t>
            </w:r>
          </w:p>
        </w:tc>
      </w:tr>
      <w:tr w:rsidR="008E49C6" w:rsidRPr="008E49C6" w:rsidTr="008E49C6">
        <w:trPr>
          <w:trHeight w:val="300"/>
          <w:jc w:val="center"/>
        </w:trPr>
        <w:tc>
          <w:tcPr>
            <w:tcW w:w="2290" w:type="dxa"/>
            <w:tcBorders>
              <w:top w:val="nil"/>
              <w:left w:val="single" w:sz="8" w:space="0" w:color="auto"/>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8/27/2015</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0.67</w:t>
            </w:r>
          </w:p>
        </w:tc>
        <w:tc>
          <w:tcPr>
            <w:tcW w:w="1800" w:type="dxa"/>
            <w:gridSpan w:val="2"/>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0.62</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6.2</w:t>
            </w:r>
          </w:p>
        </w:tc>
        <w:tc>
          <w:tcPr>
            <w:tcW w:w="1800" w:type="dxa"/>
            <w:tcBorders>
              <w:top w:val="nil"/>
              <w:left w:val="nil"/>
              <w:bottom w:val="single" w:sz="4" w:space="0" w:color="auto"/>
              <w:right w:val="single" w:sz="8"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7.4</w:t>
            </w:r>
          </w:p>
        </w:tc>
      </w:tr>
      <w:tr w:rsidR="008E49C6" w:rsidRPr="008E49C6" w:rsidTr="008E49C6">
        <w:trPr>
          <w:trHeight w:val="300"/>
          <w:jc w:val="center"/>
        </w:trPr>
        <w:tc>
          <w:tcPr>
            <w:tcW w:w="2290" w:type="dxa"/>
            <w:tcBorders>
              <w:top w:val="nil"/>
              <w:left w:val="single" w:sz="8" w:space="0" w:color="auto"/>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8/28/2015</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0.90</w:t>
            </w:r>
          </w:p>
        </w:tc>
        <w:tc>
          <w:tcPr>
            <w:tcW w:w="1800" w:type="dxa"/>
            <w:gridSpan w:val="2"/>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0.55</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8.3</w:t>
            </w:r>
          </w:p>
        </w:tc>
        <w:tc>
          <w:tcPr>
            <w:tcW w:w="1800" w:type="dxa"/>
            <w:tcBorders>
              <w:top w:val="nil"/>
              <w:left w:val="nil"/>
              <w:bottom w:val="single" w:sz="4" w:space="0" w:color="auto"/>
              <w:right w:val="single" w:sz="8"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6.6</w:t>
            </w:r>
          </w:p>
        </w:tc>
      </w:tr>
      <w:tr w:rsidR="008E49C6" w:rsidRPr="008E49C6" w:rsidTr="008E49C6">
        <w:trPr>
          <w:trHeight w:val="300"/>
          <w:jc w:val="center"/>
        </w:trPr>
        <w:tc>
          <w:tcPr>
            <w:tcW w:w="2290" w:type="dxa"/>
            <w:tcBorders>
              <w:top w:val="nil"/>
              <w:left w:val="single" w:sz="8" w:space="0" w:color="auto"/>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9/9/2015</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0.95</w:t>
            </w:r>
          </w:p>
        </w:tc>
        <w:tc>
          <w:tcPr>
            <w:tcW w:w="1800" w:type="dxa"/>
            <w:gridSpan w:val="2"/>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0.71</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8.7</w:t>
            </w:r>
          </w:p>
        </w:tc>
        <w:tc>
          <w:tcPr>
            <w:tcW w:w="1800" w:type="dxa"/>
            <w:tcBorders>
              <w:top w:val="nil"/>
              <w:left w:val="nil"/>
              <w:bottom w:val="single" w:sz="4" w:space="0" w:color="auto"/>
              <w:right w:val="single" w:sz="8"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8.5</w:t>
            </w:r>
          </w:p>
        </w:tc>
      </w:tr>
      <w:tr w:rsidR="008E49C6" w:rsidRPr="008E49C6" w:rsidTr="008E49C6">
        <w:trPr>
          <w:trHeight w:val="300"/>
          <w:jc w:val="center"/>
        </w:trPr>
        <w:tc>
          <w:tcPr>
            <w:tcW w:w="2290" w:type="dxa"/>
            <w:tcBorders>
              <w:top w:val="nil"/>
              <w:left w:val="single" w:sz="8" w:space="0" w:color="auto"/>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9/10/2015</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0.76</w:t>
            </w:r>
          </w:p>
        </w:tc>
        <w:tc>
          <w:tcPr>
            <w:tcW w:w="1800" w:type="dxa"/>
            <w:gridSpan w:val="2"/>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0.37</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7.0</w:t>
            </w:r>
          </w:p>
        </w:tc>
        <w:tc>
          <w:tcPr>
            <w:tcW w:w="1800" w:type="dxa"/>
            <w:tcBorders>
              <w:top w:val="nil"/>
              <w:left w:val="nil"/>
              <w:bottom w:val="single" w:sz="4" w:space="0" w:color="auto"/>
              <w:right w:val="single" w:sz="8"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4.4</w:t>
            </w:r>
          </w:p>
        </w:tc>
      </w:tr>
      <w:tr w:rsidR="008E49C6" w:rsidRPr="008E49C6" w:rsidTr="008E49C6">
        <w:trPr>
          <w:trHeight w:val="300"/>
          <w:jc w:val="center"/>
        </w:trPr>
        <w:tc>
          <w:tcPr>
            <w:tcW w:w="2290" w:type="dxa"/>
            <w:tcBorders>
              <w:top w:val="nil"/>
              <w:left w:val="single" w:sz="8" w:space="0" w:color="auto"/>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9/11/2015</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0.64</w:t>
            </w:r>
          </w:p>
        </w:tc>
        <w:tc>
          <w:tcPr>
            <w:tcW w:w="1800" w:type="dxa"/>
            <w:gridSpan w:val="2"/>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0.59</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5.9</w:t>
            </w:r>
          </w:p>
        </w:tc>
        <w:tc>
          <w:tcPr>
            <w:tcW w:w="1800" w:type="dxa"/>
            <w:tcBorders>
              <w:top w:val="nil"/>
              <w:left w:val="nil"/>
              <w:bottom w:val="single" w:sz="4" w:space="0" w:color="auto"/>
              <w:right w:val="single" w:sz="8"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7.1</w:t>
            </w:r>
          </w:p>
        </w:tc>
      </w:tr>
      <w:tr w:rsidR="008E49C6" w:rsidRPr="008E49C6" w:rsidTr="008E49C6">
        <w:trPr>
          <w:trHeight w:val="300"/>
          <w:jc w:val="center"/>
        </w:trPr>
        <w:tc>
          <w:tcPr>
            <w:tcW w:w="2290" w:type="dxa"/>
            <w:tcBorders>
              <w:top w:val="nil"/>
              <w:left w:val="single" w:sz="8" w:space="0" w:color="auto"/>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9/20/2015</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0.64</w:t>
            </w:r>
          </w:p>
        </w:tc>
        <w:tc>
          <w:tcPr>
            <w:tcW w:w="1800" w:type="dxa"/>
            <w:gridSpan w:val="2"/>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0.24</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5.9</w:t>
            </w:r>
          </w:p>
        </w:tc>
        <w:tc>
          <w:tcPr>
            <w:tcW w:w="1800" w:type="dxa"/>
            <w:tcBorders>
              <w:top w:val="nil"/>
              <w:left w:val="nil"/>
              <w:bottom w:val="single" w:sz="4" w:space="0" w:color="auto"/>
              <w:right w:val="single" w:sz="8"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2.9</w:t>
            </w:r>
          </w:p>
        </w:tc>
      </w:tr>
      <w:tr w:rsidR="008E49C6" w:rsidRPr="008E49C6" w:rsidTr="008E49C6">
        <w:trPr>
          <w:trHeight w:val="300"/>
          <w:jc w:val="center"/>
        </w:trPr>
        <w:tc>
          <w:tcPr>
            <w:tcW w:w="2290" w:type="dxa"/>
            <w:tcBorders>
              <w:top w:val="nil"/>
              <w:left w:val="single" w:sz="8" w:space="0" w:color="auto"/>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9/24/2015</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0.55</w:t>
            </w:r>
          </w:p>
        </w:tc>
        <w:tc>
          <w:tcPr>
            <w:tcW w:w="1800" w:type="dxa"/>
            <w:gridSpan w:val="2"/>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0.60</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5.1</w:t>
            </w:r>
          </w:p>
        </w:tc>
        <w:tc>
          <w:tcPr>
            <w:tcW w:w="1800" w:type="dxa"/>
            <w:tcBorders>
              <w:top w:val="nil"/>
              <w:left w:val="nil"/>
              <w:bottom w:val="single" w:sz="4" w:space="0" w:color="auto"/>
              <w:right w:val="single" w:sz="8"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7.1</w:t>
            </w:r>
          </w:p>
        </w:tc>
      </w:tr>
      <w:tr w:rsidR="008E49C6" w:rsidRPr="008E49C6" w:rsidTr="008E49C6">
        <w:trPr>
          <w:trHeight w:val="300"/>
          <w:jc w:val="center"/>
        </w:trPr>
        <w:tc>
          <w:tcPr>
            <w:tcW w:w="2290" w:type="dxa"/>
            <w:tcBorders>
              <w:top w:val="nil"/>
              <w:left w:val="single" w:sz="8" w:space="0" w:color="auto"/>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9/25/2015</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0.71</w:t>
            </w:r>
          </w:p>
        </w:tc>
        <w:tc>
          <w:tcPr>
            <w:tcW w:w="1800" w:type="dxa"/>
            <w:gridSpan w:val="2"/>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0.31</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6.5</w:t>
            </w:r>
          </w:p>
        </w:tc>
        <w:tc>
          <w:tcPr>
            <w:tcW w:w="1800" w:type="dxa"/>
            <w:tcBorders>
              <w:top w:val="nil"/>
              <w:left w:val="nil"/>
              <w:bottom w:val="single" w:sz="4" w:space="0" w:color="auto"/>
              <w:right w:val="single" w:sz="8"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3.7</w:t>
            </w:r>
          </w:p>
        </w:tc>
      </w:tr>
      <w:tr w:rsidR="008E49C6" w:rsidRPr="008E49C6" w:rsidTr="008E49C6">
        <w:trPr>
          <w:trHeight w:val="300"/>
          <w:jc w:val="center"/>
        </w:trPr>
        <w:tc>
          <w:tcPr>
            <w:tcW w:w="2290" w:type="dxa"/>
            <w:tcBorders>
              <w:top w:val="nil"/>
              <w:left w:val="single" w:sz="8" w:space="0" w:color="auto"/>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10/9/2015</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0.48</w:t>
            </w:r>
          </w:p>
        </w:tc>
        <w:tc>
          <w:tcPr>
            <w:tcW w:w="1800" w:type="dxa"/>
            <w:gridSpan w:val="2"/>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0.54</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4.4</w:t>
            </w:r>
          </w:p>
        </w:tc>
        <w:tc>
          <w:tcPr>
            <w:tcW w:w="1800" w:type="dxa"/>
            <w:tcBorders>
              <w:top w:val="nil"/>
              <w:left w:val="nil"/>
              <w:bottom w:val="single" w:sz="4" w:space="0" w:color="auto"/>
              <w:right w:val="single" w:sz="8"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6.4</w:t>
            </w:r>
          </w:p>
        </w:tc>
      </w:tr>
      <w:tr w:rsidR="008E49C6" w:rsidRPr="008E49C6" w:rsidTr="008E49C6">
        <w:trPr>
          <w:trHeight w:val="300"/>
          <w:jc w:val="center"/>
        </w:trPr>
        <w:tc>
          <w:tcPr>
            <w:tcW w:w="2290" w:type="dxa"/>
            <w:tcBorders>
              <w:top w:val="nil"/>
              <w:left w:val="single" w:sz="8" w:space="0" w:color="auto"/>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10/10/2015</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0.79</w:t>
            </w:r>
          </w:p>
        </w:tc>
        <w:tc>
          <w:tcPr>
            <w:tcW w:w="1800" w:type="dxa"/>
            <w:gridSpan w:val="2"/>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0.34</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7.3</w:t>
            </w:r>
          </w:p>
        </w:tc>
        <w:tc>
          <w:tcPr>
            <w:tcW w:w="1800" w:type="dxa"/>
            <w:tcBorders>
              <w:top w:val="nil"/>
              <w:left w:val="nil"/>
              <w:bottom w:val="single" w:sz="4" w:space="0" w:color="auto"/>
              <w:right w:val="single" w:sz="8"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4.1</w:t>
            </w:r>
          </w:p>
        </w:tc>
      </w:tr>
      <w:tr w:rsidR="008E49C6" w:rsidRPr="008E49C6" w:rsidTr="008E49C6">
        <w:trPr>
          <w:trHeight w:val="300"/>
          <w:jc w:val="center"/>
        </w:trPr>
        <w:tc>
          <w:tcPr>
            <w:tcW w:w="2290" w:type="dxa"/>
            <w:tcBorders>
              <w:top w:val="nil"/>
              <w:left w:val="single" w:sz="8" w:space="0" w:color="auto"/>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10/13/2015</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0.33</w:t>
            </w:r>
          </w:p>
        </w:tc>
        <w:tc>
          <w:tcPr>
            <w:tcW w:w="1800" w:type="dxa"/>
            <w:gridSpan w:val="2"/>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0.38</w:t>
            </w:r>
          </w:p>
        </w:tc>
        <w:tc>
          <w:tcPr>
            <w:tcW w:w="180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3.0</w:t>
            </w:r>
          </w:p>
        </w:tc>
        <w:tc>
          <w:tcPr>
            <w:tcW w:w="1800" w:type="dxa"/>
            <w:tcBorders>
              <w:top w:val="nil"/>
              <w:left w:val="nil"/>
              <w:bottom w:val="single" w:sz="4" w:space="0" w:color="auto"/>
              <w:right w:val="single" w:sz="8"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4.6</w:t>
            </w:r>
          </w:p>
        </w:tc>
      </w:tr>
      <w:tr w:rsidR="008E49C6" w:rsidRPr="008E49C6" w:rsidTr="008E49C6">
        <w:trPr>
          <w:trHeight w:val="315"/>
          <w:jc w:val="center"/>
        </w:trPr>
        <w:tc>
          <w:tcPr>
            <w:tcW w:w="2290" w:type="dxa"/>
            <w:tcBorders>
              <w:top w:val="nil"/>
              <w:left w:val="single" w:sz="8" w:space="0" w:color="auto"/>
              <w:bottom w:val="single" w:sz="8"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Average*</w:t>
            </w:r>
          </w:p>
        </w:tc>
        <w:tc>
          <w:tcPr>
            <w:tcW w:w="1800" w:type="dxa"/>
            <w:tcBorders>
              <w:top w:val="nil"/>
              <w:left w:val="nil"/>
              <w:bottom w:val="single" w:sz="8"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0.72</w:t>
            </w:r>
          </w:p>
        </w:tc>
        <w:tc>
          <w:tcPr>
            <w:tcW w:w="1800" w:type="dxa"/>
            <w:gridSpan w:val="2"/>
            <w:tcBorders>
              <w:top w:val="nil"/>
              <w:left w:val="nil"/>
              <w:bottom w:val="single" w:sz="8"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0.54</w:t>
            </w:r>
          </w:p>
        </w:tc>
        <w:tc>
          <w:tcPr>
            <w:tcW w:w="1800" w:type="dxa"/>
            <w:tcBorders>
              <w:top w:val="nil"/>
              <w:left w:val="nil"/>
              <w:bottom w:val="single" w:sz="8"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6.6</w:t>
            </w:r>
          </w:p>
        </w:tc>
        <w:tc>
          <w:tcPr>
            <w:tcW w:w="1800" w:type="dxa"/>
            <w:tcBorders>
              <w:top w:val="nil"/>
              <w:left w:val="nil"/>
              <w:bottom w:val="single" w:sz="8" w:space="0" w:color="auto"/>
              <w:right w:val="single" w:sz="8"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6.4</w:t>
            </w:r>
          </w:p>
        </w:tc>
      </w:tr>
      <w:tr w:rsidR="008E49C6" w:rsidRPr="008E49C6" w:rsidTr="008E49C6">
        <w:trPr>
          <w:gridAfter w:val="3"/>
          <w:wAfter w:w="4068" w:type="dxa"/>
          <w:trHeight w:val="300"/>
          <w:jc w:val="center"/>
        </w:trPr>
        <w:tc>
          <w:tcPr>
            <w:tcW w:w="5422" w:type="dxa"/>
            <w:gridSpan w:val="3"/>
            <w:tcBorders>
              <w:top w:val="nil"/>
              <w:left w:val="nil"/>
              <w:bottom w:val="nil"/>
              <w:right w:val="nil"/>
            </w:tcBorders>
            <w:shd w:val="clear" w:color="auto" w:fill="auto"/>
            <w:noWrap/>
            <w:vAlign w:val="bottom"/>
            <w:hideMark/>
          </w:tcPr>
          <w:p w:rsidR="008B06B4" w:rsidRPr="008E49C6" w:rsidRDefault="008E49C6" w:rsidP="00891423">
            <w:pPr>
              <w:spacing w:after="0" w:line="240" w:lineRule="auto"/>
              <w:rPr>
                <w:rFonts w:eastAsia="Times New Roman"/>
              </w:rPr>
            </w:pPr>
            <w:r w:rsidRPr="008E49C6">
              <w:rPr>
                <w:rFonts w:ascii="Calibri" w:eastAsia="Times New Roman" w:hAnsi="Calibri" w:cs="Times New Roman"/>
                <w:color w:val="000000"/>
                <w:sz w:val="20"/>
                <w:szCs w:val="20"/>
              </w:rPr>
              <w:t>*Reflects the average weekday 3-7 PM 2015 Summer Saver event</w:t>
            </w:r>
          </w:p>
        </w:tc>
      </w:tr>
      <w:tr w:rsidR="008B06B4" w:rsidRPr="008E49C6" w:rsidTr="00891423">
        <w:trPr>
          <w:gridAfter w:val="3"/>
          <w:wAfter w:w="4068" w:type="dxa"/>
          <w:trHeight w:val="216"/>
          <w:jc w:val="center"/>
        </w:trPr>
        <w:tc>
          <w:tcPr>
            <w:tcW w:w="5422" w:type="dxa"/>
            <w:gridSpan w:val="3"/>
            <w:tcBorders>
              <w:top w:val="nil"/>
              <w:left w:val="nil"/>
              <w:bottom w:val="nil"/>
              <w:right w:val="nil"/>
            </w:tcBorders>
            <w:shd w:val="clear" w:color="auto" w:fill="auto"/>
            <w:noWrap/>
            <w:vAlign w:val="bottom"/>
          </w:tcPr>
          <w:p w:rsidR="008B06B4" w:rsidRPr="008E49C6" w:rsidRDefault="008B06B4">
            <w:pPr>
              <w:spacing w:after="0" w:line="240" w:lineRule="auto"/>
              <w:rPr>
                <w:rFonts w:ascii="Calibri" w:eastAsia="Times New Roman" w:hAnsi="Calibri" w:cs="Times New Roman"/>
                <w:color w:val="000000"/>
                <w:sz w:val="20"/>
                <w:szCs w:val="20"/>
              </w:rPr>
            </w:pPr>
          </w:p>
        </w:tc>
      </w:tr>
    </w:tbl>
    <w:p w:rsidR="008B06B4" w:rsidRPr="00891423" w:rsidRDefault="008B06B4" w:rsidP="00891423">
      <w:pPr>
        <w:pStyle w:val="BodyParagraph"/>
        <w:rPr>
          <w:rFonts w:asciiTheme="minorHAnsi" w:hAnsiTheme="minorHAnsi"/>
        </w:rPr>
      </w:pPr>
      <w:bookmarkStart w:id="51" w:name="_Toc383698794"/>
      <w:bookmarkStart w:id="52" w:name="_Toc446323539"/>
      <w:r w:rsidRPr="00891423">
        <w:rPr>
          <w:rFonts w:asciiTheme="minorHAnsi" w:hAnsiTheme="minorHAnsi"/>
        </w:rPr>
        <w:t xml:space="preserve">Table 4-4 shows estimated event impacts for residential customers segmented by usage quintiles, and Table 4-5 shows the same, but segmented by usage deciles. Each customer was placed into one of five quintiles (or one of ten deciles, in the case of Table 4-5) based on their average usage during peak hours from 11 AM to 6 PM on hot non-event weekdays in 2015. Impact estimates were calculated separately for each quintile and decile using the treatment group loads during the average event hour of the </w:t>
      </w:r>
      <w:r w:rsidR="00B21038" w:rsidRPr="00891423">
        <w:rPr>
          <w:rFonts w:asciiTheme="minorHAnsi" w:hAnsiTheme="minorHAnsi"/>
        </w:rPr>
        <w:t>average 3-7 PM 2015 Summer Saver event.</w:t>
      </w:r>
    </w:p>
    <w:p w:rsidR="00B21038" w:rsidRDefault="00B21038" w:rsidP="008B06B4">
      <w:pPr>
        <w:pStyle w:val="BodyParagraph"/>
        <w:rPr>
          <w:rFonts w:asciiTheme="minorHAnsi" w:hAnsiTheme="minorHAnsi"/>
        </w:rPr>
      </w:pPr>
      <w:r w:rsidRPr="00891423">
        <w:rPr>
          <w:rFonts w:asciiTheme="minorHAnsi" w:hAnsiTheme="minorHAnsi"/>
        </w:rPr>
        <w:t xml:space="preserve">Tables 4-4 and 4-5 show both the average impact as well as the standard error of the estimates for each quintile. Load impacts increase across the quintiles, likely reflecting an underlying pattern, but the estimates at the quintile and decile level have fairly large standard errors. </w:t>
      </w:r>
    </w:p>
    <w:p w:rsidR="00B21038" w:rsidRDefault="00B21038">
      <w:pPr>
        <w:rPr>
          <w:color w:val="1C1C1C"/>
        </w:rPr>
      </w:pPr>
      <w:r>
        <w:br w:type="page"/>
      </w:r>
    </w:p>
    <w:p w:rsidR="00B21038" w:rsidRDefault="00B21038" w:rsidP="00B21038">
      <w:pPr>
        <w:pStyle w:val="TableFigureCaption"/>
        <w:contextualSpacing/>
      </w:pPr>
      <w:r w:rsidRPr="009F4049">
        <w:t>Table 4-</w:t>
      </w:r>
      <w:r>
        <w:t>4</w:t>
      </w:r>
      <w:r w:rsidRPr="009F4049">
        <w:t xml:space="preserve">: Summer Saver Residential Average (kW per Premise) Load Impacts by </w:t>
      </w:r>
      <w:r>
        <w:t xml:space="preserve">Usage Quintile and </w:t>
      </w:r>
      <w:r w:rsidRPr="009F4049">
        <w:t>Cycling Option</w:t>
      </w:r>
    </w:p>
    <w:tbl>
      <w:tblPr>
        <w:tblW w:w="5071" w:type="dxa"/>
        <w:jc w:val="center"/>
        <w:tblInd w:w="93" w:type="dxa"/>
        <w:tblLook w:val="04A0" w:firstRow="1" w:lastRow="0" w:firstColumn="1" w:lastColumn="0" w:noHBand="0" w:noVBand="1"/>
      </w:tblPr>
      <w:tblGrid>
        <w:gridCol w:w="960"/>
        <w:gridCol w:w="1020"/>
        <w:gridCol w:w="1080"/>
        <w:gridCol w:w="1040"/>
        <w:gridCol w:w="971"/>
      </w:tblGrid>
      <w:tr w:rsidR="00B21038" w:rsidRPr="00B21038" w:rsidTr="00891423">
        <w:trPr>
          <w:trHeight w:val="300"/>
          <w:jc w:val="center"/>
        </w:trPr>
        <w:tc>
          <w:tcPr>
            <w:tcW w:w="960" w:type="dxa"/>
            <w:vMerge w:val="restart"/>
            <w:tcBorders>
              <w:top w:val="single" w:sz="4" w:space="0" w:color="auto"/>
              <w:left w:val="single" w:sz="4" w:space="0" w:color="auto"/>
              <w:bottom w:val="single" w:sz="4" w:space="0" w:color="000000"/>
              <w:right w:val="single" w:sz="4" w:space="0" w:color="FFFFFF"/>
            </w:tcBorders>
            <w:shd w:val="clear" w:color="000000" w:fill="0070C0"/>
            <w:noWrap/>
            <w:vAlign w:val="center"/>
            <w:hideMark/>
          </w:tcPr>
          <w:p w:rsidR="00B21038" w:rsidRPr="00B21038" w:rsidRDefault="00B21038" w:rsidP="00B21038">
            <w:pPr>
              <w:spacing w:after="0" w:line="240" w:lineRule="auto"/>
              <w:jc w:val="center"/>
              <w:rPr>
                <w:rFonts w:ascii="Calibri" w:eastAsia="Times New Roman" w:hAnsi="Calibri" w:cs="Times New Roman"/>
                <w:b/>
                <w:bCs/>
                <w:color w:val="FFFFFF"/>
                <w:sz w:val="20"/>
                <w:szCs w:val="20"/>
              </w:rPr>
            </w:pPr>
            <w:r w:rsidRPr="00B21038">
              <w:rPr>
                <w:rFonts w:ascii="Calibri" w:eastAsia="Times New Roman" w:hAnsi="Calibri" w:cs="Times New Roman"/>
                <w:b/>
                <w:bCs/>
                <w:color w:val="FFFFFF"/>
                <w:sz w:val="20"/>
                <w:szCs w:val="20"/>
              </w:rPr>
              <w:t>Quintile</w:t>
            </w:r>
          </w:p>
        </w:tc>
        <w:tc>
          <w:tcPr>
            <w:tcW w:w="4111" w:type="dxa"/>
            <w:gridSpan w:val="4"/>
            <w:tcBorders>
              <w:top w:val="single" w:sz="4" w:space="0" w:color="auto"/>
              <w:left w:val="nil"/>
              <w:bottom w:val="single" w:sz="4" w:space="0" w:color="FFFFFF"/>
              <w:right w:val="single" w:sz="4" w:space="0" w:color="000000"/>
            </w:tcBorders>
            <w:shd w:val="clear" w:color="000000" w:fill="0070C0"/>
            <w:vAlign w:val="center"/>
            <w:hideMark/>
          </w:tcPr>
          <w:p w:rsidR="00B21038" w:rsidRPr="00B21038" w:rsidRDefault="00B21038" w:rsidP="00B21038">
            <w:pPr>
              <w:spacing w:after="0" w:line="240" w:lineRule="auto"/>
              <w:jc w:val="center"/>
              <w:rPr>
                <w:rFonts w:ascii="Calibri" w:eastAsia="Times New Roman" w:hAnsi="Calibri" w:cs="Times New Roman"/>
                <w:b/>
                <w:bCs/>
                <w:color w:val="FFFFFF"/>
                <w:sz w:val="20"/>
                <w:szCs w:val="20"/>
              </w:rPr>
            </w:pPr>
            <w:r w:rsidRPr="00B21038">
              <w:rPr>
                <w:rFonts w:ascii="Calibri" w:eastAsia="Times New Roman" w:hAnsi="Calibri" w:cs="Times New Roman"/>
                <w:b/>
                <w:bCs/>
                <w:color w:val="FFFFFF"/>
                <w:sz w:val="20"/>
                <w:szCs w:val="20"/>
              </w:rPr>
              <w:t>Residential Customers</w:t>
            </w:r>
          </w:p>
        </w:tc>
      </w:tr>
      <w:tr w:rsidR="00B21038" w:rsidRPr="00B21038" w:rsidTr="00891423">
        <w:trPr>
          <w:trHeight w:val="300"/>
          <w:jc w:val="center"/>
        </w:trPr>
        <w:tc>
          <w:tcPr>
            <w:tcW w:w="960" w:type="dxa"/>
            <w:vMerge/>
            <w:tcBorders>
              <w:top w:val="single" w:sz="4" w:space="0" w:color="auto"/>
              <w:left w:val="single" w:sz="4" w:space="0" w:color="auto"/>
              <w:bottom w:val="single" w:sz="4" w:space="0" w:color="000000"/>
              <w:right w:val="single" w:sz="4" w:space="0" w:color="FFFFFF"/>
            </w:tcBorders>
            <w:vAlign w:val="center"/>
            <w:hideMark/>
          </w:tcPr>
          <w:p w:rsidR="00B21038" w:rsidRPr="00B21038" w:rsidRDefault="00B21038" w:rsidP="00B21038">
            <w:pPr>
              <w:spacing w:after="0" w:line="240" w:lineRule="auto"/>
              <w:rPr>
                <w:rFonts w:ascii="Calibri" w:eastAsia="Times New Roman" w:hAnsi="Calibri" w:cs="Times New Roman"/>
                <w:b/>
                <w:bCs/>
                <w:color w:val="FFFFFF"/>
                <w:sz w:val="20"/>
                <w:szCs w:val="20"/>
              </w:rPr>
            </w:pPr>
          </w:p>
        </w:tc>
        <w:tc>
          <w:tcPr>
            <w:tcW w:w="2100" w:type="dxa"/>
            <w:gridSpan w:val="2"/>
            <w:tcBorders>
              <w:top w:val="single" w:sz="4" w:space="0" w:color="FFFFFF"/>
              <w:left w:val="nil"/>
              <w:bottom w:val="single" w:sz="4" w:space="0" w:color="FFFFFF"/>
              <w:right w:val="single" w:sz="4" w:space="0" w:color="FFFFFF"/>
            </w:tcBorders>
            <w:shd w:val="clear" w:color="000000" w:fill="0070C0"/>
            <w:vAlign w:val="center"/>
            <w:hideMark/>
          </w:tcPr>
          <w:p w:rsidR="00B21038" w:rsidRPr="00B21038" w:rsidRDefault="00B21038" w:rsidP="00B21038">
            <w:pPr>
              <w:spacing w:after="0" w:line="240" w:lineRule="auto"/>
              <w:jc w:val="center"/>
              <w:rPr>
                <w:rFonts w:ascii="Calibri" w:eastAsia="Times New Roman" w:hAnsi="Calibri" w:cs="Times New Roman"/>
                <w:b/>
                <w:bCs/>
                <w:color w:val="FFFFFF"/>
                <w:sz w:val="20"/>
                <w:szCs w:val="20"/>
              </w:rPr>
            </w:pPr>
            <w:r w:rsidRPr="00B21038">
              <w:rPr>
                <w:rFonts w:ascii="Calibri" w:eastAsia="Times New Roman" w:hAnsi="Calibri" w:cs="Times New Roman"/>
                <w:b/>
                <w:bCs/>
                <w:color w:val="FFFFFF"/>
                <w:sz w:val="20"/>
                <w:szCs w:val="20"/>
              </w:rPr>
              <w:t>50% Cycling</w:t>
            </w:r>
          </w:p>
        </w:tc>
        <w:tc>
          <w:tcPr>
            <w:tcW w:w="2011" w:type="dxa"/>
            <w:gridSpan w:val="2"/>
            <w:tcBorders>
              <w:top w:val="single" w:sz="4" w:space="0" w:color="FFFFFF"/>
              <w:left w:val="nil"/>
              <w:bottom w:val="single" w:sz="4" w:space="0" w:color="FFFFFF"/>
              <w:right w:val="single" w:sz="4" w:space="0" w:color="000000"/>
            </w:tcBorders>
            <w:shd w:val="clear" w:color="000000" w:fill="0070C0"/>
            <w:vAlign w:val="center"/>
            <w:hideMark/>
          </w:tcPr>
          <w:p w:rsidR="00B21038" w:rsidRPr="00B21038" w:rsidRDefault="00B21038" w:rsidP="00B21038">
            <w:pPr>
              <w:spacing w:after="0" w:line="240" w:lineRule="auto"/>
              <w:jc w:val="center"/>
              <w:rPr>
                <w:rFonts w:ascii="Calibri" w:eastAsia="Times New Roman" w:hAnsi="Calibri" w:cs="Times New Roman"/>
                <w:b/>
                <w:bCs/>
                <w:color w:val="FFFFFF"/>
                <w:sz w:val="20"/>
                <w:szCs w:val="20"/>
              </w:rPr>
            </w:pPr>
            <w:r w:rsidRPr="00B21038">
              <w:rPr>
                <w:rFonts w:ascii="Calibri" w:eastAsia="Times New Roman" w:hAnsi="Calibri" w:cs="Times New Roman"/>
                <w:b/>
                <w:bCs/>
                <w:color w:val="FFFFFF"/>
                <w:sz w:val="20"/>
                <w:szCs w:val="20"/>
              </w:rPr>
              <w:t>100% Cycling</w:t>
            </w:r>
          </w:p>
        </w:tc>
      </w:tr>
      <w:tr w:rsidR="00B21038" w:rsidRPr="00B21038" w:rsidTr="00891423">
        <w:trPr>
          <w:trHeight w:val="1530"/>
          <w:jc w:val="center"/>
        </w:trPr>
        <w:tc>
          <w:tcPr>
            <w:tcW w:w="960" w:type="dxa"/>
            <w:vMerge/>
            <w:tcBorders>
              <w:top w:val="single" w:sz="4" w:space="0" w:color="auto"/>
              <w:left w:val="single" w:sz="4" w:space="0" w:color="auto"/>
              <w:bottom w:val="single" w:sz="4" w:space="0" w:color="000000"/>
              <w:right w:val="single" w:sz="4" w:space="0" w:color="FFFFFF"/>
            </w:tcBorders>
            <w:vAlign w:val="center"/>
            <w:hideMark/>
          </w:tcPr>
          <w:p w:rsidR="00B21038" w:rsidRPr="00B21038" w:rsidRDefault="00B21038" w:rsidP="00B21038">
            <w:pPr>
              <w:spacing w:after="0" w:line="240" w:lineRule="auto"/>
              <w:rPr>
                <w:rFonts w:ascii="Calibri" w:eastAsia="Times New Roman" w:hAnsi="Calibri" w:cs="Times New Roman"/>
                <w:b/>
                <w:bCs/>
                <w:color w:val="FFFFFF"/>
                <w:sz w:val="20"/>
                <w:szCs w:val="20"/>
              </w:rPr>
            </w:pPr>
          </w:p>
        </w:tc>
        <w:tc>
          <w:tcPr>
            <w:tcW w:w="1020" w:type="dxa"/>
            <w:tcBorders>
              <w:top w:val="nil"/>
              <w:left w:val="nil"/>
              <w:bottom w:val="single" w:sz="4" w:space="0" w:color="auto"/>
              <w:right w:val="single" w:sz="4" w:space="0" w:color="FFFFFF"/>
            </w:tcBorders>
            <w:shd w:val="clear" w:color="000000" w:fill="0070C0"/>
            <w:vAlign w:val="center"/>
            <w:hideMark/>
          </w:tcPr>
          <w:p w:rsidR="00B21038" w:rsidRPr="00B21038" w:rsidRDefault="00B21038" w:rsidP="00B21038">
            <w:pPr>
              <w:spacing w:after="0" w:line="240" w:lineRule="auto"/>
              <w:jc w:val="center"/>
              <w:rPr>
                <w:rFonts w:ascii="Calibri" w:eastAsia="Times New Roman" w:hAnsi="Calibri" w:cs="Times New Roman"/>
                <w:b/>
                <w:bCs/>
                <w:color w:val="FFFFFF"/>
                <w:sz w:val="20"/>
                <w:szCs w:val="20"/>
              </w:rPr>
            </w:pPr>
            <w:r w:rsidRPr="00B21038">
              <w:rPr>
                <w:rFonts w:ascii="Calibri" w:eastAsia="Times New Roman" w:hAnsi="Calibri" w:cs="Times New Roman"/>
                <w:b/>
                <w:bCs/>
                <w:color w:val="FFFFFF"/>
                <w:sz w:val="20"/>
                <w:szCs w:val="20"/>
              </w:rPr>
              <w:t>Average* Per Premise Load Impact (kW)</w:t>
            </w:r>
          </w:p>
        </w:tc>
        <w:tc>
          <w:tcPr>
            <w:tcW w:w="1080" w:type="dxa"/>
            <w:tcBorders>
              <w:top w:val="nil"/>
              <w:left w:val="nil"/>
              <w:bottom w:val="single" w:sz="4" w:space="0" w:color="auto"/>
              <w:right w:val="single" w:sz="4" w:space="0" w:color="FFFFFF"/>
            </w:tcBorders>
            <w:shd w:val="clear" w:color="000000" w:fill="0070C0"/>
            <w:vAlign w:val="center"/>
            <w:hideMark/>
          </w:tcPr>
          <w:p w:rsidR="00B21038" w:rsidRPr="00B21038" w:rsidRDefault="00B21038" w:rsidP="00B21038">
            <w:pPr>
              <w:spacing w:after="0" w:line="240" w:lineRule="auto"/>
              <w:jc w:val="center"/>
              <w:rPr>
                <w:rFonts w:ascii="Calibri" w:eastAsia="Times New Roman" w:hAnsi="Calibri" w:cs="Times New Roman"/>
                <w:b/>
                <w:bCs/>
                <w:color w:val="FFFFFF"/>
                <w:sz w:val="20"/>
                <w:szCs w:val="20"/>
              </w:rPr>
            </w:pPr>
            <w:r w:rsidRPr="00B21038">
              <w:rPr>
                <w:rFonts w:ascii="Calibri" w:eastAsia="Times New Roman" w:hAnsi="Calibri" w:cs="Times New Roman"/>
                <w:b/>
                <w:bCs/>
                <w:color w:val="FFFFFF"/>
                <w:sz w:val="20"/>
                <w:szCs w:val="20"/>
              </w:rPr>
              <w:t>Load Impact Standard Error (kW)</w:t>
            </w:r>
          </w:p>
        </w:tc>
        <w:tc>
          <w:tcPr>
            <w:tcW w:w="1040" w:type="dxa"/>
            <w:tcBorders>
              <w:top w:val="nil"/>
              <w:left w:val="nil"/>
              <w:bottom w:val="single" w:sz="4" w:space="0" w:color="auto"/>
              <w:right w:val="single" w:sz="4" w:space="0" w:color="FFFFFF"/>
            </w:tcBorders>
            <w:shd w:val="clear" w:color="000000" w:fill="0070C0"/>
            <w:vAlign w:val="center"/>
            <w:hideMark/>
          </w:tcPr>
          <w:p w:rsidR="00B21038" w:rsidRPr="00B21038" w:rsidRDefault="00B21038" w:rsidP="00B21038">
            <w:pPr>
              <w:spacing w:after="0" w:line="240" w:lineRule="auto"/>
              <w:jc w:val="center"/>
              <w:rPr>
                <w:rFonts w:ascii="Calibri" w:eastAsia="Times New Roman" w:hAnsi="Calibri" w:cs="Times New Roman"/>
                <w:b/>
                <w:bCs/>
                <w:color w:val="FFFFFF"/>
                <w:sz w:val="20"/>
                <w:szCs w:val="20"/>
              </w:rPr>
            </w:pPr>
            <w:r w:rsidRPr="00B21038">
              <w:rPr>
                <w:rFonts w:ascii="Calibri" w:eastAsia="Times New Roman" w:hAnsi="Calibri" w:cs="Times New Roman"/>
                <w:b/>
                <w:bCs/>
                <w:color w:val="FFFFFF"/>
                <w:sz w:val="20"/>
                <w:szCs w:val="20"/>
              </w:rPr>
              <w:t>Average* Per Premise Load Impact (kW)</w:t>
            </w:r>
          </w:p>
        </w:tc>
        <w:tc>
          <w:tcPr>
            <w:tcW w:w="971" w:type="dxa"/>
            <w:tcBorders>
              <w:top w:val="nil"/>
              <w:left w:val="nil"/>
              <w:bottom w:val="single" w:sz="4" w:space="0" w:color="auto"/>
              <w:right w:val="single" w:sz="4" w:space="0" w:color="auto"/>
            </w:tcBorders>
            <w:shd w:val="clear" w:color="000000" w:fill="0070C0"/>
            <w:vAlign w:val="center"/>
            <w:hideMark/>
          </w:tcPr>
          <w:p w:rsidR="00B21038" w:rsidRPr="00B21038" w:rsidRDefault="00B21038" w:rsidP="00B21038">
            <w:pPr>
              <w:spacing w:after="0" w:line="240" w:lineRule="auto"/>
              <w:jc w:val="center"/>
              <w:rPr>
                <w:rFonts w:ascii="Calibri" w:eastAsia="Times New Roman" w:hAnsi="Calibri" w:cs="Times New Roman"/>
                <w:b/>
                <w:bCs/>
                <w:color w:val="FFFFFF"/>
                <w:sz w:val="20"/>
                <w:szCs w:val="20"/>
              </w:rPr>
            </w:pPr>
            <w:r w:rsidRPr="00B21038">
              <w:rPr>
                <w:rFonts w:ascii="Calibri" w:eastAsia="Times New Roman" w:hAnsi="Calibri" w:cs="Times New Roman"/>
                <w:b/>
                <w:bCs/>
                <w:color w:val="FFFFFF"/>
                <w:sz w:val="20"/>
                <w:szCs w:val="20"/>
              </w:rPr>
              <w:t>Load Impact Standard Error (kW)</w:t>
            </w:r>
          </w:p>
        </w:tc>
      </w:tr>
      <w:tr w:rsidR="00B21038" w:rsidRPr="00B21038"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1</w:t>
            </w:r>
          </w:p>
        </w:tc>
        <w:tc>
          <w:tcPr>
            <w:tcW w:w="102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-0.57</w:t>
            </w:r>
          </w:p>
        </w:tc>
        <w:tc>
          <w:tcPr>
            <w:tcW w:w="108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0.04</w:t>
            </w:r>
          </w:p>
        </w:tc>
        <w:tc>
          <w:tcPr>
            <w:tcW w:w="104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-0.54</w:t>
            </w:r>
          </w:p>
        </w:tc>
        <w:tc>
          <w:tcPr>
            <w:tcW w:w="971" w:type="dxa"/>
            <w:tcBorders>
              <w:top w:val="nil"/>
              <w:left w:val="nil"/>
              <w:bottom w:val="single" w:sz="4" w:space="0" w:color="auto"/>
              <w:right w:val="single" w:sz="4" w:space="0" w:color="auto"/>
            </w:tcBorders>
            <w:shd w:val="clear" w:color="auto" w:fill="auto"/>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0.03</w:t>
            </w:r>
          </w:p>
        </w:tc>
      </w:tr>
      <w:tr w:rsidR="00B21038" w:rsidRPr="00B21038"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2</w:t>
            </w:r>
          </w:p>
        </w:tc>
        <w:tc>
          <w:tcPr>
            <w:tcW w:w="102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0.06</w:t>
            </w:r>
          </w:p>
        </w:tc>
        <w:tc>
          <w:tcPr>
            <w:tcW w:w="108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0.05</w:t>
            </w:r>
          </w:p>
        </w:tc>
        <w:tc>
          <w:tcPr>
            <w:tcW w:w="104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0.24</w:t>
            </w:r>
          </w:p>
        </w:tc>
        <w:tc>
          <w:tcPr>
            <w:tcW w:w="971" w:type="dxa"/>
            <w:tcBorders>
              <w:top w:val="nil"/>
              <w:left w:val="nil"/>
              <w:bottom w:val="single" w:sz="4" w:space="0" w:color="auto"/>
              <w:right w:val="single" w:sz="4" w:space="0" w:color="auto"/>
            </w:tcBorders>
            <w:shd w:val="clear" w:color="auto" w:fill="auto"/>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0.04</w:t>
            </w:r>
          </w:p>
        </w:tc>
      </w:tr>
      <w:tr w:rsidR="00B21038" w:rsidRPr="00B21038"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3</w:t>
            </w:r>
          </w:p>
        </w:tc>
        <w:tc>
          <w:tcPr>
            <w:tcW w:w="102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0.59</w:t>
            </w:r>
          </w:p>
        </w:tc>
        <w:tc>
          <w:tcPr>
            <w:tcW w:w="108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0.06</w:t>
            </w:r>
          </w:p>
        </w:tc>
        <w:tc>
          <w:tcPr>
            <w:tcW w:w="104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0.45</w:t>
            </w:r>
          </w:p>
        </w:tc>
        <w:tc>
          <w:tcPr>
            <w:tcW w:w="971" w:type="dxa"/>
            <w:tcBorders>
              <w:top w:val="nil"/>
              <w:left w:val="nil"/>
              <w:bottom w:val="single" w:sz="4" w:space="0" w:color="auto"/>
              <w:right w:val="single" w:sz="4" w:space="0" w:color="auto"/>
            </w:tcBorders>
            <w:shd w:val="clear" w:color="auto" w:fill="auto"/>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0.05</w:t>
            </w:r>
          </w:p>
        </w:tc>
      </w:tr>
      <w:tr w:rsidR="00B21038" w:rsidRPr="00B21038"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4</w:t>
            </w:r>
          </w:p>
        </w:tc>
        <w:tc>
          <w:tcPr>
            <w:tcW w:w="102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0.96</w:t>
            </w:r>
          </w:p>
        </w:tc>
        <w:tc>
          <w:tcPr>
            <w:tcW w:w="108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0.07</w:t>
            </w:r>
          </w:p>
        </w:tc>
        <w:tc>
          <w:tcPr>
            <w:tcW w:w="104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1.18</w:t>
            </w:r>
          </w:p>
        </w:tc>
        <w:tc>
          <w:tcPr>
            <w:tcW w:w="971" w:type="dxa"/>
            <w:tcBorders>
              <w:top w:val="nil"/>
              <w:left w:val="nil"/>
              <w:bottom w:val="single" w:sz="4" w:space="0" w:color="auto"/>
              <w:right w:val="single" w:sz="4" w:space="0" w:color="auto"/>
            </w:tcBorders>
            <w:shd w:val="clear" w:color="auto" w:fill="auto"/>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0.07</w:t>
            </w:r>
          </w:p>
        </w:tc>
      </w:tr>
      <w:tr w:rsidR="00B21038" w:rsidRPr="00B21038"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5</w:t>
            </w:r>
          </w:p>
        </w:tc>
        <w:tc>
          <w:tcPr>
            <w:tcW w:w="102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1.66</w:t>
            </w:r>
          </w:p>
        </w:tc>
        <w:tc>
          <w:tcPr>
            <w:tcW w:w="108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0.10</w:t>
            </w:r>
          </w:p>
        </w:tc>
        <w:tc>
          <w:tcPr>
            <w:tcW w:w="104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2.21</w:t>
            </w:r>
          </w:p>
        </w:tc>
        <w:tc>
          <w:tcPr>
            <w:tcW w:w="971" w:type="dxa"/>
            <w:tcBorders>
              <w:top w:val="nil"/>
              <w:left w:val="nil"/>
              <w:bottom w:val="single" w:sz="4" w:space="0" w:color="auto"/>
              <w:right w:val="single" w:sz="4" w:space="0" w:color="auto"/>
            </w:tcBorders>
            <w:shd w:val="clear" w:color="auto" w:fill="auto"/>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0.11</w:t>
            </w:r>
          </w:p>
        </w:tc>
      </w:tr>
    </w:tbl>
    <w:p w:rsidR="00B21038" w:rsidRPr="00B21038" w:rsidRDefault="00B21038" w:rsidP="00B21038">
      <w:pPr>
        <w:spacing w:after="0" w:line="240" w:lineRule="auto"/>
        <w:jc w:val="center"/>
        <w:rPr>
          <w:rFonts w:ascii="Calibri" w:eastAsia="Times New Roman" w:hAnsi="Calibri" w:cs="Times New Roman"/>
          <w:color w:val="000000"/>
          <w:sz w:val="16"/>
          <w:szCs w:val="16"/>
        </w:rPr>
      </w:pPr>
      <w:r w:rsidRPr="00B21038">
        <w:rPr>
          <w:rFonts w:ascii="Calibri" w:eastAsia="Times New Roman" w:hAnsi="Calibri" w:cs="Times New Roman"/>
          <w:color w:val="000000"/>
          <w:sz w:val="16"/>
          <w:szCs w:val="16"/>
        </w:rPr>
        <w:t>*Reflects the average 3-7 PM 2015 weekday Summer Saver event</w:t>
      </w:r>
    </w:p>
    <w:p w:rsidR="00B21038" w:rsidRDefault="00B21038" w:rsidP="00B21038">
      <w:pPr>
        <w:pStyle w:val="TableFigureCaption"/>
        <w:contextualSpacing/>
      </w:pPr>
    </w:p>
    <w:p w:rsidR="00B21038" w:rsidRDefault="00B21038" w:rsidP="00B21038">
      <w:pPr>
        <w:pStyle w:val="TableFigureCaption"/>
        <w:contextualSpacing/>
      </w:pPr>
      <w:r w:rsidRPr="009F4049">
        <w:t>Table 4-</w:t>
      </w:r>
      <w:r>
        <w:t>5</w:t>
      </w:r>
      <w:r w:rsidRPr="009F4049">
        <w:t xml:space="preserve">: Summer Saver Residential Average (kW per Premise) Load Impacts by </w:t>
      </w:r>
      <w:r>
        <w:t xml:space="preserve">Usage Decile and </w:t>
      </w:r>
      <w:r w:rsidRPr="009F4049">
        <w:t>Cycling Option</w:t>
      </w:r>
    </w:p>
    <w:tbl>
      <w:tblPr>
        <w:tblW w:w="5071" w:type="dxa"/>
        <w:jc w:val="center"/>
        <w:tblInd w:w="93" w:type="dxa"/>
        <w:tblLook w:val="04A0" w:firstRow="1" w:lastRow="0" w:firstColumn="1" w:lastColumn="0" w:noHBand="0" w:noVBand="1"/>
      </w:tblPr>
      <w:tblGrid>
        <w:gridCol w:w="960"/>
        <w:gridCol w:w="1020"/>
        <w:gridCol w:w="1080"/>
        <w:gridCol w:w="1040"/>
        <w:gridCol w:w="971"/>
      </w:tblGrid>
      <w:tr w:rsidR="00B21038" w:rsidRPr="00B21038" w:rsidTr="00891423">
        <w:trPr>
          <w:trHeight w:val="300"/>
          <w:jc w:val="center"/>
        </w:trPr>
        <w:tc>
          <w:tcPr>
            <w:tcW w:w="960" w:type="dxa"/>
            <w:vMerge w:val="restart"/>
            <w:tcBorders>
              <w:top w:val="single" w:sz="4" w:space="0" w:color="auto"/>
              <w:left w:val="single" w:sz="4" w:space="0" w:color="auto"/>
              <w:bottom w:val="single" w:sz="4" w:space="0" w:color="000000"/>
              <w:right w:val="single" w:sz="4" w:space="0" w:color="FFFFFF"/>
            </w:tcBorders>
            <w:shd w:val="clear" w:color="000000" w:fill="0070C0"/>
            <w:noWrap/>
            <w:vAlign w:val="center"/>
            <w:hideMark/>
          </w:tcPr>
          <w:p w:rsidR="00B21038" w:rsidRPr="00B21038" w:rsidRDefault="00B21038" w:rsidP="00B21038">
            <w:pPr>
              <w:spacing w:after="0" w:line="240" w:lineRule="auto"/>
              <w:jc w:val="center"/>
              <w:rPr>
                <w:rFonts w:ascii="Calibri" w:eastAsia="Times New Roman" w:hAnsi="Calibri" w:cs="Times New Roman"/>
                <w:b/>
                <w:bCs/>
                <w:color w:val="FFFFFF"/>
                <w:sz w:val="20"/>
                <w:szCs w:val="20"/>
              </w:rPr>
            </w:pPr>
            <w:r w:rsidRPr="00B21038">
              <w:rPr>
                <w:rFonts w:ascii="Calibri" w:eastAsia="Times New Roman" w:hAnsi="Calibri" w:cs="Times New Roman"/>
                <w:b/>
                <w:bCs/>
                <w:color w:val="FFFFFF"/>
                <w:sz w:val="20"/>
                <w:szCs w:val="20"/>
              </w:rPr>
              <w:t>Quintile</w:t>
            </w:r>
          </w:p>
        </w:tc>
        <w:tc>
          <w:tcPr>
            <w:tcW w:w="4111" w:type="dxa"/>
            <w:gridSpan w:val="4"/>
            <w:tcBorders>
              <w:top w:val="single" w:sz="4" w:space="0" w:color="auto"/>
              <w:left w:val="nil"/>
              <w:bottom w:val="single" w:sz="4" w:space="0" w:color="FFFFFF"/>
              <w:right w:val="single" w:sz="4" w:space="0" w:color="000000"/>
            </w:tcBorders>
            <w:shd w:val="clear" w:color="000000" w:fill="0070C0"/>
            <w:vAlign w:val="center"/>
            <w:hideMark/>
          </w:tcPr>
          <w:p w:rsidR="00B21038" w:rsidRPr="00B21038" w:rsidRDefault="00B21038" w:rsidP="00B21038">
            <w:pPr>
              <w:spacing w:after="0" w:line="240" w:lineRule="auto"/>
              <w:jc w:val="center"/>
              <w:rPr>
                <w:rFonts w:ascii="Calibri" w:eastAsia="Times New Roman" w:hAnsi="Calibri" w:cs="Times New Roman"/>
                <w:b/>
                <w:bCs/>
                <w:color w:val="FFFFFF"/>
                <w:sz w:val="20"/>
                <w:szCs w:val="20"/>
              </w:rPr>
            </w:pPr>
            <w:r w:rsidRPr="00B21038">
              <w:rPr>
                <w:rFonts w:ascii="Calibri" w:eastAsia="Times New Roman" w:hAnsi="Calibri" w:cs="Times New Roman"/>
                <w:b/>
                <w:bCs/>
                <w:color w:val="FFFFFF"/>
                <w:sz w:val="20"/>
                <w:szCs w:val="20"/>
              </w:rPr>
              <w:t>Residential Customers</w:t>
            </w:r>
          </w:p>
        </w:tc>
      </w:tr>
      <w:tr w:rsidR="00B21038" w:rsidRPr="00B21038" w:rsidTr="00891423">
        <w:trPr>
          <w:trHeight w:val="300"/>
          <w:jc w:val="center"/>
        </w:trPr>
        <w:tc>
          <w:tcPr>
            <w:tcW w:w="960" w:type="dxa"/>
            <w:vMerge/>
            <w:tcBorders>
              <w:top w:val="single" w:sz="4" w:space="0" w:color="auto"/>
              <w:left w:val="single" w:sz="4" w:space="0" w:color="auto"/>
              <w:bottom w:val="single" w:sz="4" w:space="0" w:color="000000"/>
              <w:right w:val="single" w:sz="4" w:space="0" w:color="FFFFFF"/>
            </w:tcBorders>
            <w:vAlign w:val="center"/>
            <w:hideMark/>
          </w:tcPr>
          <w:p w:rsidR="00B21038" w:rsidRPr="00B21038" w:rsidRDefault="00B21038" w:rsidP="00B21038">
            <w:pPr>
              <w:spacing w:after="0" w:line="240" w:lineRule="auto"/>
              <w:rPr>
                <w:rFonts w:ascii="Calibri" w:eastAsia="Times New Roman" w:hAnsi="Calibri" w:cs="Times New Roman"/>
                <w:b/>
                <w:bCs/>
                <w:color w:val="FFFFFF"/>
                <w:sz w:val="20"/>
                <w:szCs w:val="20"/>
              </w:rPr>
            </w:pPr>
          </w:p>
        </w:tc>
        <w:tc>
          <w:tcPr>
            <w:tcW w:w="2100" w:type="dxa"/>
            <w:gridSpan w:val="2"/>
            <w:tcBorders>
              <w:top w:val="single" w:sz="4" w:space="0" w:color="FFFFFF"/>
              <w:left w:val="nil"/>
              <w:bottom w:val="single" w:sz="4" w:space="0" w:color="FFFFFF"/>
              <w:right w:val="single" w:sz="4" w:space="0" w:color="FFFFFF"/>
            </w:tcBorders>
            <w:shd w:val="clear" w:color="000000" w:fill="0070C0"/>
            <w:vAlign w:val="center"/>
            <w:hideMark/>
          </w:tcPr>
          <w:p w:rsidR="00B21038" w:rsidRPr="00B21038" w:rsidRDefault="00B21038" w:rsidP="00B21038">
            <w:pPr>
              <w:spacing w:after="0" w:line="240" w:lineRule="auto"/>
              <w:jc w:val="center"/>
              <w:rPr>
                <w:rFonts w:ascii="Calibri" w:eastAsia="Times New Roman" w:hAnsi="Calibri" w:cs="Times New Roman"/>
                <w:b/>
                <w:bCs/>
                <w:color w:val="FFFFFF"/>
                <w:sz w:val="20"/>
                <w:szCs w:val="20"/>
              </w:rPr>
            </w:pPr>
            <w:r w:rsidRPr="00B21038">
              <w:rPr>
                <w:rFonts w:ascii="Calibri" w:eastAsia="Times New Roman" w:hAnsi="Calibri" w:cs="Times New Roman"/>
                <w:b/>
                <w:bCs/>
                <w:color w:val="FFFFFF"/>
                <w:sz w:val="20"/>
                <w:szCs w:val="20"/>
              </w:rPr>
              <w:t>50% Cycling</w:t>
            </w:r>
          </w:p>
        </w:tc>
        <w:tc>
          <w:tcPr>
            <w:tcW w:w="2011" w:type="dxa"/>
            <w:gridSpan w:val="2"/>
            <w:tcBorders>
              <w:top w:val="single" w:sz="4" w:space="0" w:color="FFFFFF"/>
              <w:left w:val="nil"/>
              <w:bottom w:val="single" w:sz="4" w:space="0" w:color="FFFFFF"/>
              <w:right w:val="single" w:sz="4" w:space="0" w:color="000000"/>
            </w:tcBorders>
            <w:shd w:val="clear" w:color="000000" w:fill="0070C0"/>
            <w:vAlign w:val="center"/>
            <w:hideMark/>
          </w:tcPr>
          <w:p w:rsidR="00B21038" w:rsidRPr="00B21038" w:rsidRDefault="00B21038" w:rsidP="00B21038">
            <w:pPr>
              <w:spacing w:after="0" w:line="240" w:lineRule="auto"/>
              <w:jc w:val="center"/>
              <w:rPr>
                <w:rFonts w:ascii="Calibri" w:eastAsia="Times New Roman" w:hAnsi="Calibri" w:cs="Times New Roman"/>
                <w:b/>
                <w:bCs/>
                <w:color w:val="FFFFFF"/>
                <w:sz w:val="20"/>
                <w:szCs w:val="20"/>
              </w:rPr>
            </w:pPr>
            <w:r w:rsidRPr="00B21038">
              <w:rPr>
                <w:rFonts w:ascii="Calibri" w:eastAsia="Times New Roman" w:hAnsi="Calibri" w:cs="Times New Roman"/>
                <w:b/>
                <w:bCs/>
                <w:color w:val="FFFFFF"/>
                <w:sz w:val="20"/>
                <w:szCs w:val="20"/>
              </w:rPr>
              <w:t>100% Cycling</w:t>
            </w:r>
          </w:p>
        </w:tc>
      </w:tr>
      <w:tr w:rsidR="00B21038" w:rsidRPr="00B21038" w:rsidTr="00891423">
        <w:trPr>
          <w:trHeight w:val="1530"/>
          <w:jc w:val="center"/>
        </w:trPr>
        <w:tc>
          <w:tcPr>
            <w:tcW w:w="960" w:type="dxa"/>
            <w:vMerge/>
            <w:tcBorders>
              <w:top w:val="single" w:sz="4" w:space="0" w:color="auto"/>
              <w:left w:val="single" w:sz="4" w:space="0" w:color="auto"/>
              <w:bottom w:val="single" w:sz="4" w:space="0" w:color="000000"/>
              <w:right w:val="single" w:sz="4" w:space="0" w:color="FFFFFF"/>
            </w:tcBorders>
            <w:vAlign w:val="center"/>
            <w:hideMark/>
          </w:tcPr>
          <w:p w:rsidR="00B21038" w:rsidRPr="00B21038" w:rsidRDefault="00B21038" w:rsidP="00B21038">
            <w:pPr>
              <w:spacing w:after="0" w:line="240" w:lineRule="auto"/>
              <w:rPr>
                <w:rFonts w:ascii="Calibri" w:eastAsia="Times New Roman" w:hAnsi="Calibri" w:cs="Times New Roman"/>
                <w:b/>
                <w:bCs/>
                <w:color w:val="FFFFFF"/>
                <w:sz w:val="20"/>
                <w:szCs w:val="20"/>
              </w:rPr>
            </w:pPr>
          </w:p>
        </w:tc>
        <w:tc>
          <w:tcPr>
            <w:tcW w:w="1020" w:type="dxa"/>
            <w:tcBorders>
              <w:top w:val="nil"/>
              <w:left w:val="nil"/>
              <w:bottom w:val="single" w:sz="4" w:space="0" w:color="auto"/>
              <w:right w:val="single" w:sz="4" w:space="0" w:color="FFFFFF"/>
            </w:tcBorders>
            <w:shd w:val="clear" w:color="000000" w:fill="0070C0"/>
            <w:vAlign w:val="center"/>
            <w:hideMark/>
          </w:tcPr>
          <w:p w:rsidR="00B21038" w:rsidRPr="00B21038" w:rsidRDefault="00B21038" w:rsidP="00B21038">
            <w:pPr>
              <w:spacing w:after="0" w:line="240" w:lineRule="auto"/>
              <w:jc w:val="center"/>
              <w:rPr>
                <w:rFonts w:ascii="Calibri" w:eastAsia="Times New Roman" w:hAnsi="Calibri" w:cs="Times New Roman"/>
                <w:b/>
                <w:bCs/>
                <w:color w:val="FFFFFF"/>
                <w:sz w:val="20"/>
                <w:szCs w:val="20"/>
              </w:rPr>
            </w:pPr>
            <w:r w:rsidRPr="00B21038">
              <w:rPr>
                <w:rFonts w:ascii="Calibri" w:eastAsia="Times New Roman" w:hAnsi="Calibri" w:cs="Times New Roman"/>
                <w:b/>
                <w:bCs/>
                <w:color w:val="FFFFFF"/>
                <w:sz w:val="20"/>
                <w:szCs w:val="20"/>
              </w:rPr>
              <w:t>Average* Per Premise Load Impact (kW)</w:t>
            </w:r>
          </w:p>
        </w:tc>
        <w:tc>
          <w:tcPr>
            <w:tcW w:w="1080" w:type="dxa"/>
            <w:tcBorders>
              <w:top w:val="nil"/>
              <w:left w:val="nil"/>
              <w:bottom w:val="single" w:sz="4" w:space="0" w:color="auto"/>
              <w:right w:val="single" w:sz="4" w:space="0" w:color="FFFFFF"/>
            </w:tcBorders>
            <w:shd w:val="clear" w:color="000000" w:fill="0070C0"/>
            <w:vAlign w:val="center"/>
            <w:hideMark/>
          </w:tcPr>
          <w:p w:rsidR="00B21038" w:rsidRPr="00B21038" w:rsidRDefault="00B21038" w:rsidP="00B21038">
            <w:pPr>
              <w:spacing w:after="0" w:line="240" w:lineRule="auto"/>
              <w:jc w:val="center"/>
              <w:rPr>
                <w:rFonts w:ascii="Calibri" w:eastAsia="Times New Roman" w:hAnsi="Calibri" w:cs="Times New Roman"/>
                <w:b/>
                <w:bCs/>
                <w:color w:val="FFFFFF"/>
                <w:sz w:val="20"/>
                <w:szCs w:val="20"/>
              </w:rPr>
            </w:pPr>
            <w:r w:rsidRPr="00B21038">
              <w:rPr>
                <w:rFonts w:ascii="Calibri" w:eastAsia="Times New Roman" w:hAnsi="Calibri" w:cs="Times New Roman"/>
                <w:b/>
                <w:bCs/>
                <w:color w:val="FFFFFF"/>
                <w:sz w:val="20"/>
                <w:szCs w:val="20"/>
              </w:rPr>
              <w:t>Load Impact Standard Error (kW)</w:t>
            </w:r>
          </w:p>
        </w:tc>
        <w:tc>
          <w:tcPr>
            <w:tcW w:w="1040" w:type="dxa"/>
            <w:tcBorders>
              <w:top w:val="nil"/>
              <w:left w:val="nil"/>
              <w:bottom w:val="single" w:sz="4" w:space="0" w:color="auto"/>
              <w:right w:val="single" w:sz="4" w:space="0" w:color="FFFFFF"/>
            </w:tcBorders>
            <w:shd w:val="clear" w:color="000000" w:fill="0070C0"/>
            <w:vAlign w:val="center"/>
            <w:hideMark/>
          </w:tcPr>
          <w:p w:rsidR="00B21038" w:rsidRPr="00B21038" w:rsidRDefault="00B21038" w:rsidP="00B21038">
            <w:pPr>
              <w:spacing w:after="0" w:line="240" w:lineRule="auto"/>
              <w:jc w:val="center"/>
              <w:rPr>
                <w:rFonts w:ascii="Calibri" w:eastAsia="Times New Roman" w:hAnsi="Calibri" w:cs="Times New Roman"/>
                <w:b/>
                <w:bCs/>
                <w:color w:val="FFFFFF"/>
                <w:sz w:val="20"/>
                <w:szCs w:val="20"/>
              </w:rPr>
            </w:pPr>
            <w:r w:rsidRPr="00B21038">
              <w:rPr>
                <w:rFonts w:ascii="Calibri" w:eastAsia="Times New Roman" w:hAnsi="Calibri" w:cs="Times New Roman"/>
                <w:b/>
                <w:bCs/>
                <w:color w:val="FFFFFF"/>
                <w:sz w:val="20"/>
                <w:szCs w:val="20"/>
              </w:rPr>
              <w:t>Average* Per Premise Load Impact (kW)</w:t>
            </w:r>
          </w:p>
        </w:tc>
        <w:tc>
          <w:tcPr>
            <w:tcW w:w="971" w:type="dxa"/>
            <w:tcBorders>
              <w:top w:val="nil"/>
              <w:left w:val="nil"/>
              <w:bottom w:val="single" w:sz="4" w:space="0" w:color="auto"/>
              <w:right w:val="single" w:sz="4" w:space="0" w:color="auto"/>
            </w:tcBorders>
            <w:shd w:val="clear" w:color="000000" w:fill="0070C0"/>
            <w:vAlign w:val="center"/>
            <w:hideMark/>
          </w:tcPr>
          <w:p w:rsidR="00B21038" w:rsidRPr="00B21038" w:rsidRDefault="00B21038" w:rsidP="00B21038">
            <w:pPr>
              <w:spacing w:after="0" w:line="240" w:lineRule="auto"/>
              <w:jc w:val="center"/>
              <w:rPr>
                <w:rFonts w:ascii="Calibri" w:eastAsia="Times New Roman" w:hAnsi="Calibri" w:cs="Times New Roman"/>
                <w:b/>
                <w:bCs/>
                <w:color w:val="FFFFFF"/>
                <w:sz w:val="20"/>
                <w:szCs w:val="20"/>
              </w:rPr>
            </w:pPr>
            <w:r w:rsidRPr="00B21038">
              <w:rPr>
                <w:rFonts w:ascii="Calibri" w:eastAsia="Times New Roman" w:hAnsi="Calibri" w:cs="Times New Roman"/>
                <w:b/>
                <w:bCs/>
                <w:color w:val="FFFFFF"/>
                <w:sz w:val="20"/>
                <w:szCs w:val="20"/>
              </w:rPr>
              <w:t>Load Impact Standard Error (kW)</w:t>
            </w:r>
          </w:p>
        </w:tc>
      </w:tr>
      <w:tr w:rsidR="00B21038" w:rsidRPr="00B21038"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1</w:t>
            </w:r>
          </w:p>
        </w:tc>
        <w:tc>
          <w:tcPr>
            <w:tcW w:w="102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-1.11</w:t>
            </w:r>
          </w:p>
        </w:tc>
        <w:tc>
          <w:tcPr>
            <w:tcW w:w="108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0.04</w:t>
            </w:r>
          </w:p>
        </w:tc>
        <w:tc>
          <w:tcPr>
            <w:tcW w:w="104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-1.01</w:t>
            </w:r>
          </w:p>
        </w:tc>
        <w:tc>
          <w:tcPr>
            <w:tcW w:w="971" w:type="dxa"/>
            <w:tcBorders>
              <w:top w:val="nil"/>
              <w:left w:val="nil"/>
              <w:bottom w:val="single" w:sz="4" w:space="0" w:color="auto"/>
              <w:right w:val="single" w:sz="4" w:space="0" w:color="auto"/>
            </w:tcBorders>
            <w:shd w:val="clear" w:color="auto" w:fill="auto"/>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0.03</w:t>
            </w:r>
          </w:p>
        </w:tc>
      </w:tr>
      <w:tr w:rsidR="00B21038" w:rsidRPr="00B21038"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2</w:t>
            </w:r>
          </w:p>
        </w:tc>
        <w:tc>
          <w:tcPr>
            <w:tcW w:w="102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-0.08</w:t>
            </w:r>
          </w:p>
        </w:tc>
        <w:tc>
          <w:tcPr>
            <w:tcW w:w="108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0.04</w:t>
            </w:r>
          </w:p>
        </w:tc>
        <w:tc>
          <w:tcPr>
            <w:tcW w:w="104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-0.08</w:t>
            </w:r>
          </w:p>
        </w:tc>
        <w:tc>
          <w:tcPr>
            <w:tcW w:w="971" w:type="dxa"/>
            <w:tcBorders>
              <w:top w:val="nil"/>
              <w:left w:val="nil"/>
              <w:bottom w:val="single" w:sz="4" w:space="0" w:color="auto"/>
              <w:right w:val="single" w:sz="4" w:space="0" w:color="auto"/>
            </w:tcBorders>
            <w:shd w:val="clear" w:color="auto" w:fill="auto"/>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0.03</w:t>
            </w:r>
          </w:p>
        </w:tc>
      </w:tr>
      <w:tr w:rsidR="00B21038" w:rsidRPr="00B21038"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3</w:t>
            </w:r>
          </w:p>
        </w:tc>
        <w:tc>
          <w:tcPr>
            <w:tcW w:w="102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-0.15</w:t>
            </w:r>
          </w:p>
        </w:tc>
        <w:tc>
          <w:tcPr>
            <w:tcW w:w="108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0.04</w:t>
            </w:r>
          </w:p>
        </w:tc>
        <w:tc>
          <w:tcPr>
            <w:tcW w:w="104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0.15</w:t>
            </w:r>
          </w:p>
        </w:tc>
        <w:tc>
          <w:tcPr>
            <w:tcW w:w="971" w:type="dxa"/>
            <w:tcBorders>
              <w:top w:val="nil"/>
              <w:left w:val="nil"/>
              <w:bottom w:val="single" w:sz="4" w:space="0" w:color="auto"/>
              <w:right w:val="single" w:sz="4" w:space="0" w:color="auto"/>
            </w:tcBorders>
            <w:shd w:val="clear" w:color="auto" w:fill="auto"/>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0.04</w:t>
            </w:r>
          </w:p>
        </w:tc>
      </w:tr>
      <w:tr w:rsidR="00B21038" w:rsidRPr="00B21038"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4</w:t>
            </w:r>
          </w:p>
        </w:tc>
        <w:tc>
          <w:tcPr>
            <w:tcW w:w="102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0.27</w:t>
            </w:r>
          </w:p>
        </w:tc>
        <w:tc>
          <w:tcPr>
            <w:tcW w:w="108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0.05</w:t>
            </w:r>
          </w:p>
        </w:tc>
        <w:tc>
          <w:tcPr>
            <w:tcW w:w="104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0.35</w:t>
            </w:r>
          </w:p>
        </w:tc>
        <w:tc>
          <w:tcPr>
            <w:tcW w:w="971" w:type="dxa"/>
            <w:tcBorders>
              <w:top w:val="nil"/>
              <w:left w:val="nil"/>
              <w:bottom w:val="single" w:sz="4" w:space="0" w:color="auto"/>
              <w:right w:val="single" w:sz="4" w:space="0" w:color="auto"/>
            </w:tcBorders>
            <w:shd w:val="clear" w:color="auto" w:fill="auto"/>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0.04</w:t>
            </w:r>
          </w:p>
        </w:tc>
      </w:tr>
      <w:tr w:rsidR="00B21038" w:rsidRPr="00B21038"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5</w:t>
            </w:r>
          </w:p>
        </w:tc>
        <w:tc>
          <w:tcPr>
            <w:tcW w:w="102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0.49</w:t>
            </w:r>
          </w:p>
        </w:tc>
        <w:tc>
          <w:tcPr>
            <w:tcW w:w="108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0.06</w:t>
            </w:r>
          </w:p>
        </w:tc>
        <w:tc>
          <w:tcPr>
            <w:tcW w:w="104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0.27</w:t>
            </w:r>
          </w:p>
        </w:tc>
        <w:tc>
          <w:tcPr>
            <w:tcW w:w="971" w:type="dxa"/>
            <w:tcBorders>
              <w:top w:val="nil"/>
              <w:left w:val="nil"/>
              <w:bottom w:val="single" w:sz="4" w:space="0" w:color="auto"/>
              <w:right w:val="single" w:sz="4" w:space="0" w:color="auto"/>
            </w:tcBorders>
            <w:shd w:val="clear" w:color="auto" w:fill="auto"/>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0.04</w:t>
            </w:r>
          </w:p>
        </w:tc>
      </w:tr>
      <w:tr w:rsidR="00B21038" w:rsidRPr="00B21038"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6</w:t>
            </w:r>
          </w:p>
        </w:tc>
        <w:tc>
          <w:tcPr>
            <w:tcW w:w="102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0.68</w:t>
            </w:r>
          </w:p>
        </w:tc>
        <w:tc>
          <w:tcPr>
            <w:tcW w:w="108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0.06</w:t>
            </w:r>
          </w:p>
        </w:tc>
        <w:tc>
          <w:tcPr>
            <w:tcW w:w="104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0.66</w:t>
            </w:r>
          </w:p>
        </w:tc>
        <w:tc>
          <w:tcPr>
            <w:tcW w:w="971" w:type="dxa"/>
            <w:tcBorders>
              <w:top w:val="nil"/>
              <w:left w:val="nil"/>
              <w:bottom w:val="single" w:sz="4" w:space="0" w:color="auto"/>
              <w:right w:val="single" w:sz="4" w:space="0" w:color="auto"/>
            </w:tcBorders>
            <w:shd w:val="clear" w:color="auto" w:fill="auto"/>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0.05</w:t>
            </w:r>
          </w:p>
        </w:tc>
      </w:tr>
      <w:tr w:rsidR="00B21038" w:rsidRPr="00B21038"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7</w:t>
            </w:r>
          </w:p>
        </w:tc>
        <w:tc>
          <w:tcPr>
            <w:tcW w:w="102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0.85</w:t>
            </w:r>
          </w:p>
        </w:tc>
        <w:tc>
          <w:tcPr>
            <w:tcW w:w="108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0.07</w:t>
            </w:r>
          </w:p>
        </w:tc>
        <w:tc>
          <w:tcPr>
            <w:tcW w:w="104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1.11</w:t>
            </w:r>
          </w:p>
        </w:tc>
        <w:tc>
          <w:tcPr>
            <w:tcW w:w="971" w:type="dxa"/>
            <w:tcBorders>
              <w:top w:val="nil"/>
              <w:left w:val="nil"/>
              <w:bottom w:val="single" w:sz="4" w:space="0" w:color="auto"/>
              <w:right w:val="single" w:sz="4" w:space="0" w:color="auto"/>
            </w:tcBorders>
            <w:shd w:val="clear" w:color="auto" w:fill="auto"/>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0.06</w:t>
            </w:r>
          </w:p>
        </w:tc>
      </w:tr>
      <w:tr w:rsidR="00B21038" w:rsidRPr="00B21038"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8</w:t>
            </w:r>
          </w:p>
        </w:tc>
        <w:tc>
          <w:tcPr>
            <w:tcW w:w="102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1.07</w:t>
            </w:r>
          </w:p>
        </w:tc>
        <w:tc>
          <w:tcPr>
            <w:tcW w:w="108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0.08</w:t>
            </w:r>
          </w:p>
        </w:tc>
        <w:tc>
          <w:tcPr>
            <w:tcW w:w="104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1.24</w:t>
            </w:r>
          </w:p>
        </w:tc>
        <w:tc>
          <w:tcPr>
            <w:tcW w:w="971" w:type="dxa"/>
            <w:tcBorders>
              <w:top w:val="nil"/>
              <w:left w:val="nil"/>
              <w:bottom w:val="single" w:sz="4" w:space="0" w:color="auto"/>
              <w:right w:val="single" w:sz="4" w:space="0" w:color="auto"/>
            </w:tcBorders>
            <w:shd w:val="clear" w:color="auto" w:fill="auto"/>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0.07</w:t>
            </w:r>
          </w:p>
        </w:tc>
      </w:tr>
      <w:tr w:rsidR="00B21038" w:rsidRPr="00B21038"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9</w:t>
            </w:r>
          </w:p>
        </w:tc>
        <w:tc>
          <w:tcPr>
            <w:tcW w:w="102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1.41</w:t>
            </w:r>
          </w:p>
        </w:tc>
        <w:tc>
          <w:tcPr>
            <w:tcW w:w="108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0.09</w:t>
            </w:r>
          </w:p>
        </w:tc>
        <w:tc>
          <w:tcPr>
            <w:tcW w:w="104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1.61</w:t>
            </w:r>
          </w:p>
        </w:tc>
        <w:tc>
          <w:tcPr>
            <w:tcW w:w="971" w:type="dxa"/>
            <w:tcBorders>
              <w:top w:val="nil"/>
              <w:left w:val="nil"/>
              <w:bottom w:val="single" w:sz="4" w:space="0" w:color="auto"/>
              <w:right w:val="single" w:sz="4" w:space="0" w:color="auto"/>
            </w:tcBorders>
            <w:shd w:val="clear" w:color="auto" w:fill="auto"/>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0.09</w:t>
            </w:r>
          </w:p>
        </w:tc>
      </w:tr>
      <w:tr w:rsidR="00B21038" w:rsidRPr="00B21038"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10</w:t>
            </w:r>
          </w:p>
        </w:tc>
        <w:tc>
          <w:tcPr>
            <w:tcW w:w="102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1.90</w:t>
            </w:r>
          </w:p>
        </w:tc>
        <w:tc>
          <w:tcPr>
            <w:tcW w:w="108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0.11</w:t>
            </w:r>
          </w:p>
        </w:tc>
        <w:tc>
          <w:tcPr>
            <w:tcW w:w="1040" w:type="dxa"/>
            <w:tcBorders>
              <w:top w:val="nil"/>
              <w:left w:val="nil"/>
              <w:bottom w:val="single" w:sz="4" w:space="0" w:color="auto"/>
              <w:right w:val="single" w:sz="4" w:space="0" w:color="auto"/>
            </w:tcBorders>
            <w:shd w:val="clear" w:color="auto" w:fill="auto"/>
            <w:noWrap/>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2.82</w:t>
            </w:r>
          </w:p>
        </w:tc>
        <w:tc>
          <w:tcPr>
            <w:tcW w:w="971" w:type="dxa"/>
            <w:tcBorders>
              <w:top w:val="nil"/>
              <w:left w:val="nil"/>
              <w:bottom w:val="single" w:sz="4" w:space="0" w:color="auto"/>
              <w:right w:val="single" w:sz="4" w:space="0" w:color="auto"/>
            </w:tcBorders>
            <w:shd w:val="clear" w:color="auto" w:fill="auto"/>
            <w:vAlign w:val="center"/>
            <w:hideMark/>
          </w:tcPr>
          <w:p w:rsidR="00B21038" w:rsidRPr="00B21038" w:rsidRDefault="00B21038" w:rsidP="00B21038">
            <w:pPr>
              <w:spacing w:after="0" w:line="240" w:lineRule="auto"/>
              <w:jc w:val="center"/>
              <w:rPr>
                <w:rFonts w:ascii="Calibri" w:eastAsia="Times New Roman" w:hAnsi="Calibri" w:cs="Times New Roman"/>
                <w:color w:val="000000"/>
                <w:sz w:val="20"/>
                <w:szCs w:val="20"/>
              </w:rPr>
            </w:pPr>
            <w:r w:rsidRPr="00B21038">
              <w:rPr>
                <w:rFonts w:ascii="Calibri" w:eastAsia="Times New Roman" w:hAnsi="Calibri" w:cs="Times New Roman"/>
                <w:color w:val="000000"/>
                <w:sz w:val="20"/>
                <w:szCs w:val="20"/>
              </w:rPr>
              <w:t>0.13</w:t>
            </w:r>
          </w:p>
        </w:tc>
      </w:tr>
    </w:tbl>
    <w:p w:rsidR="00B21038" w:rsidRPr="00B21038" w:rsidRDefault="00B21038" w:rsidP="00891423">
      <w:pPr>
        <w:spacing w:after="0" w:line="240" w:lineRule="auto"/>
        <w:jc w:val="center"/>
        <w:rPr>
          <w:rFonts w:ascii="Calibri" w:eastAsia="Times New Roman" w:hAnsi="Calibri" w:cs="Times New Roman"/>
          <w:color w:val="000000"/>
          <w:sz w:val="16"/>
          <w:szCs w:val="16"/>
        </w:rPr>
      </w:pPr>
      <w:r w:rsidRPr="00B21038">
        <w:rPr>
          <w:rFonts w:ascii="Calibri" w:eastAsia="Times New Roman" w:hAnsi="Calibri" w:cs="Times New Roman"/>
          <w:color w:val="000000"/>
          <w:sz w:val="16"/>
          <w:szCs w:val="16"/>
        </w:rPr>
        <w:t>*Reflects the average 3-7 PM 2015 weekday Summer Saver event</w:t>
      </w:r>
    </w:p>
    <w:p w:rsidR="00A44BD9" w:rsidRPr="00921511" w:rsidRDefault="008B06B4" w:rsidP="00A44BD9">
      <w:pPr>
        <w:pStyle w:val="Heading2"/>
        <w:spacing w:before="360"/>
        <w:ind w:left="547" w:hanging="547"/>
      </w:pPr>
      <w:r>
        <w:t>N</w:t>
      </w:r>
      <w:r w:rsidR="00A44BD9" w:rsidRPr="00921511">
        <w:t xml:space="preserve">onresidential Ex Post Load Impact </w:t>
      </w:r>
      <w:bookmarkEnd w:id="49"/>
      <w:bookmarkEnd w:id="50"/>
      <w:r w:rsidR="00A44BD9" w:rsidRPr="00921511">
        <w:t>Estimates</w:t>
      </w:r>
      <w:bookmarkEnd w:id="51"/>
      <w:bookmarkEnd w:id="52"/>
    </w:p>
    <w:p w:rsidR="00A44BD9" w:rsidRPr="004D2904" w:rsidRDefault="00A44BD9" w:rsidP="00A44BD9">
      <w:pPr>
        <w:pStyle w:val="BodyParagraph"/>
        <w:rPr>
          <w:rFonts w:asciiTheme="minorHAnsi" w:hAnsiTheme="minorHAnsi"/>
        </w:rPr>
      </w:pPr>
      <w:r w:rsidRPr="00891423">
        <w:rPr>
          <w:rFonts w:asciiTheme="minorHAnsi" w:hAnsiTheme="minorHAnsi"/>
        </w:rPr>
        <w:t>Table 4-</w:t>
      </w:r>
      <w:r w:rsidR="00B21038">
        <w:rPr>
          <w:rFonts w:asciiTheme="minorHAnsi" w:hAnsiTheme="minorHAnsi"/>
        </w:rPr>
        <w:t>6</w:t>
      </w:r>
      <w:r w:rsidRPr="00891423">
        <w:rPr>
          <w:rFonts w:asciiTheme="minorHAnsi" w:hAnsiTheme="minorHAnsi"/>
        </w:rPr>
        <w:t xml:space="preserve"> presents ex post load impact estimates for nonresidential customers for each 2015 event day and an average event day across the nine Summer Saver events in 2015 with common event hours from 3 to 7 PM. Table 4-4 also shows the 2014 ex post load impacts for comparison. Nonresidential customers represent 17.6% of total Summer Saver participants and 31% of enrolled CAC tonnage. Nonresidential aggregate impacts varied from a low of </w:t>
      </w:r>
      <w:r w:rsidR="00F5244A" w:rsidRPr="00891423">
        <w:rPr>
          <w:rFonts w:asciiTheme="minorHAnsi" w:hAnsiTheme="minorHAnsi"/>
        </w:rPr>
        <w:t>0.4</w:t>
      </w:r>
      <w:r w:rsidRPr="00891423">
        <w:rPr>
          <w:rFonts w:asciiTheme="minorHAnsi" w:hAnsiTheme="minorHAnsi"/>
        </w:rPr>
        <w:t xml:space="preserve"> MW on </w:t>
      </w:r>
      <w:r w:rsidR="00F5244A" w:rsidRPr="00891423">
        <w:rPr>
          <w:rFonts w:asciiTheme="minorHAnsi" w:hAnsiTheme="minorHAnsi"/>
        </w:rPr>
        <w:t>October 13</w:t>
      </w:r>
      <w:r w:rsidRPr="00891423">
        <w:rPr>
          <w:rFonts w:asciiTheme="minorHAnsi" w:hAnsiTheme="minorHAnsi"/>
        </w:rPr>
        <w:t xml:space="preserve"> to a high of </w:t>
      </w:r>
      <w:r w:rsidR="00F5244A" w:rsidRPr="00891423">
        <w:rPr>
          <w:rFonts w:asciiTheme="minorHAnsi" w:hAnsiTheme="minorHAnsi"/>
        </w:rPr>
        <w:t>2.5</w:t>
      </w:r>
      <w:r w:rsidRPr="00891423">
        <w:rPr>
          <w:rFonts w:asciiTheme="minorHAnsi" w:hAnsiTheme="minorHAnsi"/>
        </w:rPr>
        <w:t xml:space="preserve"> MW on September 24. Nonresidential load impacts experience their peaks and lows </w:t>
      </w:r>
      <w:r w:rsidR="00DE2EF7" w:rsidRPr="00891423">
        <w:rPr>
          <w:rFonts w:asciiTheme="minorHAnsi" w:hAnsiTheme="minorHAnsi"/>
        </w:rPr>
        <w:t>differently than the residential segment. The three events with the latest event hours, 4-8 PM show average load impacts of 0.16 kW per premise; the nine events with event hours 3-7 PM show an average load impact of 0.31 kW, while the two events with event hours of 2-6 PM show the highest load impacts averaging 0.50 kW per premise, even though the temperatures recorded before and during those events are among the coolest across all events. While nonresidential load impacts are not very weather sensitive, they do demonstrate sensitivity to whether or not the event includes more or fewer standard business hours.</w:t>
      </w:r>
    </w:p>
    <w:p w:rsidR="00A44BD9" w:rsidRDefault="00A44BD9" w:rsidP="00A44BD9">
      <w:pPr>
        <w:pStyle w:val="TableFigureCaption"/>
      </w:pPr>
      <w:r w:rsidRPr="00F25A25">
        <w:t>Table 4-</w:t>
      </w:r>
      <w:r w:rsidR="00B21038">
        <w:t>6</w:t>
      </w:r>
      <w:r w:rsidRPr="00F25A25">
        <w:t>: Summer Saver Nonresidential Ex Post Load Impact Estimates</w:t>
      </w:r>
    </w:p>
    <w:tbl>
      <w:tblPr>
        <w:tblW w:w="9540" w:type="dxa"/>
        <w:tblInd w:w="18" w:type="dxa"/>
        <w:tblLook w:val="04A0" w:firstRow="1" w:lastRow="0" w:firstColumn="1" w:lastColumn="0" w:noHBand="0" w:noVBand="1"/>
      </w:tblPr>
      <w:tblGrid>
        <w:gridCol w:w="1115"/>
        <w:gridCol w:w="1240"/>
        <w:gridCol w:w="1965"/>
        <w:gridCol w:w="1890"/>
        <w:gridCol w:w="1890"/>
        <w:gridCol w:w="1440"/>
      </w:tblGrid>
      <w:tr w:rsidR="008E49C6" w:rsidRPr="008E49C6" w:rsidTr="008E49C6">
        <w:trPr>
          <w:trHeight w:val="315"/>
        </w:trPr>
        <w:tc>
          <w:tcPr>
            <w:tcW w:w="1115" w:type="dxa"/>
            <w:vMerge w:val="restart"/>
            <w:tcBorders>
              <w:top w:val="single" w:sz="4" w:space="0" w:color="auto"/>
              <w:left w:val="single" w:sz="4" w:space="0" w:color="auto"/>
              <w:bottom w:val="single" w:sz="4" w:space="0" w:color="000000"/>
              <w:right w:val="single" w:sz="4" w:space="0" w:color="FFFFFF"/>
            </w:tcBorders>
            <w:shd w:val="clear" w:color="000000" w:fill="0070C0"/>
            <w:noWrap/>
            <w:vAlign w:val="center"/>
            <w:hideMark/>
          </w:tcPr>
          <w:p w:rsidR="008E49C6" w:rsidRPr="008E49C6" w:rsidRDefault="008E49C6" w:rsidP="008E49C6">
            <w:pPr>
              <w:spacing w:after="0" w:line="240" w:lineRule="auto"/>
              <w:jc w:val="center"/>
              <w:rPr>
                <w:rFonts w:ascii="Calibri" w:eastAsia="Times New Roman" w:hAnsi="Calibri" w:cs="Times New Roman"/>
                <w:b/>
                <w:bCs/>
                <w:color w:val="FFFFFF"/>
                <w:sz w:val="20"/>
                <w:szCs w:val="20"/>
              </w:rPr>
            </w:pPr>
            <w:r w:rsidRPr="008E49C6">
              <w:rPr>
                <w:rFonts w:ascii="Calibri" w:eastAsia="Times New Roman" w:hAnsi="Calibri" w:cs="Times New Roman"/>
                <w:b/>
                <w:bCs/>
                <w:color w:val="FFFFFF"/>
                <w:sz w:val="20"/>
                <w:szCs w:val="20"/>
              </w:rPr>
              <w:t>Year</w:t>
            </w:r>
          </w:p>
        </w:tc>
        <w:tc>
          <w:tcPr>
            <w:tcW w:w="1240" w:type="dxa"/>
            <w:vMerge w:val="restart"/>
            <w:tcBorders>
              <w:top w:val="single" w:sz="4" w:space="0" w:color="auto"/>
              <w:left w:val="single" w:sz="4" w:space="0" w:color="FFFFFF"/>
              <w:bottom w:val="single" w:sz="4" w:space="0" w:color="000000"/>
              <w:right w:val="single" w:sz="4" w:space="0" w:color="FFFFFF"/>
            </w:tcBorders>
            <w:shd w:val="clear" w:color="000000" w:fill="0070C0"/>
            <w:noWrap/>
            <w:vAlign w:val="center"/>
            <w:hideMark/>
          </w:tcPr>
          <w:p w:rsidR="008E49C6" w:rsidRPr="008E49C6" w:rsidRDefault="008E49C6" w:rsidP="008E49C6">
            <w:pPr>
              <w:spacing w:after="0" w:line="240" w:lineRule="auto"/>
              <w:jc w:val="center"/>
              <w:rPr>
                <w:rFonts w:ascii="Calibri" w:eastAsia="Times New Roman" w:hAnsi="Calibri" w:cs="Times New Roman"/>
                <w:b/>
                <w:bCs/>
                <w:color w:val="FFFFFF"/>
                <w:sz w:val="20"/>
                <w:szCs w:val="20"/>
              </w:rPr>
            </w:pPr>
            <w:r w:rsidRPr="008E49C6">
              <w:rPr>
                <w:rFonts w:ascii="Calibri" w:eastAsia="Times New Roman" w:hAnsi="Calibri" w:cs="Times New Roman"/>
                <w:b/>
                <w:bCs/>
                <w:color w:val="FFFFFF"/>
                <w:sz w:val="20"/>
                <w:szCs w:val="20"/>
              </w:rPr>
              <w:t>Date</w:t>
            </w:r>
          </w:p>
        </w:tc>
        <w:tc>
          <w:tcPr>
            <w:tcW w:w="5745" w:type="dxa"/>
            <w:gridSpan w:val="3"/>
            <w:tcBorders>
              <w:top w:val="single" w:sz="4" w:space="0" w:color="auto"/>
              <w:left w:val="nil"/>
              <w:bottom w:val="single" w:sz="4" w:space="0" w:color="FFFFFF"/>
              <w:right w:val="single" w:sz="4" w:space="0" w:color="FFFFFF"/>
            </w:tcBorders>
            <w:shd w:val="clear" w:color="000000" w:fill="0070C0"/>
            <w:noWrap/>
            <w:vAlign w:val="center"/>
            <w:hideMark/>
          </w:tcPr>
          <w:p w:rsidR="008E49C6" w:rsidRPr="008E49C6" w:rsidRDefault="008E49C6" w:rsidP="008E49C6">
            <w:pPr>
              <w:spacing w:after="0" w:line="240" w:lineRule="auto"/>
              <w:jc w:val="center"/>
              <w:rPr>
                <w:rFonts w:ascii="Calibri" w:eastAsia="Times New Roman" w:hAnsi="Calibri" w:cs="Times New Roman"/>
                <w:b/>
                <w:bCs/>
                <w:color w:val="FFFFFF"/>
                <w:sz w:val="20"/>
                <w:szCs w:val="20"/>
              </w:rPr>
            </w:pPr>
            <w:r w:rsidRPr="008E49C6">
              <w:rPr>
                <w:rFonts w:ascii="Calibri" w:eastAsia="Times New Roman" w:hAnsi="Calibri" w:cs="Times New Roman"/>
                <w:b/>
                <w:bCs/>
                <w:color w:val="FFFFFF"/>
                <w:sz w:val="20"/>
                <w:szCs w:val="20"/>
              </w:rPr>
              <w:t>Impact</w:t>
            </w:r>
          </w:p>
        </w:tc>
        <w:tc>
          <w:tcPr>
            <w:tcW w:w="1440" w:type="dxa"/>
            <w:vMerge w:val="restart"/>
            <w:tcBorders>
              <w:top w:val="single" w:sz="4" w:space="0" w:color="auto"/>
              <w:left w:val="nil"/>
              <w:bottom w:val="single" w:sz="4" w:space="0" w:color="000000"/>
              <w:right w:val="single" w:sz="4" w:space="0" w:color="auto"/>
            </w:tcBorders>
            <w:shd w:val="clear" w:color="000000" w:fill="0070C0"/>
            <w:vAlign w:val="center"/>
            <w:hideMark/>
          </w:tcPr>
          <w:p w:rsidR="008E49C6" w:rsidRPr="008E49C6" w:rsidRDefault="008E49C6" w:rsidP="008E49C6">
            <w:pPr>
              <w:spacing w:after="0" w:line="240" w:lineRule="auto"/>
              <w:jc w:val="center"/>
              <w:rPr>
                <w:rFonts w:ascii="Calibri" w:eastAsia="Times New Roman" w:hAnsi="Calibri" w:cs="Times New Roman"/>
                <w:b/>
                <w:bCs/>
                <w:color w:val="FFFFFF"/>
                <w:sz w:val="20"/>
                <w:szCs w:val="20"/>
              </w:rPr>
            </w:pPr>
            <w:r w:rsidRPr="008E49C6">
              <w:rPr>
                <w:rFonts w:ascii="Calibri" w:eastAsia="Times New Roman" w:hAnsi="Calibri" w:cs="Times New Roman"/>
                <w:b/>
                <w:bCs/>
                <w:color w:val="FFFFFF"/>
                <w:sz w:val="20"/>
                <w:szCs w:val="20"/>
              </w:rPr>
              <w:t>Mean17  (°F)</w:t>
            </w:r>
          </w:p>
        </w:tc>
      </w:tr>
      <w:tr w:rsidR="008E49C6" w:rsidRPr="008E49C6" w:rsidTr="008E49C6">
        <w:trPr>
          <w:trHeight w:val="510"/>
        </w:trPr>
        <w:tc>
          <w:tcPr>
            <w:tcW w:w="1115" w:type="dxa"/>
            <w:vMerge/>
            <w:tcBorders>
              <w:top w:val="single" w:sz="4" w:space="0" w:color="auto"/>
              <w:left w:val="single" w:sz="4" w:space="0" w:color="auto"/>
              <w:bottom w:val="single" w:sz="4" w:space="0" w:color="000000"/>
              <w:right w:val="single" w:sz="4" w:space="0" w:color="FFFFFF"/>
            </w:tcBorders>
            <w:vAlign w:val="center"/>
            <w:hideMark/>
          </w:tcPr>
          <w:p w:rsidR="008E49C6" w:rsidRPr="008E49C6" w:rsidRDefault="008E49C6" w:rsidP="008E49C6">
            <w:pPr>
              <w:spacing w:after="0" w:line="240" w:lineRule="auto"/>
              <w:rPr>
                <w:rFonts w:ascii="Calibri" w:eastAsia="Times New Roman" w:hAnsi="Calibri" w:cs="Times New Roman"/>
                <w:b/>
                <w:bCs/>
                <w:color w:val="FFFFFF"/>
                <w:sz w:val="20"/>
                <w:szCs w:val="20"/>
              </w:rPr>
            </w:pPr>
          </w:p>
        </w:tc>
        <w:tc>
          <w:tcPr>
            <w:tcW w:w="1240" w:type="dxa"/>
            <w:vMerge/>
            <w:tcBorders>
              <w:top w:val="single" w:sz="4" w:space="0" w:color="auto"/>
              <w:left w:val="single" w:sz="4" w:space="0" w:color="FFFFFF"/>
              <w:bottom w:val="single" w:sz="4" w:space="0" w:color="000000"/>
              <w:right w:val="single" w:sz="4" w:space="0" w:color="FFFFFF"/>
            </w:tcBorders>
            <w:vAlign w:val="center"/>
            <w:hideMark/>
          </w:tcPr>
          <w:p w:rsidR="008E49C6" w:rsidRPr="008E49C6" w:rsidRDefault="008E49C6" w:rsidP="008E49C6">
            <w:pPr>
              <w:spacing w:after="0" w:line="240" w:lineRule="auto"/>
              <w:rPr>
                <w:rFonts w:ascii="Calibri" w:eastAsia="Times New Roman" w:hAnsi="Calibri" w:cs="Times New Roman"/>
                <w:b/>
                <w:bCs/>
                <w:color w:val="FFFFFF"/>
                <w:sz w:val="20"/>
                <w:szCs w:val="20"/>
              </w:rPr>
            </w:pPr>
          </w:p>
        </w:tc>
        <w:tc>
          <w:tcPr>
            <w:tcW w:w="1965" w:type="dxa"/>
            <w:tcBorders>
              <w:top w:val="nil"/>
              <w:left w:val="nil"/>
              <w:bottom w:val="single" w:sz="4" w:space="0" w:color="auto"/>
              <w:right w:val="single" w:sz="4" w:space="0" w:color="FFFFFF"/>
            </w:tcBorders>
            <w:shd w:val="clear" w:color="000000" w:fill="0070C0"/>
            <w:noWrap/>
            <w:vAlign w:val="center"/>
            <w:hideMark/>
          </w:tcPr>
          <w:p w:rsidR="008E49C6" w:rsidRPr="008E49C6" w:rsidRDefault="008E49C6" w:rsidP="008E49C6">
            <w:pPr>
              <w:spacing w:after="0" w:line="240" w:lineRule="auto"/>
              <w:jc w:val="center"/>
              <w:rPr>
                <w:rFonts w:ascii="Calibri" w:eastAsia="Times New Roman" w:hAnsi="Calibri" w:cs="Times New Roman"/>
                <w:b/>
                <w:bCs/>
                <w:color w:val="FFFFFF"/>
                <w:sz w:val="20"/>
                <w:szCs w:val="20"/>
              </w:rPr>
            </w:pPr>
            <w:r w:rsidRPr="008E49C6">
              <w:rPr>
                <w:rFonts w:ascii="Calibri" w:eastAsia="Times New Roman" w:hAnsi="Calibri" w:cs="Times New Roman"/>
                <w:b/>
                <w:bCs/>
                <w:color w:val="FFFFFF"/>
                <w:sz w:val="20"/>
                <w:szCs w:val="20"/>
              </w:rPr>
              <w:t>Per CAC Unit (kW)</w:t>
            </w:r>
          </w:p>
        </w:tc>
        <w:tc>
          <w:tcPr>
            <w:tcW w:w="1890" w:type="dxa"/>
            <w:tcBorders>
              <w:top w:val="nil"/>
              <w:left w:val="nil"/>
              <w:bottom w:val="single" w:sz="4" w:space="0" w:color="auto"/>
              <w:right w:val="single" w:sz="4" w:space="0" w:color="FFFFFF"/>
            </w:tcBorders>
            <w:shd w:val="clear" w:color="000000" w:fill="0070C0"/>
            <w:noWrap/>
            <w:vAlign w:val="center"/>
            <w:hideMark/>
          </w:tcPr>
          <w:p w:rsidR="008E49C6" w:rsidRPr="008E49C6" w:rsidRDefault="008E49C6" w:rsidP="008E49C6">
            <w:pPr>
              <w:spacing w:after="0" w:line="240" w:lineRule="auto"/>
              <w:jc w:val="center"/>
              <w:rPr>
                <w:rFonts w:ascii="Calibri" w:eastAsia="Times New Roman" w:hAnsi="Calibri" w:cs="Times New Roman"/>
                <w:b/>
                <w:bCs/>
                <w:color w:val="FFFFFF"/>
                <w:sz w:val="20"/>
                <w:szCs w:val="20"/>
              </w:rPr>
            </w:pPr>
            <w:r w:rsidRPr="008E49C6">
              <w:rPr>
                <w:rFonts w:ascii="Calibri" w:eastAsia="Times New Roman" w:hAnsi="Calibri" w:cs="Times New Roman"/>
                <w:b/>
                <w:bCs/>
                <w:color w:val="FFFFFF"/>
                <w:sz w:val="20"/>
                <w:szCs w:val="20"/>
              </w:rPr>
              <w:t>Per Premise (kW)</w:t>
            </w:r>
          </w:p>
        </w:tc>
        <w:tc>
          <w:tcPr>
            <w:tcW w:w="1890" w:type="dxa"/>
            <w:tcBorders>
              <w:top w:val="nil"/>
              <w:left w:val="nil"/>
              <w:bottom w:val="single" w:sz="4" w:space="0" w:color="auto"/>
              <w:right w:val="single" w:sz="4" w:space="0" w:color="FFFFFF"/>
            </w:tcBorders>
            <w:shd w:val="clear" w:color="000000" w:fill="0070C0"/>
            <w:noWrap/>
            <w:vAlign w:val="center"/>
            <w:hideMark/>
          </w:tcPr>
          <w:p w:rsidR="008E49C6" w:rsidRPr="008E49C6" w:rsidRDefault="008E49C6" w:rsidP="008E49C6">
            <w:pPr>
              <w:spacing w:after="0" w:line="240" w:lineRule="auto"/>
              <w:jc w:val="center"/>
              <w:rPr>
                <w:rFonts w:ascii="Calibri" w:eastAsia="Times New Roman" w:hAnsi="Calibri" w:cs="Times New Roman"/>
                <w:b/>
                <w:bCs/>
                <w:color w:val="FFFFFF"/>
                <w:sz w:val="20"/>
                <w:szCs w:val="20"/>
              </w:rPr>
            </w:pPr>
            <w:r w:rsidRPr="008E49C6">
              <w:rPr>
                <w:rFonts w:ascii="Calibri" w:eastAsia="Times New Roman" w:hAnsi="Calibri" w:cs="Times New Roman"/>
                <w:b/>
                <w:bCs/>
                <w:color w:val="FFFFFF"/>
                <w:sz w:val="20"/>
                <w:szCs w:val="20"/>
              </w:rPr>
              <w:t>Aggregate (MW)</w:t>
            </w:r>
          </w:p>
        </w:tc>
        <w:tc>
          <w:tcPr>
            <w:tcW w:w="1440" w:type="dxa"/>
            <w:vMerge/>
            <w:tcBorders>
              <w:top w:val="single" w:sz="4" w:space="0" w:color="auto"/>
              <w:left w:val="nil"/>
              <w:bottom w:val="single" w:sz="4" w:space="0" w:color="000000"/>
              <w:right w:val="single" w:sz="4" w:space="0" w:color="auto"/>
            </w:tcBorders>
            <w:vAlign w:val="center"/>
            <w:hideMark/>
          </w:tcPr>
          <w:p w:rsidR="008E49C6" w:rsidRPr="008E49C6" w:rsidRDefault="008E49C6" w:rsidP="008E49C6">
            <w:pPr>
              <w:spacing w:after="0" w:line="240" w:lineRule="auto"/>
              <w:rPr>
                <w:rFonts w:ascii="Calibri" w:eastAsia="Times New Roman" w:hAnsi="Calibri" w:cs="Times New Roman"/>
                <w:b/>
                <w:bCs/>
                <w:color w:val="FFFFFF"/>
                <w:sz w:val="20"/>
                <w:szCs w:val="20"/>
              </w:rPr>
            </w:pPr>
          </w:p>
        </w:tc>
      </w:tr>
      <w:tr w:rsidR="008E49C6" w:rsidRPr="008E49C6" w:rsidTr="008E49C6">
        <w:trPr>
          <w:trHeight w:val="300"/>
        </w:trPr>
        <w:tc>
          <w:tcPr>
            <w:tcW w:w="1115"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2014</w:t>
            </w:r>
          </w:p>
        </w:tc>
        <w:tc>
          <w:tcPr>
            <w:tcW w:w="124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14-May-14</w:t>
            </w:r>
          </w:p>
        </w:tc>
        <w:tc>
          <w:tcPr>
            <w:tcW w:w="1965"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0.16</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0.37</w:t>
            </w:r>
          </w:p>
        </w:tc>
        <w:tc>
          <w:tcPr>
            <w:tcW w:w="1890" w:type="dxa"/>
            <w:tcBorders>
              <w:top w:val="nil"/>
              <w:left w:val="nil"/>
              <w:bottom w:val="single" w:sz="4" w:space="0" w:color="auto"/>
              <w:right w:val="single" w:sz="4"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1.7</w:t>
            </w:r>
          </w:p>
        </w:tc>
        <w:tc>
          <w:tcPr>
            <w:tcW w:w="144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82</w:t>
            </w:r>
          </w:p>
        </w:tc>
      </w:tr>
      <w:tr w:rsidR="008E49C6" w:rsidRPr="008E49C6" w:rsidTr="008E49C6">
        <w:trPr>
          <w:trHeight w:val="300"/>
        </w:trPr>
        <w:tc>
          <w:tcPr>
            <w:tcW w:w="1115" w:type="dxa"/>
            <w:vMerge/>
            <w:tcBorders>
              <w:top w:val="nil"/>
              <w:left w:val="single" w:sz="4" w:space="0" w:color="auto"/>
              <w:bottom w:val="single" w:sz="4" w:space="0" w:color="auto"/>
              <w:right w:val="single" w:sz="4" w:space="0" w:color="auto"/>
            </w:tcBorders>
            <w:vAlign w:val="center"/>
            <w:hideMark/>
          </w:tcPr>
          <w:p w:rsidR="008E49C6" w:rsidRPr="008E49C6" w:rsidRDefault="008E49C6" w:rsidP="008E49C6">
            <w:pPr>
              <w:spacing w:after="0" w:line="240" w:lineRule="auto"/>
              <w:rPr>
                <w:rFonts w:ascii="Calibri" w:eastAsia="Times New Roman" w:hAnsi="Calibri" w:cs="Times New Roman"/>
                <w:color w:val="000000"/>
                <w:sz w:val="20"/>
                <w:szCs w:val="20"/>
              </w:rPr>
            </w:pPr>
          </w:p>
        </w:tc>
        <w:tc>
          <w:tcPr>
            <w:tcW w:w="124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15-May-14</w:t>
            </w:r>
          </w:p>
        </w:tc>
        <w:tc>
          <w:tcPr>
            <w:tcW w:w="1965"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0.25</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0.60</w:t>
            </w:r>
          </w:p>
        </w:tc>
        <w:tc>
          <w:tcPr>
            <w:tcW w:w="1890" w:type="dxa"/>
            <w:tcBorders>
              <w:top w:val="nil"/>
              <w:left w:val="nil"/>
              <w:bottom w:val="single" w:sz="4" w:space="0" w:color="auto"/>
              <w:right w:val="single" w:sz="4"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2.8</w:t>
            </w:r>
          </w:p>
        </w:tc>
        <w:tc>
          <w:tcPr>
            <w:tcW w:w="144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84</w:t>
            </w:r>
          </w:p>
        </w:tc>
      </w:tr>
      <w:tr w:rsidR="008E49C6" w:rsidRPr="008E49C6" w:rsidTr="008E49C6">
        <w:trPr>
          <w:trHeight w:val="300"/>
        </w:trPr>
        <w:tc>
          <w:tcPr>
            <w:tcW w:w="1115" w:type="dxa"/>
            <w:vMerge/>
            <w:tcBorders>
              <w:top w:val="nil"/>
              <w:left w:val="single" w:sz="4" w:space="0" w:color="auto"/>
              <w:bottom w:val="single" w:sz="4" w:space="0" w:color="auto"/>
              <w:right w:val="single" w:sz="4" w:space="0" w:color="auto"/>
            </w:tcBorders>
            <w:vAlign w:val="center"/>
            <w:hideMark/>
          </w:tcPr>
          <w:p w:rsidR="008E49C6" w:rsidRPr="008E49C6" w:rsidRDefault="008E49C6" w:rsidP="008E49C6">
            <w:pPr>
              <w:spacing w:after="0" w:line="240" w:lineRule="auto"/>
              <w:rPr>
                <w:rFonts w:ascii="Calibri" w:eastAsia="Times New Roman" w:hAnsi="Calibri" w:cs="Times New Roman"/>
                <w:color w:val="000000"/>
                <w:sz w:val="20"/>
                <w:szCs w:val="20"/>
              </w:rPr>
            </w:pPr>
          </w:p>
        </w:tc>
        <w:tc>
          <w:tcPr>
            <w:tcW w:w="124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16-May-14</w:t>
            </w:r>
          </w:p>
        </w:tc>
        <w:tc>
          <w:tcPr>
            <w:tcW w:w="1965"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0.33</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0.79</w:t>
            </w:r>
          </w:p>
        </w:tc>
        <w:tc>
          <w:tcPr>
            <w:tcW w:w="1890" w:type="dxa"/>
            <w:tcBorders>
              <w:top w:val="nil"/>
              <w:left w:val="nil"/>
              <w:bottom w:val="single" w:sz="4" w:space="0" w:color="auto"/>
              <w:right w:val="single" w:sz="4"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3.7</w:t>
            </w:r>
          </w:p>
        </w:tc>
        <w:tc>
          <w:tcPr>
            <w:tcW w:w="144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81</w:t>
            </w:r>
          </w:p>
        </w:tc>
      </w:tr>
      <w:tr w:rsidR="008E49C6" w:rsidRPr="008E49C6" w:rsidTr="008E49C6">
        <w:trPr>
          <w:trHeight w:val="300"/>
        </w:trPr>
        <w:tc>
          <w:tcPr>
            <w:tcW w:w="1115" w:type="dxa"/>
            <w:vMerge/>
            <w:tcBorders>
              <w:top w:val="nil"/>
              <w:left w:val="single" w:sz="4" w:space="0" w:color="auto"/>
              <w:bottom w:val="single" w:sz="4" w:space="0" w:color="auto"/>
              <w:right w:val="single" w:sz="4" w:space="0" w:color="auto"/>
            </w:tcBorders>
            <w:vAlign w:val="center"/>
            <w:hideMark/>
          </w:tcPr>
          <w:p w:rsidR="008E49C6" w:rsidRPr="008E49C6" w:rsidRDefault="008E49C6" w:rsidP="008E49C6">
            <w:pPr>
              <w:spacing w:after="0" w:line="240" w:lineRule="auto"/>
              <w:rPr>
                <w:rFonts w:ascii="Calibri" w:eastAsia="Times New Roman" w:hAnsi="Calibri" w:cs="Times New Roman"/>
                <w:color w:val="000000"/>
                <w:sz w:val="20"/>
                <w:szCs w:val="20"/>
              </w:rPr>
            </w:pPr>
          </w:p>
        </w:tc>
        <w:tc>
          <w:tcPr>
            <w:tcW w:w="124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29-Jul-14</w:t>
            </w:r>
          </w:p>
        </w:tc>
        <w:tc>
          <w:tcPr>
            <w:tcW w:w="1965"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0.04</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0.10</w:t>
            </w:r>
          </w:p>
        </w:tc>
        <w:tc>
          <w:tcPr>
            <w:tcW w:w="1890" w:type="dxa"/>
            <w:tcBorders>
              <w:top w:val="nil"/>
              <w:left w:val="nil"/>
              <w:bottom w:val="single" w:sz="4" w:space="0" w:color="auto"/>
              <w:right w:val="single" w:sz="4"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0.5</w:t>
            </w:r>
          </w:p>
        </w:tc>
        <w:tc>
          <w:tcPr>
            <w:tcW w:w="144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78</w:t>
            </w:r>
          </w:p>
        </w:tc>
      </w:tr>
      <w:tr w:rsidR="008E49C6" w:rsidRPr="008E49C6" w:rsidTr="008E49C6">
        <w:trPr>
          <w:trHeight w:val="300"/>
        </w:trPr>
        <w:tc>
          <w:tcPr>
            <w:tcW w:w="1115" w:type="dxa"/>
            <w:vMerge/>
            <w:tcBorders>
              <w:top w:val="nil"/>
              <w:left w:val="single" w:sz="4" w:space="0" w:color="auto"/>
              <w:bottom w:val="single" w:sz="4" w:space="0" w:color="auto"/>
              <w:right w:val="single" w:sz="4" w:space="0" w:color="auto"/>
            </w:tcBorders>
            <w:vAlign w:val="center"/>
            <w:hideMark/>
          </w:tcPr>
          <w:p w:rsidR="008E49C6" w:rsidRPr="008E49C6" w:rsidRDefault="008E49C6" w:rsidP="008E49C6">
            <w:pPr>
              <w:spacing w:after="0" w:line="240" w:lineRule="auto"/>
              <w:rPr>
                <w:rFonts w:ascii="Calibri" w:eastAsia="Times New Roman" w:hAnsi="Calibri" w:cs="Times New Roman"/>
                <w:color w:val="000000"/>
                <w:sz w:val="20"/>
                <w:szCs w:val="20"/>
              </w:rPr>
            </w:pPr>
          </w:p>
        </w:tc>
        <w:tc>
          <w:tcPr>
            <w:tcW w:w="124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27-Aug-14</w:t>
            </w:r>
          </w:p>
        </w:tc>
        <w:tc>
          <w:tcPr>
            <w:tcW w:w="1965"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0.31</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0.74</w:t>
            </w:r>
          </w:p>
        </w:tc>
        <w:tc>
          <w:tcPr>
            <w:tcW w:w="1890" w:type="dxa"/>
            <w:tcBorders>
              <w:top w:val="nil"/>
              <w:left w:val="nil"/>
              <w:bottom w:val="single" w:sz="4" w:space="0" w:color="auto"/>
              <w:right w:val="single" w:sz="4"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3.5</w:t>
            </w:r>
          </w:p>
        </w:tc>
        <w:tc>
          <w:tcPr>
            <w:tcW w:w="144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78</w:t>
            </w:r>
          </w:p>
        </w:tc>
      </w:tr>
      <w:tr w:rsidR="008E49C6" w:rsidRPr="008E49C6" w:rsidTr="008E49C6">
        <w:trPr>
          <w:trHeight w:val="300"/>
        </w:trPr>
        <w:tc>
          <w:tcPr>
            <w:tcW w:w="1115" w:type="dxa"/>
            <w:vMerge/>
            <w:tcBorders>
              <w:top w:val="nil"/>
              <w:left w:val="single" w:sz="4" w:space="0" w:color="auto"/>
              <w:bottom w:val="single" w:sz="4" w:space="0" w:color="auto"/>
              <w:right w:val="single" w:sz="4" w:space="0" w:color="auto"/>
            </w:tcBorders>
            <w:vAlign w:val="center"/>
            <w:hideMark/>
          </w:tcPr>
          <w:p w:rsidR="008E49C6" w:rsidRPr="008E49C6" w:rsidRDefault="008E49C6" w:rsidP="008E49C6">
            <w:pPr>
              <w:spacing w:after="0" w:line="240" w:lineRule="auto"/>
              <w:rPr>
                <w:rFonts w:ascii="Calibri" w:eastAsia="Times New Roman" w:hAnsi="Calibri" w:cs="Times New Roman"/>
                <w:color w:val="000000"/>
                <w:sz w:val="20"/>
                <w:szCs w:val="20"/>
              </w:rPr>
            </w:pPr>
          </w:p>
        </w:tc>
        <w:tc>
          <w:tcPr>
            <w:tcW w:w="124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15-Sep-14</w:t>
            </w:r>
          </w:p>
        </w:tc>
        <w:tc>
          <w:tcPr>
            <w:tcW w:w="1965"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0.24</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0.56</w:t>
            </w:r>
          </w:p>
        </w:tc>
        <w:tc>
          <w:tcPr>
            <w:tcW w:w="1890" w:type="dxa"/>
            <w:tcBorders>
              <w:top w:val="nil"/>
              <w:left w:val="nil"/>
              <w:bottom w:val="single" w:sz="4" w:space="0" w:color="auto"/>
              <w:right w:val="single" w:sz="4"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2.6</w:t>
            </w:r>
          </w:p>
        </w:tc>
        <w:tc>
          <w:tcPr>
            <w:tcW w:w="144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82</w:t>
            </w:r>
          </w:p>
        </w:tc>
      </w:tr>
      <w:tr w:rsidR="008E49C6" w:rsidRPr="008E49C6" w:rsidTr="008E49C6">
        <w:trPr>
          <w:trHeight w:val="300"/>
        </w:trPr>
        <w:tc>
          <w:tcPr>
            <w:tcW w:w="1115" w:type="dxa"/>
            <w:vMerge/>
            <w:tcBorders>
              <w:top w:val="nil"/>
              <w:left w:val="single" w:sz="4" w:space="0" w:color="auto"/>
              <w:bottom w:val="single" w:sz="4" w:space="0" w:color="auto"/>
              <w:right w:val="single" w:sz="4" w:space="0" w:color="auto"/>
            </w:tcBorders>
            <w:vAlign w:val="center"/>
            <w:hideMark/>
          </w:tcPr>
          <w:p w:rsidR="008E49C6" w:rsidRPr="008E49C6" w:rsidRDefault="008E49C6" w:rsidP="008E49C6">
            <w:pPr>
              <w:spacing w:after="0" w:line="240" w:lineRule="auto"/>
              <w:rPr>
                <w:rFonts w:ascii="Calibri" w:eastAsia="Times New Roman" w:hAnsi="Calibri" w:cs="Times New Roman"/>
                <w:color w:val="000000"/>
                <w:sz w:val="20"/>
                <w:szCs w:val="20"/>
              </w:rPr>
            </w:pPr>
          </w:p>
        </w:tc>
        <w:tc>
          <w:tcPr>
            <w:tcW w:w="124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16-Sep-14</w:t>
            </w:r>
          </w:p>
        </w:tc>
        <w:tc>
          <w:tcPr>
            <w:tcW w:w="1965"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0.36</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0.85</w:t>
            </w:r>
          </w:p>
        </w:tc>
        <w:tc>
          <w:tcPr>
            <w:tcW w:w="1890" w:type="dxa"/>
            <w:tcBorders>
              <w:top w:val="nil"/>
              <w:left w:val="nil"/>
              <w:bottom w:val="single" w:sz="4" w:space="0" w:color="auto"/>
              <w:right w:val="single" w:sz="4"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4.0</w:t>
            </w:r>
          </w:p>
        </w:tc>
        <w:tc>
          <w:tcPr>
            <w:tcW w:w="144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85</w:t>
            </w:r>
          </w:p>
        </w:tc>
      </w:tr>
      <w:tr w:rsidR="008E49C6" w:rsidRPr="008E49C6" w:rsidTr="008E49C6">
        <w:trPr>
          <w:trHeight w:val="300"/>
        </w:trPr>
        <w:tc>
          <w:tcPr>
            <w:tcW w:w="1115" w:type="dxa"/>
            <w:vMerge/>
            <w:tcBorders>
              <w:top w:val="nil"/>
              <w:left w:val="single" w:sz="4" w:space="0" w:color="auto"/>
              <w:bottom w:val="single" w:sz="4" w:space="0" w:color="auto"/>
              <w:right w:val="single" w:sz="4" w:space="0" w:color="auto"/>
            </w:tcBorders>
            <w:vAlign w:val="center"/>
            <w:hideMark/>
          </w:tcPr>
          <w:p w:rsidR="008E49C6" w:rsidRPr="008E49C6" w:rsidRDefault="008E49C6" w:rsidP="008E49C6">
            <w:pPr>
              <w:spacing w:after="0" w:line="240" w:lineRule="auto"/>
              <w:rPr>
                <w:rFonts w:ascii="Calibri" w:eastAsia="Times New Roman" w:hAnsi="Calibri" w:cs="Times New Roman"/>
                <w:color w:val="000000"/>
                <w:sz w:val="20"/>
                <w:szCs w:val="20"/>
              </w:rPr>
            </w:pPr>
          </w:p>
        </w:tc>
        <w:tc>
          <w:tcPr>
            <w:tcW w:w="124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17-Sep-14</w:t>
            </w:r>
          </w:p>
        </w:tc>
        <w:tc>
          <w:tcPr>
            <w:tcW w:w="1965"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0.32</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0.76</w:t>
            </w:r>
          </w:p>
        </w:tc>
        <w:tc>
          <w:tcPr>
            <w:tcW w:w="1890" w:type="dxa"/>
            <w:tcBorders>
              <w:top w:val="nil"/>
              <w:left w:val="nil"/>
              <w:bottom w:val="single" w:sz="4" w:space="0" w:color="auto"/>
              <w:right w:val="single" w:sz="4"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3.5</w:t>
            </w:r>
          </w:p>
        </w:tc>
        <w:tc>
          <w:tcPr>
            <w:tcW w:w="144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84</w:t>
            </w:r>
          </w:p>
        </w:tc>
      </w:tr>
      <w:tr w:rsidR="008E49C6" w:rsidRPr="008E49C6" w:rsidTr="008E49C6">
        <w:trPr>
          <w:trHeight w:val="300"/>
        </w:trPr>
        <w:tc>
          <w:tcPr>
            <w:tcW w:w="1115" w:type="dxa"/>
            <w:vMerge/>
            <w:tcBorders>
              <w:top w:val="nil"/>
              <w:left w:val="single" w:sz="4" w:space="0" w:color="auto"/>
              <w:bottom w:val="single" w:sz="4" w:space="0" w:color="auto"/>
              <w:right w:val="single" w:sz="4" w:space="0" w:color="auto"/>
            </w:tcBorders>
            <w:vAlign w:val="center"/>
            <w:hideMark/>
          </w:tcPr>
          <w:p w:rsidR="008E49C6" w:rsidRPr="008E49C6" w:rsidRDefault="008E49C6" w:rsidP="008E49C6">
            <w:pPr>
              <w:spacing w:after="0" w:line="240" w:lineRule="auto"/>
              <w:rPr>
                <w:rFonts w:ascii="Calibri" w:eastAsia="Times New Roman" w:hAnsi="Calibri" w:cs="Times New Roman"/>
                <w:color w:val="000000"/>
                <w:sz w:val="20"/>
                <w:szCs w:val="20"/>
              </w:rPr>
            </w:pPr>
          </w:p>
        </w:tc>
        <w:tc>
          <w:tcPr>
            <w:tcW w:w="1240" w:type="dxa"/>
            <w:tcBorders>
              <w:top w:val="nil"/>
              <w:left w:val="nil"/>
              <w:bottom w:val="single" w:sz="4" w:space="0" w:color="auto"/>
              <w:right w:val="single" w:sz="4"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Average*</w:t>
            </w:r>
          </w:p>
        </w:tc>
        <w:tc>
          <w:tcPr>
            <w:tcW w:w="1965"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0.29</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0.69</w:t>
            </w:r>
          </w:p>
        </w:tc>
        <w:tc>
          <w:tcPr>
            <w:tcW w:w="1890" w:type="dxa"/>
            <w:tcBorders>
              <w:top w:val="nil"/>
              <w:left w:val="nil"/>
              <w:bottom w:val="single" w:sz="4" w:space="0" w:color="auto"/>
              <w:right w:val="single" w:sz="4"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3.2</w:t>
            </w:r>
          </w:p>
        </w:tc>
        <w:tc>
          <w:tcPr>
            <w:tcW w:w="1440" w:type="dxa"/>
            <w:tcBorders>
              <w:top w:val="nil"/>
              <w:left w:val="nil"/>
              <w:bottom w:val="single" w:sz="4" w:space="0" w:color="auto"/>
              <w:right w:val="single" w:sz="4" w:space="0" w:color="auto"/>
            </w:tcBorders>
            <w:shd w:val="clear" w:color="auto" w:fill="auto"/>
            <w:noWrap/>
            <w:vAlign w:val="bottom"/>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80</w:t>
            </w:r>
          </w:p>
        </w:tc>
      </w:tr>
      <w:tr w:rsidR="008E49C6" w:rsidRPr="008E49C6" w:rsidTr="008E49C6">
        <w:trPr>
          <w:trHeight w:val="300"/>
        </w:trPr>
        <w:tc>
          <w:tcPr>
            <w:tcW w:w="1115"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2015</w:t>
            </w:r>
          </w:p>
        </w:tc>
        <w:tc>
          <w:tcPr>
            <w:tcW w:w="124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13-Aug-15</w:t>
            </w:r>
          </w:p>
        </w:tc>
        <w:tc>
          <w:tcPr>
            <w:tcW w:w="1965"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0.12</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0.28</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1.3</w:t>
            </w:r>
          </w:p>
        </w:tc>
        <w:tc>
          <w:tcPr>
            <w:tcW w:w="1440" w:type="dxa"/>
            <w:tcBorders>
              <w:top w:val="nil"/>
              <w:left w:val="nil"/>
              <w:bottom w:val="single" w:sz="4" w:space="0" w:color="auto"/>
              <w:right w:val="single" w:sz="4" w:space="0" w:color="auto"/>
            </w:tcBorders>
            <w:shd w:val="clear" w:color="auto" w:fill="auto"/>
            <w:noWrap/>
            <w:vAlign w:val="center"/>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77</w:t>
            </w:r>
          </w:p>
        </w:tc>
      </w:tr>
      <w:tr w:rsidR="008E49C6" w:rsidRPr="008E49C6" w:rsidTr="008E49C6">
        <w:trPr>
          <w:trHeight w:val="300"/>
        </w:trPr>
        <w:tc>
          <w:tcPr>
            <w:tcW w:w="1115" w:type="dxa"/>
            <w:vMerge/>
            <w:tcBorders>
              <w:top w:val="nil"/>
              <w:left w:val="single" w:sz="4" w:space="0" w:color="auto"/>
              <w:bottom w:val="single" w:sz="4" w:space="0" w:color="auto"/>
              <w:right w:val="single" w:sz="4" w:space="0" w:color="auto"/>
            </w:tcBorders>
            <w:vAlign w:val="center"/>
            <w:hideMark/>
          </w:tcPr>
          <w:p w:rsidR="008E49C6" w:rsidRPr="008E49C6" w:rsidRDefault="008E49C6" w:rsidP="008E49C6">
            <w:pPr>
              <w:spacing w:after="0" w:line="240" w:lineRule="auto"/>
              <w:rPr>
                <w:rFonts w:ascii="Calibri" w:eastAsia="Times New Roman" w:hAnsi="Calibri" w:cs="Times New Roman"/>
                <w:color w:val="000000"/>
                <w:sz w:val="20"/>
                <w:szCs w:val="20"/>
              </w:rPr>
            </w:pPr>
          </w:p>
        </w:tc>
        <w:tc>
          <w:tcPr>
            <w:tcW w:w="124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14-Aug-15</w:t>
            </w:r>
          </w:p>
        </w:tc>
        <w:tc>
          <w:tcPr>
            <w:tcW w:w="1965"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0.08</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0.19</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0.8</w:t>
            </w:r>
          </w:p>
        </w:tc>
        <w:tc>
          <w:tcPr>
            <w:tcW w:w="1440" w:type="dxa"/>
            <w:tcBorders>
              <w:top w:val="nil"/>
              <w:left w:val="nil"/>
              <w:bottom w:val="single" w:sz="4" w:space="0" w:color="auto"/>
              <w:right w:val="single" w:sz="4" w:space="0" w:color="auto"/>
            </w:tcBorders>
            <w:shd w:val="clear" w:color="auto" w:fill="auto"/>
            <w:noWrap/>
            <w:vAlign w:val="center"/>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78</w:t>
            </w:r>
          </w:p>
        </w:tc>
      </w:tr>
      <w:tr w:rsidR="008E49C6" w:rsidRPr="008E49C6" w:rsidTr="008E49C6">
        <w:trPr>
          <w:trHeight w:val="300"/>
        </w:trPr>
        <w:tc>
          <w:tcPr>
            <w:tcW w:w="1115" w:type="dxa"/>
            <w:vMerge/>
            <w:tcBorders>
              <w:top w:val="nil"/>
              <w:left w:val="single" w:sz="4" w:space="0" w:color="auto"/>
              <w:bottom w:val="single" w:sz="4" w:space="0" w:color="auto"/>
              <w:right w:val="single" w:sz="4" w:space="0" w:color="auto"/>
            </w:tcBorders>
            <w:vAlign w:val="center"/>
            <w:hideMark/>
          </w:tcPr>
          <w:p w:rsidR="008E49C6" w:rsidRPr="008E49C6" w:rsidRDefault="008E49C6" w:rsidP="008E49C6">
            <w:pPr>
              <w:spacing w:after="0" w:line="240" w:lineRule="auto"/>
              <w:rPr>
                <w:rFonts w:ascii="Calibri" w:eastAsia="Times New Roman" w:hAnsi="Calibri" w:cs="Times New Roman"/>
                <w:color w:val="000000"/>
                <w:sz w:val="20"/>
                <w:szCs w:val="20"/>
              </w:rPr>
            </w:pPr>
          </w:p>
        </w:tc>
        <w:tc>
          <w:tcPr>
            <w:tcW w:w="124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16-Aug-15</w:t>
            </w:r>
          </w:p>
        </w:tc>
        <w:tc>
          <w:tcPr>
            <w:tcW w:w="1965"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0.12</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0.29</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1.3</w:t>
            </w:r>
          </w:p>
        </w:tc>
        <w:tc>
          <w:tcPr>
            <w:tcW w:w="1440" w:type="dxa"/>
            <w:tcBorders>
              <w:top w:val="nil"/>
              <w:left w:val="nil"/>
              <w:bottom w:val="single" w:sz="4" w:space="0" w:color="auto"/>
              <w:right w:val="single" w:sz="4" w:space="0" w:color="auto"/>
            </w:tcBorders>
            <w:shd w:val="clear" w:color="auto" w:fill="auto"/>
            <w:noWrap/>
            <w:vAlign w:val="center"/>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80</w:t>
            </w:r>
          </w:p>
        </w:tc>
      </w:tr>
      <w:tr w:rsidR="008E49C6" w:rsidRPr="008E49C6" w:rsidTr="008E49C6">
        <w:trPr>
          <w:trHeight w:val="300"/>
        </w:trPr>
        <w:tc>
          <w:tcPr>
            <w:tcW w:w="1115" w:type="dxa"/>
            <w:vMerge/>
            <w:tcBorders>
              <w:top w:val="nil"/>
              <w:left w:val="single" w:sz="4" w:space="0" w:color="auto"/>
              <w:bottom w:val="single" w:sz="4" w:space="0" w:color="auto"/>
              <w:right w:val="single" w:sz="4" w:space="0" w:color="auto"/>
            </w:tcBorders>
            <w:vAlign w:val="center"/>
            <w:hideMark/>
          </w:tcPr>
          <w:p w:rsidR="008E49C6" w:rsidRPr="008E49C6" w:rsidRDefault="008E49C6" w:rsidP="008E49C6">
            <w:pPr>
              <w:spacing w:after="0" w:line="240" w:lineRule="auto"/>
              <w:rPr>
                <w:rFonts w:ascii="Calibri" w:eastAsia="Times New Roman" w:hAnsi="Calibri" w:cs="Times New Roman"/>
                <w:color w:val="000000"/>
                <w:sz w:val="20"/>
                <w:szCs w:val="20"/>
              </w:rPr>
            </w:pPr>
          </w:p>
        </w:tc>
        <w:tc>
          <w:tcPr>
            <w:tcW w:w="124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26-Aug-15</w:t>
            </w:r>
          </w:p>
        </w:tc>
        <w:tc>
          <w:tcPr>
            <w:tcW w:w="1965"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0.09</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0.21</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1.0</w:t>
            </w:r>
          </w:p>
        </w:tc>
        <w:tc>
          <w:tcPr>
            <w:tcW w:w="1440" w:type="dxa"/>
            <w:tcBorders>
              <w:top w:val="nil"/>
              <w:left w:val="nil"/>
              <w:bottom w:val="single" w:sz="4" w:space="0" w:color="auto"/>
              <w:right w:val="single" w:sz="4" w:space="0" w:color="auto"/>
            </w:tcBorders>
            <w:shd w:val="clear" w:color="auto" w:fill="auto"/>
            <w:noWrap/>
            <w:vAlign w:val="center"/>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79</w:t>
            </w:r>
          </w:p>
        </w:tc>
      </w:tr>
      <w:tr w:rsidR="008E49C6" w:rsidRPr="008E49C6" w:rsidTr="008E49C6">
        <w:trPr>
          <w:trHeight w:val="300"/>
        </w:trPr>
        <w:tc>
          <w:tcPr>
            <w:tcW w:w="1115" w:type="dxa"/>
            <w:vMerge/>
            <w:tcBorders>
              <w:top w:val="nil"/>
              <w:left w:val="single" w:sz="4" w:space="0" w:color="auto"/>
              <w:bottom w:val="single" w:sz="4" w:space="0" w:color="auto"/>
              <w:right w:val="single" w:sz="4" w:space="0" w:color="auto"/>
            </w:tcBorders>
            <w:vAlign w:val="center"/>
            <w:hideMark/>
          </w:tcPr>
          <w:p w:rsidR="008E49C6" w:rsidRPr="008E49C6" w:rsidRDefault="008E49C6" w:rsidP="008E49C6">
            <w:pPr>
              <w:spacing w:after="0" w:line="240" w:lineRule="auto"/>
              <w:rPr>
                <w:rFonts w:ascii="Calibri" w:eastAsia="Times New Roman" w:hAnsi="Calibri" w:cs="Times New Roman"/>
                <w:color w:val="000000"/>
                <w:sz w:val="20"/>
                <w:szCs w:val="20"/>
              </w:rPr>
            </w:pPr>
          </w:p>
        </w:tc>
        <w:tc>
          <w:tcPr>
            <w:tcW w:w="124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27-Aug-15</w:t>
            </w:r>
          </w:p>
        </w:tc>
        <w:tc>
          <w:tcPr>
            <w:tcW w:w="1965"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0.12</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0.30</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1.3</w:t>
            </w:r>
          </w:p>
        </w:tc>
        <w:tc>
          <w:tcPr>
            <w:tcW w:w="1440" w:type="dxa"/>
            <w:tcBorders>
              <w:top w:val="nil"/>
              <w:left w:val="nil"/>
              <w:bottom w:val="single" w:sz="4" w:space="0" w:color="auto"/>
              <w:right w:val="single" w:sz="4" w:space="0" w:color="auto"/>
            </w:tcBorders>
            <w:shd w:val="clear" w:color="auto" w:fill="auto"/>
            <w:noWrap/>
            <w:vAlign w:val="center"/>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80</w:t>
            </w:r>
          </w:p>
        </w:tc>
      </w:tr>
      <w:tr w:rsidR="008E49C6" w:rsidRPr="008E49C6" w:rsidTr="008E49C6">
        <w:trPr>
          <w:trHeight w:val="300"/>
        </w:trPr>
        <w:tc>
          <w:tcPr>
            <w:tcW w:w="1115" w:type="dxa"/>
            <w:vMerge/>
            <w:tcBorders>
              <w:top w:val="nil"/>
              <w:left w:val="single" w:sz="4" w:space="0" w:color="auto"/>
              <w:bottom w:val="single" w:sz="4" w:space="0" w:color="auto"/>
              <w:right w:val="single" w:sz="4" w:space="0" w:color="auto"/>
            </w:tcBorders>
            <w:vAlign w:val="center"/>
            <w:hideMark/>
          </w:tcPr>
          <w:p w:rsidR="008E49C6" w:rsidRPr="008E49C6" w:rsidRDefault="008E49C6" w:rsidP="008E49C6">
            <w:pPr>
              <w:spacing w:after="0" w:line="240" w:lineRule="auto"/>
              <w:rPr>
                <w:rFonts w:ascii="Calibri" w:eastAsia="Times New Roman" w:hAnsi="Calibri" w:cs="Times New Roman"/>
                <w:color w:val="000000"/>
                <w:sz w:val="20"/>
                <w:szCs w:val="20"/>
              </w:rPr>
            </w:pPr>
          </w:p>
        </w:tc>
        <w:tc>
          <w:tcPr>
            <w:tcW w:w="124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28-Aug-15</w:t>
            </w:r>
          </w:p>
        </w:tc>
        <w:tc>
          <w:tcPr>
            <w:tcW w:w="1965"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0.10</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0.25</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1.1</w:t>
            </w:r>
          </w:p>
        </w:tc>
        <w:tc>
          <w:tcPr>
            <w:tcW w:w="1440" w:type="dxa"/>
            <w:tcBorders>
              <w:top w:val="nil"/>
              <w:left w:val="nil"/>
              <w:bottom w:val="single" w:sz="4" w:space="0" w:color="auto"/>
              <w:right w:val="single" w:sz="4" w:space="0" w:color="auto"/>
            </w:tcBorders>
            <w:shd w:val="clear" w:color="auto" w:fill="auto"/>
            <w:noWrap/>
            <w:vAlign w:val="center"/>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83</w:t>
            </w:r>
          </w:p>
        </w:tc>
      </w:tr>
      <w:tr w:rsidR="008E49C6" w:rsidRPr="008E49C6" w:rsidTr="008E49C6">
        <w:trPr>
          <w:trHeight w:val="300"/>
        </w:trPr>
        <w:tc>
          <w:tcPr>
            <w:tcW w:w="1115" w:type="dxa"/>
            <w:vMerge/>
            <w:tcBorders>
              <w:top w:val="nil"/>
              <w:left w:val="single" w:sz="4" w:space="0" w:color="auto"/>
              <w:bottom w:val="single" w:sz="4" w:space="0" w:color="auto"/>
              <w:right w:val="single" w:sz="4" w:space="0" w:color="auto"/>
            </w:tcBorders>
            <w:vAlign w:val="center"/>
            <w:hideMark/>
          </w:tcPr>
          <w:p w:rsidR="008E49C6" w:rsidRPr="008E49C6" w:rsidRDefault="008E49C6" w:rsidP="008E49C6">
            <w:pPr>
              <w:spacing w:after="0" w:line="240" w:lineRule="auto"/>
              <w:rPr>
                <w:rFonts w:ascii="Calibri" w:eastAsia="Times New Roman" w:hAnsi="Calibri" w:cs="Times New Roman"/>
                <w:color w:val="000000"/>
                <w:sz w:val="20"/>
                <w:szCs w:val="20"/>
              </w:rPr>
            </w:pPr>
          </w:p>
        </w:tc>
        <w:tc>
          <w:tcPr>
            <w:tcW w:w="124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9-Sep-15</w:t>
            </w:r>
          </w:p>
        </w:tc>
        <w:tc>
          <w:tcPr>
            <w:tcW w:w="1965"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0.11</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0.26</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1.2</w:t>
            </w:r>
          </w:p>
        </w:tc>
        <w:tc>
          <w:tcPr>
            <w:tcW w:w="1440" w:type="dxa"/>
            <w:tcBorders>
              <w:top w:val="nil"/>
              <w:left w:val="nil"/>
              <w:bottom w:val="single" w:sz="4" w:space="0" w:color="auto"/>
              <w:right w:val="single" w:sz="4" w:space="0" w:color="auto"/>
            </w:tcBorders>
            <w:shd w:val="clear" w:color="auto" w:fill="auto"/>
            <w:noWrap/>
            <w:vAlign w:val="center"/>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87</w:t>
            </w:r>
          </w:p>
        </w:tc>
      </w:tr>
      <w:tr w:rsidR="008E49C6" w:rsidRPr="008E49C6" w:rsidTr="008E49C6">
        <w:trPr>
          <w:trHeight w:val="300"/>
        </w:trPr>
        <w:tc>
          <w:tcPr>
            <w:tcW w:w="1115" w:type="dxa"/>
            <w:vMerge/>
            <w:tcBorders>
              <w:top w:val="nil"/>
              <w:left w:val="single" w:sz="4" w:space="0" w:color="auto"/>
              <w:bottom w:val="single" w:sz="4" w:space="0" w:color="auto"/>
              <w:right w:val="single" w:sz="4" w:space="0" w:color="auto"/>
            </w:tcBorders>
            <w:vAlign w:val="center"/>
            <w:hideMark/>
          </w:tcPr>
          <w:p w:rsidR="008E49C6" w:rsidRPr="008E49C6" w:rsidRDefault="008E49C6" w:rsidP="008E49C6">
            <w:pPr>
              <w:spacing w:after="0" w:line="240" w:lineRule="auto"/>
              <w:rPr>
                <w:rFonts w:ascii="Calibri" w:eastAsia="Times New Roman" w:hAnsi="Calibri" w:cs="Times New Roman"/>
                <w:color w:val="000000"/>
                <w:sz w:val="20"/>
                <w:szCs w:val="20"/>
              </w:rPr>
            </w:pPr>
          </w:p>
        </w:tc>
        <w:tc>
          <w:tcPr>
            <w:tcW w:w="124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10-Sep-15</w:t>
            </w:r>
          </w:p>
        </w:tc>
        <w:tc>
          <w:tcPr>
            <w:tcW w:w="1965"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0.15</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0.36</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1.7</w:t>
            </w:r>
          </w:p>
        </w:tc>
        <w:tc>
          <w:tcPr>
            <w:tcW w:w="1440" w:type="dxa"/>
            <w:tcBorders>
              <w:top w:val="nil"/>
              <w:left w:val="nil"/>
              <w:bottom w:val="single" w:sz="4" w:space="0" w:color="auto"/>
              <w:right w:val="single" w:sz="4" w:space="0" w:color="auto"/>
            </w:tcBorders>
            <w:shd w:val="clear" w:color="auto" w:fill="auto"/>
            <w:noWrap/>
            <w:vAlign w:val="center"/>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85</w:t>
            </w:r>
          </w:p>
        </w:tc>
      </w:tr>
      <w:tr w:rsidR="008E49C6" w:rsidRPr="008E49C6" w:rsidTr="008E49C6">
        <w:trPr>
          <w:trHeight w:val="300"/>
        </w:trPr>
        <w:tc>
          <w:tcPr>
            <w:tcW w:w="1115" w:type="dxa"/>
            <w:vMerge/>
            <w:tcBorders>
              <w:top w:val="nil"/>
              <w:left w:val="single" w:sz="4" w:space="0" w:color="auto"/>
              <w:bottom w:val="single" w:sz="4" w:space="0" w:color="auto"/>
              <w:right w:val="single" w:sz="4" w:space="0" w:color="auto"/>
            </w:tcBorders>
            <w:vAlign w:val="center"/>
            <w:hideMark/>
          </w:tcPr>
          <w:p w:rsidR="008E49C6" w:rsidRPr="008E49C6" w:rsidRDefault="008E49C6" w:rsidP="008E49C6">
            <w:pPr>
              <w:spacing w:after="0" w:line="240" w:lineRule="auto"/>
              <w:rPr>
                <w:rFonts w:ascii="Calibri" w:eastAsia="Times New Roman" w:hAnsi="Calibri" w:cs="Times New Roman"/>
                <w:color w:val="000000"/>
                <w:sz w:val="20"/>
                <w:szCs w:val="20"/>
              </w:rPr>
            </w:pPr>
          </w:p>
        </w:tc>
        <w:tc>
          <w:tcPr>
            <w:tcW w:w="124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11-Sep-15</w:t>
            </w:r>
          </w:p>
        </w:tc>
        <w:tc>
          <w:tcPr>
            <w:tcW w:w="1965"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0.14</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0.34</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1.6</w:t>
            </w:r>
          </w:p>
        </w:tc>
        <w:tc>
          <w:tcPr>
            <w:tcW w:w="1440" w:type="dxa"/>
            <w:tcBorders>
              <w:top w:val="nil"/>
              <w:left w:val="nil"/>
              <w:bottom w:val="single" w:sz="4" w:space="0" w:color="auto"/>
              <w:right w:val="single" w:sz="4" w:space="0" w:color="auto"/>
            </w:tcBorders>
            <w:shd w:val="clear" w:color="auto" w:fill="auto"/>
            <w:noWrap/>
            <w:vAlign w:val="center"/>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83</w:t>
            </w:r>
          </w:p>
        </w:tc>
      </w:tr>
      <w:tr w:rsidR="008E49C6" w:rsidRPr="008E49C6" w:rsidTr="008E49C6">
        <w:trPr>
          <w:trHeight w:val="300"/>
        </w:trPr>
        <w:tc>
          <w:tcPr>
            <w:tcW w:w="1115" w:type="dxa"/>
            <w:vMerge/>
            <w:tcBorders>
              <w:top w:val="nil"/>
              <w:left w:val="single" w:sz="4" w:space="0" w:color="auto"/>
              <w:bottom w:val="single" w:sz="4" w:space="0" w:color="auto"/>
              <w:right w:val="single" w:sz="4" w:space="0" w:color="auto"/>
            </w:tcBorders>
            <w:vAlign w:val="center"/>
            <w:hideMark/>
          </w:tcPr>
          <w:p w:rsidR="008E49C6" w:rsidRPr="008E49C6" w:rsidRDefault="008E49C6" w:rsidP="008E49C6">
            <w:pPr>
              <w:spacing w:after="0" w:line="240" w:lineRule="auto"/>
              <w:rPr>
                <w:rFonts w:ascii="Calibri" w:eastAsia="Times New Roman" w:hAnsi="Calibri" w:cs="Times New Roman"/>
                <w:color w:val="000000"/>
                <w:sz w:val="20"/>
                <w:szCs w:val="20"/>
              </w:rPr>
            </w:pPr>
          </w:p>
        </w:tc>
        <w:tc>
          <w:tcPr>
            <w:tcW w:w="124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20-Sep-15</w:t>
            </w:r>
          </w:p>
        </w:tc>
        <w:tc>
          <w:tcPr>
            <w:tcW w:w="1965"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0.06</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0.14</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0.6</w:t>
            </w:r>
          </w:p>
        </w:tc>
        <w:tc>
          <w:tcPr>
            <w:tcW w:w="1440" w:type="dxa"/>
            <w:tcBorders>
              <w:top w:val="nil"/>
              <w:left w:val="nil"/>
              <w:bottom w:val="single" w:sz="4" w:space="0" w:color="auto"/>
              <w:right w:val="single" w:sz="4" w:space="0" w:color="auto"/>
            </w:tcBorders>
            <w:shd w:val="clear" w:color="auto" w:fill="auto"/>
            <w:noWrap/>
            <w:vAlign w:val="center"/>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83</w:t>
            </w:r>
          </w:p>
        </w:tc>
      </w:tr>
      <w:tr w:rsidR="008E49C6" w:rsidRPr="008E49C6" w:rsidTr="008E49C6">
        <w:trPr>
          <w:trHeight w:val="300"/>
        </w:trPr>
        <w:tc>
          <w:tcPr>
            <w:tcW w:w="1115" w:type="dxa"/>
            <w:vMerge/>
            <w:tcBorders>
              <w:top w:val="nil"/>
              <w:left w:val="single" w:sz="4" w:space="0" w:color="auto"/>
              <w:bottom w:val="single" w:sz="4" w:space="0" w:color="auto"/>
              <w:right w:val="single" w:sz="4" w:space="0" w:color="auto"/>
            </w:tcBorders>
            <w:vAlign w:val="center"/>
            <w:hideMark/>
          </w:tcPr>
          <w:p w:rsidR="008E49C6" w:rsidRPr="008E49C6" w:rsidRDefault="008E49C6" w:rsidP="008E49C6">
            <w:pPr>
              <w:spacing w:after="0" w:line="240" w:lineRule="auto"/>
              <w:rPr>
                <w:rFonts w:ascii="Calibri" w:eastAsia="Times New Roman" w:hAnsi="Calibri" w:cs="Times New Roman"/>
                <w:color w:val="000000"/>
                <w:sz w:val="20"/>
                <w:szCs w:val="20"/>
              </w:rPr>
            </w:pPr>
          </w:p>
        </w:tc>
        <w:tc>
          <w:tcPr>
            <w:tcW w:w="124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24-Sep-15</w:t>
            </w:r>
          </w:p>
        </w:tc>
        <w:tc>
          <w:tcPr>
            <w:tcW w:w="1965"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0.23</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0.54</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2.5</w:t>
            </w:r>
          </w:p>
        </w:tc>
        <w:tc>
          <w:tcPr>
            <w:tcW w:w="1440" w:type="dxa"/>
            <w:tcBorders>
              <w:top w:val="nil"/>
              <w:left w:val="nil"/>
              <w:bottom w:val="single" w:sz="4" w:space="0" w:color="auto"/>
              <w:right w:val="single" w:sz="4" w:space="0" w:color="auto"/>
            </w:tcBorders>
            <w:shd w:val="clear" w:color="auto" w:fill="auto"/>
            <w:noWrap/>
            <w:vAlign w:val="center"/>
            <w:hideMark/>
          </w:tcPr>
          <w:p w:rsidR="008E49C6" w:rsidRPr="00891423" w:rsidRDefault="008E49C6" w:rsidP="008E49C6">
            <w:pPr>
              <w:spacing w:after="0" w:line="240" w:lineRule="auto"/>
              <w:jc w:val="center"/>
              <w:rPr>
                <w:rFonts w:ascii="Calibri" w:eastAsia="Times New Roman" w:hAnsi="Calibri" w:cs="Times New Roman"/>
                <w:sz w:val="20"/>
                <w:szCs w:val="20"/>
              </w:rPr>
            </w:pPr>
            <w:r w:rsidRPr="00891423">
              <w:rPr>
                <w:rFonts w:ascii="Calibri" w:eastAsia="Times New Roman" w:hAnsi="Calibri" w:cs="Times New Roman"/>
                <w:sz w:val="20"/>
                <w:szCs w:val="20"/>
              </w:rPr>
              <w:t>77</w:t>
            </w:r>
          </w:p>
        </w:tc>
      </w:tr>
      <w:tr w:rsidR="008E49C6" w:rsidRPr="008E49C6" w:rsidTr="008E49C6">
        <w:trPr>
          <w:trHeight w:val="300"/>
        </w:trPr>
        <w:tc>
          <w:tcPr>
            <w:tcW w:w="1115" w:type="dxa"/>
            <w:vMerge/>
            <w:tcBorders>
              <w:top w:val="nil"/>
              <w:left w:val="single" w:sz="4" w:space="0" w:color="auto"/>
              <w:bottom w:val="single" w:sz="4" w:space="0" w:color="auto"/>
              <w:right w:val="single" w:sz="4" w:space="0" w:color="auto"/>
            </w:tcBorders>
            <w:vAlign w:val="center"/>
            <w:hideMark/>
          </w:tcPr>
          <w:p w:rsidR="008E49C6" w:rsidRPr="008E49C6" w:rsidRDefault="008E49C6" w:rsidP="008E49C6">
            <w:pPr>
              <w:spacing w:after="0" w:line="240" w:lineRule="auto"/>
              <w:rPr>
                <w:rFonts w:ascii="Calibri" w:eastAsia="Times New Roman" w:hAnsi="Calibri" w:cs="Times New Roman"/>
                <w:color w:val="000000"/>
                <w:sz w:val="20"/>
                <w:szCs w:val="20"/>
              </w:rPr>
            </w:pPr>
          </w:p>
        </w:tc>
        <w:tc>
          <w:tcPr>
            <w:tcW w:w="124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25-Sep-15</w:t>
            </w:r>
          </w:p>
        </w:tc>
        <w:tc>
          <w:tcPr>
            <w:tcW w:w="1965"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0.20</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0.47</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2.1</w:t>
            </w:r>
          </w:p>
        </w:tc>
        <w:tc>
          <w:tcPr>
            <w:tcW w:w="1440" w:type="dxa"/>
            <w:tcBorders>
              <w:top w:val="nil"/>
              <w:left w:val="nil"/>
              <w:bottom w:val="single" w:sz="4" w:space="0" w:color="auto"/>
              <w:right w:val="single" w:sz="4" w:space="0" w:color="auto"/>
            </w:tcBorders>
            <w:shd w:val="clear" w:color="auto" w:fill="auto"/>
            <w:noWrap/>
            <w:vAlign w:val="center"/>
            <w:hideMark/>
          </w:tcPr>
          <w:p w:rsidR="008E49C6" w:rsidRPr="00891423" w:rsidRDefault="008E49C6" w:rsidP="008E49C6">
            <w:pPr>
              <w:spacing w:after="0" w:line="240" w:lineRule="auto"/>
              <w:jc w:val="center"/>
              <w:rPr>
                <w:rFonts w:ascii="Calibri" w:eastAsia="Times New Roman" w:hAnsi="Calibri" w:cs="Times New Roman"/>
                <w:sz w:val="20"/>
                <w:szCs w:val="20"/>
              </w:rPr>
            </w:pPr>
            <w:r w:rsidRPr="00891423">
              <w:rPr>
                <w:rFonts w:ascii="Calibri" w:eastAsia="Times New Roman" w:hAnsi="Calibri" w:cs="Times New Roman"/>
                <w:sz w:val="20"/>
                <w:szCs w:val="20"/>
              </w:rPr>
              <w:t>78</w:t>
            </w:r>
          </w:p>
        </w:tc>
      </w:tr>
      <w:tr w:rsidR="008E49C6" w:rsidRPr="008E49C6" w:rsidTr="008E49C6">
        <w:trPr>
          <w:trHeight w:val="300"/>
        </w:trPr>
        <w:tc>
          <w:tcPr>
            <w:tcW w:w="1115" w:type="dxa"/>
            <w:vMerge/>
            <w:tcBorders>
              <w:top w:val="nil"/>
              <w:left w:val="single" w:sz="4" w:space="0" w:color="auto"/>
              <w:bottom w:val="single" w:sz="4" w:space="0" w:color="auto"/>
              <w:right w:val="single" w:sz="4" w:space="0" w:color="auto"/>
            </w:tcBorders>
            <w:vAlign w:val="center"/>
            <w:hideMark/>
          </w:tcPr>
          <w:p w:rsidR="008E49C6" w:rsidRPr="008E49C6" w:rsidRDefault="008E49C6" w:rsidP="008E49C6">
            <w:pPr>
              <w:spacing w:after="0" w:line="240" w:lineRule="auto"/>
              <w:rPr>
                <w:rFonts w:ascii="Calibri" w:eastAsia="Times New Roman" w:hAnsi="Calibri" w:cs="Times New Roman"/>
                <w:color w:val="000000"/>
                <w:sz w:val="20"/>
                <w:szCs w:val="20"/>
              </w:rPr>
            </w:pPr>
          </w:p>
        </w:tc>
        <w:tc>
          <w:tcPr>
            <w:tcW w:w="124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9-Oct-15</w:t>
            </w:r>
          </w:p>
        </w:tc>
        <w:tc>
          <w:tcPr>
            <w:tcW w:w="1965"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0.14</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0.34</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1.6</w:t>
            </w:r>
          </w:p>
        </w:tc>
        <w:tc>
          <w:tcPr>
            <w:tcW w:w="1440" w:type="dxa"/>
            <w:tcBorders>
              <w:top w:val="nil"/>
              <w:left w:val="nil"/>
              <w:bottom w:val="single" w:sz="4" w:space="0" w:color="auto"/>
              <w:right w:val="single" w:sz="4" w:space="0" w:color="auto"/>
            </w:tcBorders>
            <w:shd w:val="clear" w:color="auto" w:fill="auto"/>
            <w:noWrap/>
            <w:vAlign w:val="center"/>
            <w:hideMark/>
          </w:tcPr>
          <w:p w:rsidR="008E49C6" w:rsidRPr="00891423" w:rsidRDefault="008E49C6" w:rsidP="008E49C6">
            <w:pPr>
              <w:spacing w:after="0" w:line="240" w:lineRule="auto"/>
              <w:jc w:val="center"/>
              <w:rPr>
                <w:rFonts w:ascii="Calibri" w:eastAsia="Times New Roman" w:hAnsi="Calibri" w:cs="Times New Roman"/>
                <w:sz w:val="20"/>
                <w:szCs w:val="20"/>
              </w:rPr>
            </w:pPr>
            <w:r w:rsidRPr="00891423">
              <w:rPr>
                <w:rFonts w:ascii="Calibri" w:eastAsia="Times New Roman" w:hAnsi="Calibri" w:cs="Times New Roman"/>
                <w:sz w:val="20"/>
                <w:szCs w:val="20"/>
              </w:rPr>
              <w:t>80</w:t>
            </w:r>
          </w:p>
        </w:tc>
      </w:tr>
      <w:tr w:rsidR="008E49C6" w:rsidRPr="008E49C6" w:rsidTr="008E49C6">
        <w:trPr>
          <w:trHeight w:val="300"/>
        </w:trPr>
        <w:tc>
          <w:tcPr>
            <w:tcW w:w="1115" w:type="dxa"/>
            <w:vMerge/>
            <w:tcBorders>
              <w:top w:val="nil"/>
              <w:left w:val="single" w:sz="4" w:space="0" w:color="auto"/>
              <w:bottom w:val="single" w:sz="4" w:space="0" w:color="auto"/>
              <w:right w:val="single" w:sz="4" w:space="0" w:color="auto"/>
            </w:tcBorders>
            <w:vAlign w:val="center"/>
            <w:hideMark/>
          </w:tcPr>
          <w:p w:rsidR="008E49C6" w:rsidRPr="008E49C6" w:rsidRDefault="008E49C6" w:rsidP="008E49C6">
            <w:pPr>
              <w:spacing w:after="0" w:line="240" w:lineRule="auto"/>
              <w:rPr>
                <w:rFonts w:ascii="Calibri" w:eastAsia="Times New Roman" w:hAnsi="Calibri" w:cs="Times New Roman"/>
                <w:color w:val="000000"/>
                <w:sz w:val="20"/>
                <w:szCs w:val="20"/>
              </w:rPr>
            </w:pPr>
          </w:p>
        </w:tc>
        <w:tc>
          <w:tcPr>
            <w:tcW w:w="124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10-Oct-15</w:t>
            </w:r>
          </w:p>
        </w:tc>
        <w:tc>
          <w:tcPr>
            <w:tcW w:w="1965"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0.15</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0.35</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1.6</w:t>
            </w:r>
          </w:p>
        </w:tc>
        <w:tc>
          <w:tcPr>
            <w:tcW w:w="1440" w:type="dxa"/>
            <w:tcBorders>
              <w:top w:val="nil"/>
              <w:left w:val="nil"/>
              <w:bottom w:val="single" w:sz="4" w:space="0" w:color="auto"/>
              <w:right w:val="single" w:sz="4" w:space="0" w:color="auto"/>
            </w:tcBorders>
            <w:shd w:val="clear" w:color="auto" w:fill="auto"/>
            <w:noWrap/>
            <w:vAlign w:val="center"/>
            <w:hideMark/>
          </w:tcPr>
          <w:p w:rsidR="008E49C6" w:rsidRPr="00891423" w:rsidRDefault="008E49C6" w:rsidP="008E49C6">
            <w:pPr>
              <w:spacing w:after="0" w:line="240" w:lineRule="auto"/>
              <w:jc w:val="center"/>
              <w:rPr>
                <w:rFonts w:ascii="Calibri" w:eastAsia="Times New Roman" w:hAnsi="Calibri" w:cs="Times New Roman"/>
                <w:sz w:val="20"/>
                <w:szCs w:val="20"/>
              </w:rPr>
            </w:pPr>
            <w:r w:rsidRPr="00891423">
              <w:rPr>
                <w:rFonts w:ascii="Calibri" w:eastAsia="Times New Roman" w:hAnsi="Calibri" w:cs="Times New Roman"/>
                <w:sz w:val="20"/>
                <w:szCs w:val="20"/>
              </w:rPr>
              <w:t>87</w:t>
            </w:r>
          </w:p>
        </w:tc>
      </w:tr>
      <w:tr w:rsidR="008E49C6" w:rsidRPr="008E49C6" w:rsidTr="008E49C6">
        <w:trPr>
          <w:trHeight w:val="300"/>
        </w:trPr>
        <w:tc>
          <w:tcPr>
            <w:tcW w:w="1115" w:type="dxa"/>
            <w:vMerge/>
            <w:tcBorders>
              <w:top w:val="nil"/>
              <w:left w:val="single" w:sz="4" w:space="0" w:color="auto"/>
              <w:bottom w:val="single" w:sz="4" w:space="0" w:color="auto"/>
              <w:right w:val="single" w:sz="4" w:space="0" w:color="auto"/>
            </w:tcBorders>
            <w:vAlign w:val="center"/>
            <w:hideMark/>
          </w:tcPr>
          <w:p w:rsidR="008E49C6" w:rsidRPr="008E49C6" w:rsidRDefault="008E49C6" w:rsidP="008E49C6">
            <w:pPr>
              <w:spacing w:after="0" w:line="240" w:lineRule="auto"/>
              <w:rPr>
                <w:rFonts w:ascii="Calibri" w:eastAsia="Times New Roman" w:hAnsi="Calibri" w:cs="Times New Roman"/>
                <w:color w:val="000000"/>
                <w:sz w:val="20"/>
                <w:szCs w:val="20"/>
              </w:rPr>
            </w:pPr>
          </w:p>
        </w:tc>
        <w:tc>
          <w:tcPr>
            <w:tcW w:w="124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13-Oct-15</w:t>
            </w:r>
          </w:p>
        </w:tc>
        <w:tc>
          <w:tcPr>
            <w:tcW w:w="1965"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0.04</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0.08</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0.4</w:t>
            </w:r>
          </w:p>
        </w:tc>
        <w:tc>
          <w:tcPr>
            <w:tcW w:w="1440" w:type="dxa"/>
            <w:tcBorders>
              <w:top w:val="nil"/>
              <w:left w:val="nil"/>
              <w:bottom w:val="single" w:sz="4" w:space="0" w:color="auto"/>
              <w:right w:val="single" w:sz="4" w:space="0" w:color="auto"/>
            </w:tcBorders>
            <w:shd w:val="clear" w:color="auto" w:fill="auto"/>
            <w:noWrap/>
            <w:vAlign w:val="center"/>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81</w:t>
            </w:r>
          </w:p>
        </w:tc>
      </w:tr>
      <w:tr w:rsidR="008E49C6" w:rsidRPr="008E49C6" w:rsidTr="008E49C6">
        <w:trPr>
          <w:trHeight w:val="300"/>
        </w:trPr>
        <w:tc>
          <w:tcPr>
            <w:tcW w:w="1115" w:type="dxa"/>
            <w:vMerge/>
            <w:tcBorders>
              <w:top w:val="nil"/>
              <w:left w:val="single" w:sz="4" w:space="0" w:color="auto"/>
              <w:bottom w:val="single" w:sz="4" w:space="0" w:color="auto"/>
              <w:right w:val="single" w:sz="4" w:space="0" w:color="auto"/>
            </w:tcBorders>
            <w:vAlign w:val="center"/>
            <w:hideMark/>
          </w:tcPr>
          <w:p w:rsidR="008E49C6" w:rsidRPr="008E49C6" w:rsidRDefault="008E49C6" w:rsidP="008E49C6">
            <w:pPr>
              <w:spacing w:after="0" w:line="240" w:lineRule="auto"/>
              <w:rPr>
                <w:rFonts w:ascii="Calibri" w:eastAsia="Times New Roman" w:hAnsi="Calibri" w:cs="Times New Roman"/>
                <w:color w:val="000000"/>
                <w:sz w:val="20"/>
                <w:szCs w:val="20"/>
              </w:rPr>
            </w:pPr>
          </w:p>
        </w:tc>
        <w:tc>
          <w:tcPr>
            <w:tcW w:w="124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Average**</w:t>
            </w:r>
          </w:p>
        </w:tc>
        <w:tc>
          <w:tcPr>
            <w:tcW w:w="1965"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0.13</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0.30</w:t>
            </w:r>
          </w:p>
        </w:tc>
        <w:tc>
          <w:tcPr>
            <w:tcW w:w="1890" w:type="dxa"/>
            <w:tcBorders>
              <w:top w:val="nil"/>
              <w:left w:val="nil"/>
              <w:bottom w:val="single" w:sz="4" w:space="0" w:color="auto"/>
              <w:right w:val="single" w:sz="4" w:space="0" w:color="auto"/>
            </w:tcBorders>
            <w:shd w:val="clear" w:color="auto" w:fill="auto"/>
            <w:noWrap/>
            <w:vAlign w:val="bottom"/>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1.4</w:t>
            </w:r>
          </w:p>
        </w:tc>
        <w:tc>
          <w:tcPr>
            <w:tcW w:w="1440" w:type="dxa"/>
            <w:tcBorders>
              <w:top w:val="nil"/>
              <w:left w:val="nil"/>
              <w:bottom w:val="single" w:sz="4" w:space="0" w:color="auto"/>
              <w:right w:val="single" w:sz="4" w:space="0" w:color="auto"/>
            </w:tcBorders>
            <w:shd w:val="clear" w:color="auto" w:fill="auto"/>
            <w:noWrap/>
            <w:vAlign w:val="center"/>
            <w:hideMark/>
          </w:tcPr>
          <w:p w:rsidR="008E49C6" w:rsidRPr="00324B55" w:rsidRDefault="008E49C6" w:rsidP="008E49C6">
            <w:pPr>
              <w:spacing w:after="0" w:line="240" w:lineRule="auto"/>
              <w:jc w:val="center"/>
              <w:rPr>
                <w:rFonts w:ascii="Calibri" w:eastAsia="Times New Roman" w:hAnsi="Calibri" w:cs="Times New Roman"/>
                <w:color w:val="000000"/>
                <w:sz w:val="20"/>
                <w:szCs w:val="20"/>
              </w:rPr>
            </w:pPr>
            <w:r w:rsidRPr="00324B55">
              <w:rPr>
                <w:rFonts w:ascii="Calibri" w:eastAsia="Times New Roman" w:hAnsi="Calibri" w:cs="Times New Roman"/>
                <w:color w:val="000000"/>
                <w:sz w:val="20"/>
                <w:szCs w:val="20"/>
              </w:rPr>
              <w:t>82</w:t>
            </w:r>
          </w:p>
        </w:tc>
      </w:tr>
      <w:tr w:rsidR="008E49C6" w:rsidRPr="008E49C6" w:rsidTr="008E49C6">
        <w:trPr>
          <w:trHeight w:val="300"/>
        </w:trPr>
        <w:tc>
          <w:tcPr>
            <w:tcW w:w="9540" w:type="dxa"/>
            <w:gridSpan w:val="6"/>
            <w:tcBorders>
              <w:top w:val="nil"/>
              <w:left w:val="nil"/>
              <w:bottom w:val="nil"/>
              <w:right w:val="nil"/>
            </w:tcBorders>
            <w:shd w:val="clear" w:color="auto" w:fill="auto"/>
            <w:noWrap/>
            <w:vAlign w:val="center"/>
            <w:hideMark/>
          </w:tcPr>
          <w:p w:rsidR="008E49C6" w:rsidRPr="008E49C6" w:rsidRDefault="008E49C6" w:rsidP="008E49C6">
            <w:pPr>
              <w:spacing w:after="0" w:line="240" w:lineRule="auto"/>
              <w:rPr>
                <w:rFonts w:ascii="Franklin Gothic Book" w:eastAsia="Times New Roman" w:hAnsi="Franklin Gothic Book" w:cs="Times New Roman"/>
                <w:color w:val="000000"/>
                <w:sz w:val="18"/>
                <w:szCs w:val="18"/>
              </w:rPr>
            </w:pPr>
            <w:r w:rsidRPr="008E49C6">
              <w:rPr>
                <w:rFonts w:ascii="Franklin Gothic Book" w:eastAsia="Times New Roman" w:hAnsi="Franklin Gothic Book" w:cs="Times New Roman"/>
                <w:color w:val="000000"/>
                <w:sz w:val="18"/>
                <w:szCs w:val="18"/>
              </w:rPr>
              <w:t>*Reflects the average 4-hour event from 2-6 PM</w:t>
            </w:r>
          </w:p>
        </w:tc>
      </w:tr>
      <w:tr w:rsidR="008E49C6" w:rsidRPr="008E49C6" w:rsidTr="008E49C6">
        <w:trPr>
          <w:trHeight w:val="81"/>
        </w:trPr>
        <w:tc>
          <w:tcPr>
            <w:tcW w:w="9540" w:type="dxa"/>
            <w:gridSpan w:val="6"/>
            <w:tcBorders>
              <w:top w:val="nil"/>
              <w:left w:val="nil"/>
              <w:bottom w:val="nil"/>
              <w:right w:val="nil"/>
            </w:tcBorders>
            <w:shd w:val="clear" w:color="auto" w:fill="auto"/>
            <w:noWrap/>
            <w:vAlign w:val="center"/>
            <w:hideMark/>
          </w:tcPr>
          <w:p w:rsidR="008E49C6" w:rsidRPr="008E49C6" w:rsidRDefault="008E49C6" w:rsidP="008E49C6">
            <w:pPr>
              <w:spacing w:after="0" w:line="240" w:lineRule="auto"/>
              <w:rPr>
                <w:rFonts w:ascii="Franklin Gothic Book" w:eastAsia="Times New Roman" w:hAnsi="Franklin Gothic Book" w:cs="Times New Roman"/>
                <w:color w:val="000000"/>
                <w:sz w:val="20"/>
                <w:szCs w:val="20"/>
              </w:rPr>
            </w:pPr>
            <w:r w:rsidRPr="008E49C6">
              <w:rPr>
                <w:rFonts w:ascii="Franklin Gothic Book" w:eastAsia="Times New Roman" w:hAnsi="Franklin Gothic Book" w:cs="Times New Roman"/>
                <w:color w:val="000000"/>
                <w:sz w:val="18"/>
                <w:szCs w:val="20"/>
              </w:rPr>
              <w:t>**Reflects the average 4-hour weekday event from 3-7 PM</w:t>
            </w:r>
          </w:p>
        </w:tc>
      </w:tr>
    </w:tbl>
    <w:p w:rsidR="00A44BD9" w:rsidRPr="00891423" w:rsidRDefault="00A44BD9" w:rsidP="00A44BD9">
      <w:pPr>
        <w:pStyle w:val="BodyParaAfterTableFigure"/>
        <w:rPr>
          <w:rFonts w:asciiTheme="minorHAnsi" w:hAnsiTheme="minorHAnsi"/>
        </w:rPr>
      </w:pPr>
      <w:bookmarkStart w:id="53" w:name="_Toc349548909"/>
      <w:bookmarkStart w:id="54" w:name="_Toc350953040"/>
      <w:r w:rsidRPr="00891423">
        <w:rPr>
          <w:rFonts w:asciiTheme="minorHAnsi" w:hAnsiTheme="minorHAnsi"/>
        </w:rPr>
        <w:t xml:space="preserve">A comparison of average impacts per CAC unit in Tables 4-1 and 4-5 shows that the impact for nonresidential customers is roughly </w:t>
      </w:r>
      <w:r w:rsidR="00324B55" w:rsidRPr="00891423">
        <w:rPr>
          <w:rFonts w:asciiTheme="minorHAnsi" w:hAnsiTheme="minorHAnsi"/>
        </w:rPr>
        <w:t>25</w:t>
      </w:r>
      <w:r w:rsidRPr="00891423">
        <w:rPr>
          <w:rFonts w:asciiTheme="minorHAnsi" w:hAnsiTheme="minorHAnsi"/>
        </w:rPr>
        <w:t>% of the value for residential customers. Much of the difference is certainly due to the lower average cycling options used for nonresidential customers, but per CAC unit load impacts can be compared across residential and nonresidential participants on the same cycling strategy to determine if other factors may be at play.</w:t>
      </w:r>
    </w:p>
    <w:p w:rsidR="00A44BD9" w:rsidRDefault="00A44BD9" w:rsidP="00A44BD9">
      <w:pPr>
        <w:pStyle w:val="BodyParagraph"/>
      </w:pPr>
      <w:r w:rsidRPr="00891423">
        <w:rPr>
          <w:rFonts w:asciiTheme="minorHAnsi" w:hAnsiTheme="minorHAnsi"/>
        </w:rPr>
        <w:t>Table 4-</w:t>
      </w:r>
      <w:r w:rsidR="00B21038">
        <w:rPr>
          <w:rFonts w:asciiTheme="minorHAnsi" w:hAnsiTheme="minorHAnsi"/>
        </w:rPr>
        <w:t>7</w:t>
      </w:r>
      <w:r w:rsidRPr="00891423">
        <w:rPr>
          <w:rFonts w:asciiTheme="minorHAnsi" w:hAnsiTheme="minorHAnsi"/>
        </w:rPr>
        <w:t xml:space="preserve"> shows the comparison of average load impact per CAC for 50% cycling residential and 50% nonresidential customers, respectively.  Prior Summer Saver evaluations, except for 2014, have found larger overall differentials between residential and nonresidential </w:t>
      </w:r>
      <w:r w:rsidR="006E6D64" w:rsidRPr="00891423">
        <w:rPr>
          <w:rFonts w:asciiTheme="minorHAnsi" w:hAnsiTheme="minorHAnsi"/>
        </w:rPr>
        <w:t xml:space="preserve">50% cycling </w:t>
      </w:r>
      <w:r w:rsidRPr="00891423">
        <w:rPr>
          <w:rFonts w:asciiTheme="minorHAnsi" w:hAnsiTheme="minorHAnsi"/>
        </w:rPr>
        <w:t>load impacts</w:t>
      </w:r>
      <w:r w:rsidR="006E6D64" w:rsidRPr="00891423">
        <w:rPr>
          <w:rFonts w:asciiTheme="minorHAnsi" w:hAnsiTheme="minorHAnsi"/>
        </w:rPr>
        <w:t xml:space="preserve">. On </w:t>
      </w:r>
      <w:r w:rsidRPr="00891423">
        <w:rPr>
          <w:rFonts w:asciiTheme="minorHAnsi" w:hAnsiTheme="minorHAnsi"/>
        </w:rPr>
        <w:t xml:space="preserve">average across all 2015 Summer Saver events, the average load impacts per CAC unit are </w:t>
      </w:r>
      <w:r w:rsidR="00B76991" w:rsidRPr="00891423">
        <w:rPr>
          <w:rFonts w:asciiTheme="minorHAnsi" w:hAnsiTheme="minorHAnsi"/>
        </w:rPr>
        <w:t>more than three times</w:t>
      </w:r>
      <w:r w:rsidRPr="00891423">
        <w:rPr>
          <w:rFonts w:asciiTheme="minorHAnsi" w:hAnsiTheme="minorHAnsi"/>
        </w:rPr>
        <w:t xml:space="preserve"> as large for residential 50% cycling, compared to nonresidential 50% cycling.</w:t>
      </w:r>
      <w:r>
        <w:rPr>
          <w:rFonts w:asciiTheme="minorHAnsi" w:hAnsiTheme="minorHAnsi"/>
        </w:rPr>
        <w:t xml:space="preserve"> </w:t>
      </w:r>
    </w:p>
    <w:p w:rsidR="00A44BD9" w:rsidRDefault="00A44BD9" w:rsidP="00A44BD9">
      <w:pPr>
        <w:pStyle w:val="BodyParagraph"/>
        <w:spacing w:after="120"/>
        <w:jc w:val="center"/>
        <w:rPr>
          <w:b/>
        </w:rPr>
      </w:pPr>
      <w:r w:rsidRPr="00E64CBC">
        <w:rPr>
          <w:b/>
        </w:rPr>
        <w:t>Table 4-</w:t>
      </w:r>
      <w:r w:rsidR="00B21038">
        <w:rPr>
          <w:b/>
        </w:rPr>
        <w:t>7</w:t>
      </w:r>
      <w:r w:rsidRPr="00E64CBC">
        <w:rPr>
          <w:b/>
        </w:rPr>
        <w:t xml:space="preserve">: Comparison of Residential and Nonresidential </w:t>
      </w:r>
      <w:r w:rsidRPr="00E64CBC">
        <w:rPr>
          <w:b/>
        </w:rPr>
        <w:br/>
        <w:t>Summer Saver 50% Cycling Load Impacts</w:t>
      </w:r>
    </w:p>
    <w:tbl>
      <w:tblPr>
        <w:tblW w:w="5371" w:type="dxa"/>
        <w:jc w:val="center"/>
        <w:tblInd w:w="64" w:type="dxa"/>
        <w:tblLook w:val="04A0" w:firstRow="1" w:lastRow="0" w:firstColumn="1" w:lastColumn="0" w:noHBand="0" w:noVBand="1"/>
      </w:tblPr>
      <w:tblGrid>
        <w:gridCol w:w="1426"/>
        <w:gridCol w:w="1980"/>
        <w:gridCol w:w="1965"/>
      </w:tblGrid>
      <w:tr w:rsidR="008E49C6" w:rsidRPr="008E49C6" w:rsidTr="008E49C6">
        <w:trPr>
          <w:trHeight w:val="900"/>
          <w:jc w:val="center"/>
        </w:trPr>
        <w:tc>
          <w:tcPr>
            <w:tcW w:w="1426" w:type="dxa"/>
            <w:vMerge w:val="restart"/>
            <w:tcBorders>
              <w:top w:val="single" w:sz="8" w:space="0" w:color="auto"/>
              <w:left w:val="single" w:sz="8" w:space="0" w:color="auto"/>
              <w:bottom w:val="single" w:sz="8" w:space="0" w:color="000000"/>
              <w:right w:val="single" w:sz="8" w:space="0" w:color="FFFFFF"/>
            </w:tcBorders>
            <w:shd w:val="clear" w:color="000000" w:fill="0070C0"/>
            <w:vAlign w:val="center"/>
            <w:hideMark/>
          </w:tcPr>
          <w:p w:rsidR="008E49C6" w:rsidRPr="008E49C6" w:rsidRDefault="008E49C6" w:rsidP="008E49C6">
            <w:pPr>
              <w:spacing w:after="0" w:line="240" w:lineRule="auto"/>
              <w:jc w:val="center"/>
              <w:rPr>
                <w:rFonts w:ascii="Calibri" w:eastAsia="Times New Roman" w:hAnsi="Calibri" w:cs="Times New Roman"/>
                <w:color w:val="FFFFFF"/>
              </w:rPr>
            </w:pPr>
            <w:r w:rsidRPr="008E49C6">
              <w:rPr>
                <w:rFonts w:ascii="Calibri" w:eastAsia="Times New Roman" w:hAnsi="Calibri" w:cs="Times New Roman"/>
                <w:color w:val="FFFFFF"/>
              </w:rPr>
              <w:t>Event Date</w:t>
            </w:r>
          </w:p>
        </w:tc>
        <w:tc>
          <w:tcPr>
            <w:tcW w:w="3945" w:type="dxa"/>
            <w:gridSpan w:val="2"/>
            <w:tcBorders>
              <w:top w:val="single" w:sz="8" w:space="0" w:color="auto"/>
              <w:left w:val="nil"/>
              <w:bottom w:val="single" w:sz="8" w:space="0" w:color="FFFFFF"/>
              <w:right w:val="single" w:sz="8" w:space="0" w:color="000000"/>
            </w:tcBorders>
            <w:shd w:val="clear" w:color="000000" w:fill="0070C0"/>
            <w:vAlign w:val="center"/>
            <w:hideMark/>
          </w:tcPr>
          <w:p w:rsidR="008E49C6" w:rsidRPr="008E49C6" w:rsidRDefault="008E49C6" w:rsidP="008E49C6">
            <w:pPr>
              <w:spacing w:after="0" w:line="240" w:lineRule="auto"/>
              <w:jc w:val="center"/>
              <w:rPr>
                <w:rFonts w:ascii="Calibri" w:eastAsia="Times New Roman" w:hAnsi="Calibri" w:cs="Times New Roman"/>
                <w:color w:val="FFFFFF"/>
              </w:rPr>
            </w:pPr>
            <w:r w:rsidRPr="008E49C6">
              <w:rPr>
                <w:rFonts w:ascii="Calibri" w:eastAsia="Times New Roman" w:hAnsi="Calibri" w:cs="Times New Roman"/>
                <w:color w:val="FFFFFF"/>
              </w:rPr>
              <w:t>Average Load Impact per CAC Unit (kW)</w:t>
            </w:r>
          </w:p>
        </w:tc>
      </w:tr>
      <w:tr w:rsidR="008E49C6" w:rsidRPr="008E49C6" w:rsidTr="008E49C6">
        <w:trPr>
          <w:trHeight w:val="315"/>
          <w:jc w:val="center"/>
        </w:trPr>
        <w:tc>
          <w:tcPr>
            <w:tcW w:w="1426" w:type="dxa"/>
            <w:vMerge/>
            <w:tcBorders>
              <w:top w:val="single" w:sz="8" w:space="0" w:color="auto"/>
              <w:left w:val="single" w:sz="8" w:space="0" w:color="auto"/>
              <w:bottom w:val="single" w:sz="8" w:space="0" w:color="000000"/>
              <w:right w:val="single" w:sz="8" w:space="0" w:color="FFFFFF"/>
            </w:tcBorders>
            <w:vAlign w:val="center"/>
            <w:hideMark/>
          </w:tcPr>
          <w:p w:rsidR="008E49C6" w:rsidRPr="008E49C6" w:rsidRDefault="008E49C6" w:rsidP="008E49C6">
            <w:pPr>
              <w:spacing w:after="0" w:line="240" w:lineRule="auto"/>
              <w:rPr>
                <w:rFonts w:ascii="Calibri" w:eastAsia="Times New Roman" w:hAnsi="Calibri" w:cs="Times New Roman"/>
                <w:color w:val="FFFFFF"/>
              </w:rPr>
            </w:pPr>
          </w:p>
        </w:tc>
        <w:tc>
          <w:tcPr>
            <w:tcW w:w="1980" w:type="dxa"/>
            <w:tcBorders>
              <w:top w:val="nil"/>
              <w:left w:val="nil"/>
              <w:bottom w:val="single" w:sz="8" w:space="0" w:color="auto"/>
              <w:right w:val="nil"/>
            </w:tcBorders>
            <w:shd w:val="clear" w:color="000000" w:fill="0070C0"/>
            <w:noWrap/>
            <w:vAlign w:val="center"/>
            <w:hideMark/>
          </w:tcPr>
          <w:p w:rsidR="008E49C6" w:rsidRPr="008E49C6" w:rsidRDefault="008E49C6" w:rsidP="008E49C6">
            <w:pPr>
              <w:spacing w:after="0" w:line="240" w:lineRule="auto"/>
              <w:jc w:val="center"/>
              <w:rPr>
                <w:rFonts w:ascii="Calibri" w:eastAsia="Times New Roman" w:hAnsi="Calibri" w:cs="Times New Roman"/>
                <w:color w:val="FFFFFF"/>
              </w:rPr>
            </w:pPr>
            <w:r w:rsidRPr="008E49C6">
              <w:rPr>
                <w:rFonts w:ascii="Calibri" w:eastAsia="Times New Roman" w:hAnsi="Calibri" w:cs="Times New Roman"/>
                <w:color w:val="FFFFFF"/>
              </w:rPr>
              <w:t>Residential 50%</w:t>
            </w:r>
          </w:p>
        </w:tc>
        <w:tc>
          <w:tcPr>
            <w:tcW w:w="1965" w:type="dxa"/>
            <w:tcBorders>
              <w:top w:val="nil"/>
              <w:left w:val="single" w:sz="8" w:space="0" w:color="FFFFFF"/>
              <w:bottom w:val="single" w:sz="8" w:space="0" w:color="auto"/>
              <w:right w:val="single" w:sz="8" w:space="0" w:color="auto"/>
            </w:tcBorders>
            <w:shd w:val="clear" w:color="000000" w:fill="0070C0"/>
            <w:noWrap/>
            <w:vAlign w:val="center"/>
            <w:hideMark/>
          </w:tcPr>
          <w:p w:rsidR="008E49C6" w:rsidRPr="008E49C6" w:rsidRDefault="008E49C6" w:rsidP="008E49C6">
            <w:pPr>
              <w:spacing w:after="0" w:line="240" w:lineRule="auto"/>
              <w:jc w:val="center"/>
              <w:rPr>
                <w:rFonts w:ascii="Calibri" w:eastAsia="Times New Roman" w:hAnsi="Calibri" w:cs="Times New Roman"/>
                <w:color w:val="FFFFFF"/>
              </w:rPr>
            </w:pPr>
            <w:r w:rsidRPr="008E49C6">
              <w:rPr>
                <w:rFonts w:ascii="Calibri" w:eastAsia="Times New Roman" w:hAnsi="Calibri" w:cs="Times New Roman"/>
                <w:color w:val="FFFFFF"/>
              </w:rPr>
              <w:t>Nonresidential 50%</w:t>
            </w:r>
          </w:p>
        </w:tc>
      </w:tr>
      <w:tr w:rsidR="008E49C6" w:rsidRPr="008E49C6" w:rsidTr="008E49C6">
        <w:trPr>
          <w:trHeight w:val="315"/>
          <w:jc w:val="center"/>
        </w:trPr>
        <w:tc>
          <w:tcPr>
            <w:tcW w:w="1426" w:type="dxa"/>
            <w:tcBorders>
              <w:top w:val="nil"/>
              <w:left w:val="single" w:sz="8" w:space="0" w:color="auto"/>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8/13/2015</w:t>
            </w:r>
          </w:p>
        </w:tc>
        <w:tc>
          <w:tcPr>
            <w:tcW w:w="1980"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0.34</w:t>
            </w:r>
          </w:p>
        </w:tc>
        <w:tc>
          <w:tcPr>
            <w:tcW w:w="1965"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0.11</w:t>
            </w:r>
          </w:p>
        </w:tc>
      </w:tr>
      <w:tr w:rsidR="008E49C6" w:rsidRPr="008E49C6" w:rsidTr="008E49C6">
        <w:trPr>
          <w:trHeight w:val="315"/>
          <w:jc w:val="center"/>
        </w:trPr>
        <w:tc>
          <w:tcPr>
            <w:tcW w:w="1426" w:type="dxa"/>
            <w:tcBorders>
              <w:top w:val="nil"/>
              <w:left w:val="single" w:sz="8" w:space="0" w:color="auto"/>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8/14/2015</w:t>
            </w:r>
          </w:p>
        </w:tc>
        <w:tc>
          <w:tcPr>
            <w:tcW w:w="1980"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0.29</w:t>
            </w:r>
          </w:p>
        </w:tc>
        <w:tc>
          <w:tcPr>
            <w:tcW w:w="1965"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0.08</w:t>
            </w:r>
          </w:p>
        </w:tc>
      </w:tr>
      <w:tr w:rsidR="008E49C6" w:rsidRPr="008E49C6" w:rsidTr="008E49C6">
        <w:trPr>
          <w:trHeight w:val="315"/>
          <w:jc w:val="center"/>
        </w:trPr>
        <w:tc>
          <w:tcPr>
            <w:tcW w:w="1426" w:type="dxa"/>
            <w:tcBorders>
              <w:top w:val="nil"/>
              <w:left w:val="single" w:sz="8" w:space="0" w:color="auto"/>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8/16/2015</w:t>
            </w:r>
          </w:p>
        </w:tc>
        <w:tc>
          <w:tcPr>
            <w:tcW w:w="1980"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0.55</w:t>
            </w:r>
          </w:p>
        </w:tc>
        <w:tc>
          <w:tcPr>
            <w:tcW w:w="1965"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0.15</w:t>
            </w:r>
          </w:p>
        </w:tc>
      </w:tr>
      <w:tr w:rsidR="008E49C6" w:rsidRPr="008E49C6" w:rsidTr="008E49C6">
        <w:trPr>
          <w:trHeight w:val="315"/>
          <w:jc w:val="center"/>
        </w:trPr>
        <w:tc>
          <w:tcPr>
            <w:tcW w:w="1426" w:type="dxa"/>
            <w:tcBorders>
              <w:top w:val="nil"/>
              <w:left w:val="single" w:sz="8" w:space="0" w:color="auto"/>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8/26/2015</w:t>
            </w:r>
          </w:p>
        </w:tc>
        <w:tc>
          <w:tcPr>
            <w:tcW w:w="1980"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0.32</w:t>
            </w:r>
          </w:p>
        </w:tc>
        <w:tc>
          <w:tcPr>
            <w:tcW w:w="1965"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0.06</w:t>
            </w:r>
          </w:p>
        </w:tc>
      </w:tr>
      <w:tr w:rsidR="008E49C6" w:rsidRPr="008E49C6" w:rsidTr="008E49C6">
        <w:trPr>
          <w:trHeight w:val="315"/>
          <w:jc w:val="center"/>
        </w:trPr>
        <w:tc>
          <w:tcPr>
            <w:tcW w:w="1426" w:type="dxa"/>
            <w:tcBorders>
              <w:top w:val="nil"/>
              <w:left w:val="single" w:sz="8" w:space="0" w:color="auto"/>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8/27/2015</w:t>
            </w:r>
          </w:p>
        </w:tc>
        <w:tc>
          <w:tcPr>
            <w:tcW w:w="1980"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0.53</w:t>
            </w:r>
          </w:p>
        </w:tc>
        <w:tc>
          <w:tcPr>
            <w:tcW w:w="1965"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0.15</w:t>
            </w:r>
          </w:p>
        </w:tc>
      </w:tr>
      <w:tr w:rsidR="008E49C6" w:rsidRPr="008E49C6" w:rsidTr="008E49C6">
        <w:trPr>
          <w:trHeight w:val="315"/>
          <w:jc w:val="center"/>
        </w:trPr>
        <w:tc>
          <w:tcPr>
            <w:tcW w:w="1426" w:type="dxa"/>
            <w:tcBorders>
              <w:top w:val="nil"/>
              <w:left w:val="single" w:sz="8" w:space="0" w:color="auto"/>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8/28/2015</w:t>
            </w:r>
          </w:p>
        </w:tc>
        <w:tc>
          <w:tcPr>
            <w:tcW w:w="1980"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0.47</w:t>
            </w:r>
          </w:p>
        </w:tc>
        <w:tc>
          <w:tcPr>
            <w:tcW w:w="1965"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0.08</w:t>
            </w:r>
          </w:p>
        </w:tc>
      </w:tr>
      <w:tr w:rsidR="008E49C6" w:rsidRPr="008E49C6" w:rsidTr="008E49C6">
        <w:trPr>
          <w:trHeight w:val="315"/>
          <w:jc w:val="center"/>
        </w:trPr>
        <w:tc>
          <w:tcPr>
            <w:tcW w:w="1426" w:type="dxa"/>
            <w:tcBorders>
              <w:top w:val="nil"/>
              <w:left w:val="single" w:sz="8" w:space="0" w:color="auto"/>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9/9/2015</w:t>
            </w:r>
          </w:p>
        </w:tc>
        <w:tc>
          <w:tcPr>
            <w:tcW w:w="1980"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0.61</w:t>
            </w:r>
          </w:p>
        </w:tc>
        <w:tc>
          <w:tcPr>
            <w:tcW w:w="1965"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0.12</w:t>
            </w:r>
          </w:p>
        </w:tc>
      </w:tr>
      <w:tr w:rsidR="008E49C6" w:rsidRPr="008E49C6" w:rsidTr="008E49C6">
        <w:trPr>
          <w:trHeight w:val="315"/>
          <w:jc w:val="center"/>
        </w:trPr>
        <w:tc>
          <w:tcPr>
            <w:tcW w:w="1426" w:type="dxa"/>
            <w:tcBorders>
              <w:top w:val="nil"/>
              <w:left w:val="single" w:sz="8" w:space="0" w:color="auto"/>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9/10/2015</w:t>
            </w:r>
          </w:p>
        </w:tc>
        <w:tc>
          <w:tcPr>
            <w:tcW w:w="1980"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0.31</w:t>
            </w:r>
          </w:p>
        </w:tc>
        <w:tc>
          <w:tcPr>
            <w:tcW w:w="1965"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0.20</w:t>
            </w:r>
          </w:p>
        </w:tc>
      </w:tr>
      <w:tr w:rsidR="008E49C6" w:rsidRPr="008E49C6" w:rsidTr="008E49C6">
        <w:trPr>
          <w:trHeight w:val="315"/>
          <w:jc w:val="center"/>
        </w:trPr>
        <w:tc>
          <w:tcPr>
            <w:tcW w:w="1426" w:type="dxa"/>
            <w:tcBorders>
              <w:top w:val="nil"/>
              <w:left w:val="single" w:sz="8" w:space="0" w:color="auto"/>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9/11/2015</w:t>
            </w:r>
          </w:p>
        </w:tc>
        <w:tc>
          <w:tcPr>
            <w:tcW w:w="1980"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0.51</w:t>
            </w:r>
          </w:p>
        </w:tc>
        <w:tc>
          <w:tcPr>
            <w:tcW w:w="1965"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0.14</w:t>
            </w:r>
          </w:p>
        </w:tc>
      </w:tr>
      <w:tr w:rsidR="008E49C6" w:rsidRPr="008E49C6" w:rsidTr="008E49C6">
        <w:trPr>
          <w:trHeight w:val="315"/>
          <w:jc w:val="center"/>
        </w:trPr>
        <w:tc>
          <w:tcPr>
            <w:tcW w:w="1426" w:type="dxa"/>
            <w:tcBorders>
              <w:top w:val="nil"/>
              <w:left w:val="single" w:sz="8" w:space="0" w:color="auto"/>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9/20/2015</w:t>
            </w:r>
          </w:p>
        </w:tc>
        <w:tc>
          <w:tcPr>
            <w:tcW w:w="1980"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0.21</w:t>
            </w:r>
          </w:p>
        </w:tc>
        <w:tc>
          <w:tcPr>
            <w:tcW w:w="1965"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0.06</w:t>
            </w:r>
          </w:p>
        </w:tc>
      </w:tr>
      <w:tr w:rsidR="008E49C6" w:rsidRPr="008E49C6" w:rsidTr="008E49C6">
        <w:trPr>
          <w:trHeight w:val="315"/>
          <w:jc w:val="center"/>
        </w:trPr>
        <w:tc>
          <w:tcPr>
            <w:tcW w:w="1426" w:type="dxa"/>
            <w:tcBorders>
              <w:top w:val="nil"/>
              <w:left w:val="single" w:sz="8" w:space="0" w:color="auto"/>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9/24/2015</w:t>
            </w:r>
          </w:p>
        </w:tc>
        <w:tc>
          <w:tcPr>
            <w:tcW w:w="1980"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0.51</w:t>
            </w:r>
          </w:p>
        </w:tc>
        <w:tc>
          <w:tcPr>
            <w:tcW w:w="1965"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0.22</w:t>
            </w:r>
          </w:p>
        </w:tc>
      </w:tr>
      <w:tr w:rsidR="008E49C6" w:rsidRPr="008E49C6" w:rsidTr="008E49C6">
        <w:trPr>
          <w:trHeight w:val="315"/>
          <w:jc w:val="center"/>
        </w:trPr>
        <w:tc>
          <w:tcPr>
            <w:tcW w:w="1426" w:type="dxa"/>
            <w:tcBorders>
              <w:top w:val="nil"/>
              <w:left w:val="single" w:sz="8" w:space="0" w:color="auto"/>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9/25/2015</w:t>
            </w:r>
          </w:p>
        </w:tc>
        <w:tc>
          <w:tcPr>
            <w:tcW w:w="1980"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0.26</w:t>
            </w:r>
          </w:p>
        </w:tc>
        <w:tc>
          <w:tcPr>
            <w:tcW w:w="1965"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0.19</w:t>
            </w:r>
          </w:p>
        </w:tc>
      </w:tr>
      <w:tr w:rsidR="008E49C6" w:rsidRPr="008E49C6" w:rsidTr="008E49C6">
        <w:trPr>
          <w:trHeight w:val="315"/>
          <w:jc w:val="center"/>
        </w:trPr>
        <w:tc>
          <w:tcPr>
            <w:tcW w:w="1426" w:type="dxa"/>
            <w:tcBorders>
              <w:top w:val="nil"/>
              <w:left w:val="single" w:sz="8" w:space="0" w:color="auto"/>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10/9/2015</w:t>
            </w:r>
          </w:p>
        </w:tc>
        <w:tc>
          <w:tcPr>
            <w:tcW w:w="1980"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0.46</w:t>
            </w:r>
          </w:p>
        </w:tc>
        <w:tc>
          <w:tcPr>
            <w:tcW w:w="1965"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0.14</w:t>
            </w:r>
          </w:p>
        </w:tc>
      </w:tr>
      <w:tr w:rsidR="008E49C6" w:rsidRPr="008E49C6" w:rsidTr="008E49C6">
        <w:trPr>
          <w:trHeight w:val="315"/>
          <w:jc w:val="center"/>
        </w:trPr>
        <w:tc>
          <w:tcPr>
            <w:tcW w:w="1426" w:type="dxa"/>
            <w:tcBorders>
              <w:top w:val="nil"/>
              <w:left w:val="single" w:sz="8" w:space="0" w:color="auto"/>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10/10/2015</w:t>
            </w:r>
          </w:p>
        </w:tc>
        <w:tc>
          <w:tcPr>
            <w:tcW w:w="1980"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0.29</w:t>
            </w:r>
          </w:p>
        </w:tc>
        <w:tc>
          <w:tcPr>
            <w:tcW w:w="1965"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0.17</w:t>
            </w:r>
          </w:p>
        </w:tc>
      </w:tr>
      <w:tr w:rsidR="008E49C6" w:rsidRPr="008E49C6" w:rsidTr="008E49C6">
        <w:trPr>
          <w:trHeight w:val="315"/>
          <w:jc w:val="center"/>
        </w:trPr>
        <w:tc>
          <w:tcPr>
            <w:tcW w:w="1426" w:type="dxa"/>
            <w:tcBorders>
              <w:top w:val="nil"/>
              <w:left w:val="single" w:sz="8" w:space="0" w:color="auto"/>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10/13/2015</w:t>
            </w:r>
          </w:p>
        </w:tc>
        <w:tc>
          <w:tcPr>
            <w:tcW w:w="1980"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0.33</w:t>
            </w:r>
          </w:p>
        </w:tc>
        <w:tc>
          <w:tcPr>
            <w:tcW w:w="1965"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0.01</w:t>
            </w:r>
          </w:p>
        </w:tc>
      </w:tr>
      <w:tr w:rsidR="008E49C6" w:rsidRPr="008E49C6" w:rsidTr="008E49C6">
        <w:trPr>
          <w:trHeight w:val="315"/>
          <w:jc w:val="center"/>
        </w:trPr>
        <w:tc>
          <w:tcPr>
            <w:tcW w:w="1426" w:type="dxa"/>
            <w:tcBorders>
              <w:top w:val="nil"/>
              <w:left w:val="single" w:sz="8" w:space="0" w:color="auto"/>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Average*</w:t>
            </w:r>
          </w:p>
        </w:tc>
        <w:tc>
          <w:tcPr>
            <w:tcW w:w="1980"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0.46</w:t>
            </w:r>
          </w:p>
        </w:tc>
        <w:tc>
          <w:tcPr>
            <w:tcW w:w="1965" w:type="dxa"/>
            <w:tcBorders>
              <w:top w:val="nil"/>
              <w:left w:val="nil"/>
              <w:bottom w:val="single" w:sz="8" w:space="0" w:color="auto"/>
              <w:right w:val="single" w:sz="8" w:space="0" w:color="auto"/>
            </w:tcBorders>
            <w:shd w:val="clear" w:color="auto" w:fill="auto"/>
            <w:noWrap/>
            <w:vAlign w:val="center"/>
            <w:hideMark/>
          </w:tcPr>
          <w:p w:rsidR="008E49C6" w:rsidRPr="008E49C6" w:rsidRDefault="008E49C6" w:rsidP="008E49C6">
            <w:pPr>
              <w:spacing w:after="0" w:line="240" w:lineRule="auto"/>
              <w:jc w:val="center"/>
              <w:rPr>
                <w:rFonts w:ascii="Calibri" w:eastAsia="Times New Roman" w:hAnsi="Calibri" w:cs="Times New Roman"/>
                <w:color w:val="000000"/>
                <w:sz w:val="20"/>
                <w:szCs w:val="20"/>
              </w:rPr>
            </w:pPr>
            <w:r w:rsidRPr="008E49C6">
              <w:rPr>
                <w:rFonts w:ascii="Calibri" w:eastAsia="Times New Roman" w:hAnsi="Calibri" w:cs="Times New Roman"/>
                <w:color w:val="000000"/>
                <w:sz w:val="20"/>
                <w:szCs w:val="20"/>
              </w:rPr>
              <w:t>0.13</w:t>
            </w:r>
          </w:p>
        </w:tc>
      </w:tr>
      <w:tr w:rsidR="008E49C6" w:rsidRPr="008E49C6" w:rsidTr="008E49C6">
        <w:trPr>
          <w:trHeight w:val="300"/>
          <w:jc w:val="center"/>
        </w:trPr>
        <w:tc>
          <w:tcPr>
            <w:tcW w:w="5371" w:type="dxa"/>
            <w:gridSpan w:val="3"/>
            <w:tcBorders>
              <w:top w:val="nil"/>
              <w:left w:val="nil"/>
              <w:bottom w:val="nil"/>
              <w:right w:val="nil"/>
            </w:tcBorders>
            <w:shd w:val="clear" w:color="auto" w:fill="auto"/>
            <w:noWrap/>
            <w:vAlign w:val="center"/>
            <w:hideMark/>
          </w:tcPr>
          <w:p w:rsidR="008E49C6" w:rsidRPr="008E49C6" w:rsidRDefault="008E49C6" w:rsidP="008E49C6">
            <w:pPr>
              <w:spacing w:after="0" w:line="240" w:lineRule="auto"/>
              <w:jc w:val="center"/>
              <w:rPr>
                <w:rFonts w:ascii="Franklin Gothic Book" w:eastAsia="Times New Roman" w:hAnsi="Franklin Gothic Book" w:cs="Times New Roman"/>
                <w:color w:val="000000"/>
                <w:sz w:val="18"/>
                <w:szCs w:val="18"/>
              </w:rPr>
            </w:pPr>
            <w:r w:rsidRPr="008E49C6">
              <w:rPr>
                <w:rFonts w:ascii="Franklin Gothic Book" w:eastAsia="Times New Roman" w:hAnsi="Franklin Gothic Book" w:cs="Times New Roman"/>
                <w:color w:val="000000"/>
                <w:sz w:val="18"/>
                <w:szCs w:val="18"/>
              </w:rPr>
              <w:t>*Reflects the average weekday 3-7 PM 2015 Summer Saver event</w:t>
            </w:r>
          </w:p>
        </w:tc>
      </w:tr>
    </w:tbl>
    <w:p w:rsidR="008E49C6" w:rsidRPr="00E64CBC" w:rsidRDefault="008E49C6" w:rsidP="00A44BD9">
      <w:pPr>
        <w:pStyle w:val="BodyParagraph"/>
        <w:spacing w:after="120"/>
        <w:jc w:val="center"/>
        <w:rPr>
          <w:rFonts w:asciiTheme="minorHAnsi" w:hAnsiTheme="minorHAnsi"/>
          <w:b/>
          <w:highlight w:val="yellow"/>
        </w:rPr>
      </w:pPr>
    </w:p>
    <w:p w:rsidR="00D70294" w:rsidRPr="006E6D64" w:rsidRDefault="004A2611" w:rsidP="004A2611">
      <w:pPr>
        <w:pStyle w:val="BodyParagraph"/>
        <w:spacing w:before="240"/>
        <w:rPr>
          <w:b/>
        </w:rPr>
      </w:pPr>
      <w:r w:rsidRPr="00891423">
        <w:rPr>
          <w:rFonts w:asciiTheme="minorHAnsi" w:hAnsiTheme="minorHAnsi"/>
        </w:rPr>
        <w:t xml:space="preserve">Figure 4-1 shows the reference and observed loads for residential and nonresidential 50% cycling customers. As shown, the difference in impacts between residential and nonresidential customers on the 50% cycling strategy can be explained by the </w:t>
      </w:r>
      <w:r w:rsidR="00B21A39" w:rsidRPr="00891423">
        <w:rPr>
          <w:rFonts w:asciiTheme="minorHAnsi" w:hAnsiTheme="minorHAnsi"/>
        </w:rPr>
        <w:t xml:space="preserve">relative </w:t>
      </w:r>
      <w:r w:rsidRPr="00891423">
        <w:rPr>
          <w:rFonts w:asciiTheme="minorHAnsi" w:hAnsiTheme="minorHAnsi"/>
        </w:rPr>
        <w:t xml:space="preserve">behaviors of the reference loads during the event hours, highlighted in pink. For residential customers, reference loads (denoted by the blue curve) are increasing during the average event window, whereas nonresidential reference loads (denoted by the green curve) are decreasing during this period. </w:t>
      </w:r>
    </w:p>
    <w:p w:rsidR="00D70294" w:rsidRPr="006E6D64" w:rsidRDefault="00D70294" w:rsidP="00B21A39">
      <w:pPr>
        <w:pStyle w:val="BodyParagraph"/>
        <w:spacing w:after="120"/>
        <w:rPr>
          <w:b/>
        </w:rPr>
      </w:pPr>
    </w:p>
    <w:p w:rsidR="008E49C6" w:rsidRDefault="00D70294" w:rsidP="00D70294">
      <w:pPr>
        <w:pStyle w:val="BodyParagraph"/>
        <w:spacing w:after="120"/>
        <w:jc w:val="center"/>
        <w:rPr>
          <w:b/>
        </w:rPr>
      </w:pPr>
      <w:r w:rsidRPr="006E6D64">
        <w:rPr>
          <w:b/>
        </w:rPr>
        <w:t xml:space="preserve">Figure </w:t>
      </w:r>
      <w:r w:rsidR="004A2611" w:rsidRPr="006E6D64">
        <w:rPr>
          <w:b/>
        </w:rPr>
        <w:t>4-1</w:t>
      </w:r>
      <w:r w:rsidRPr="006E6D64">
        <w:rPr>
          <w:b/>
        </w:rPr>
        <w:t xml:space="preserve">: Reference and Observed Loads for the Average Event Day                Residential and Nonresidential 50% Cycling </w:t>
      </w:r>
      <w:r w:rsidR="008E49C6" w:rsidRPr="008B06B4">
        <w:rPr>
          <w:noProof/>
        </w:rPr>
        <w:drawing>
          <wp:inline distT="0" distB="0" distL="0" distR="0" wp14:anchorId="6B584A3B" wp14:editId="3524AE3F">
            <wp:extent cx="4572000" cy="3346938"/>
            <wp:effectExtent l="0" t="0" r="0" b="6350"/>
            <wp:docPr id="2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572000" cy="3346938"/>
                    </a:xfrm>
                    <a:prstGeom prst="rect">
                      <a:avLst/>
                    </a:prstGeom>
                    <a:noFill/>
                    <a:extLst/>
                  </pic:spPr>
                </pic:pic>
              </a:graphicData>
            </a:graphic>
          </wp:inline>
        </w:drawing>
      </w:r>
    </w:p>
    <w:p w:rsidR="00A44BD9" w:rsidRDefault="00A44BD9" w:rsidP="00A44BD9">
      <w:pPr>
        <w:pStyle w:val="BodyParagraph"/>
        <w:rPr>
          <w:rFonts w:asciiTheme="minorHAnsi" w:hAnsiTheme="minorHAnsi"/>
        </w:rPr>
      </w:pPr>
      <w:r w:rsidRPr="00891423">
        <w:rPr>
          <w:rFonts w:asciiTheme="minorHAnsi" w:hAnsiTheme="minorHAnsi"/>
        </w:rPr>
        <w:t>Table 4-</w:t>
      </w:r>
      <w:r w:rsidR="00B21038">
        <w:rPr>
          <w:rFonts w:asciiTheme="minorHAnsi" w:hAnsiTheme="minorHAnsi"/>
        </w:rPr>
        <w:t>8</w:t>
      </w:r>
      <w:r w:rsidRPr="00891423">
        <w:rPr>
          <w:rFonts w:asciiTheme="minorHAnsi" w:hAnsiTheme="minorHAnsi"/>
        </w:rPr>
        <w:t xml:space="preserve"> shows the estimated load impacts for nonresidential participants on each event day segmented by cycling strategy. On a per premise basis, load impacts for 50% cycling range from </w:t>
      </w:r>
      <w:r w:rsidR="00072C66" w:rsidRPr="00891423">
        <w:rPr>
          <w:rFonts w:asciiTheme="minorHAnsi" w:hAnsiTheme="minorHAnsi"/>
        </w:rPr>
        <w:br/>
      </w:r>
      <w:r w:rsidRPr="00891423">
        <w:rPr>
          <w:rFonts w:asciiTheme="minorHAnsi" w:hAnsiTheme="minorHAnsi"/>
        </w:rPr>
        <w:t>0.</w:t>
      </w:r>
      <w:r w:rsidR="00491F80" w:rsidRPr="00891423">
        <w:rPr>
          <w:rFonts w:asciiTheme="minorHAnsi" w:hAnsiTheme="minorHAnsi"/>
        </w:rPr>
        <w:t>02</w:t>
      </w:r>
      <w:r w:rsidRPr="00891423">
        <w:rPr>
          <w:rFonts w:asciiTheme="minorHAnsi" w:hAnsiTheme="minorHAnsi"/>
        </w:rPr>
        <w:t xml:space="preserve"> kW to </w:t>
      </w:r>
      <w:r w:rsidR="00491F80" w:rsidRPr="00891423">
        <w:rPr>
          <w:rFonts w:asciiTheme="minorHAnsi" w:hAnsiTheme="minorHAnsi"/>
        </w:rPr>
        <w:t>0.5</w:t>
      </w:r>
      <w:r w:rsidR="006B7E82" w:rsidRPr="00891423">
        <w:rPr>
          <w:rFonts w:asciiTheme="minorHAnsi" w:hAnsiTheme="minorHAnsi"/>
        </w:rPr>
        <w:t>0</w:t>
      </w:r>
      <w:r w:rsidRPr="00891423">
        <w:rPr>
          <w:rFonts w:asciiTheme="minorHAnsi" w:hAnsiTheme="minorHAnsi"/>
        </w:rPr>
        <w:t xml:space="preserve"> kW. </w:t>
      </w:r>
      <w:proofErr w:type="gramStart"/>
      <w:r w:rsidRPr="00891423">
        <w:rPr>
          <w:rFonts w:asciiTheme="minorHAnsi" w:hAnsiTheme="minorHAnsi"/>
        </w:rPr>
        <w:t>Per premise load impacts for 30% cycling range from 0.</w:t>
      </w:r>
      <w:r w:rsidR="00491F80" w:rsidRPr="00891423">
        <w:rPr>
          <w:rFonts w:asciiTheme="minorHAnsi" w:hAnsiTheme="minorHAnsi"/>
        </w:rPr>
        <w:t>1</w:t>
      </w:r>
      <w:r w:rsidRPr="00891423">
        <w:rPr>
          <w:rFonts w:asciiTheme="minorHAnsi" w:hAnsiTheme="minorHAnsi"/>
        </w:rPr>
        <w:t>2 kW to 0.</w:t>
      </w:r>
      <w:r w:rsidR="00491F80" w:rsidRPr="00891423">
        <w:rPr>
          <w:rFonts w:asciiTheme="minorHAnsi" w:hAnsiTheme="minorHAnsi"/>
        </w:rPr>
        <w:t>66</w:t>
      </w:r>
      <w:r w:rsidRPr="00891423">
        <w:rPr>
          <w:rFonts w:asciiTheme="minorHAnsi" w:hAnsiTheme="minorHAnsi"/>
        </w:rPr>
        <w:t xml:space="preserve"> kW.</w:t>
      </w:r>
      <w:proofErr w:type="gramEnd"/>
      <w:r w:rsidRPr="00891423">
        <w:rPr>
          <w:rFonts w:asciiTheme="minorHAnsi" w:hAnsiTheme="minorHAnsi"/>
        </w:rPr>
        <w:t xml:space="preserve"> Across the nine days with the same event times, load impacts for 50% cycling are</w:t>
      </w:r>
      <w:r w:rsidR="006B7E82" w:rsidRPr="00891423">
        <w:rPr>
          <w:rFonts w:asciiTheme="minorHAnsi" w:hAnsiTheme="minorHAnsi"/>
        </w:rPr>
        <w:t xml:space="preserve"> very similar to that of 30% cycling 0.30 kW versus 0.32 kW, respectively.</w:t>
      </w:r>
      <w:r w:rsidRPr="00891423">
        <w:rPr>
          <w:rFonts w:asciiTheme="minorHAnsi" w:hAnsiTheme="minorHAnsi"/>
        </w:rPr>
        <w:t xml:space="preserve"> </w:t>
      </w:r>
    </w:p>
    <w:p w:rsidR="00FB00CC" w:rsidRDefault="00FB00CC" w:rsidP="00A44BD9">
      <w:pPr>
        <w:pStyle w:val="BodyParagraph"/>
        <w:rPr>
          <w:rFonts w:asciiTheme="minorHAnsi" w:hAnsiTheme="minorHAnsi"/>
        </w:rPr>
      </w:pPr>
    </w:p>
    <w:p w:rsidR="00FB00CC" w:rsidRDefault="00FB00CC" w:rsidP="00A44BD9">
      <w:pPr>
        <w:pStyle w:val="BodyParagraph"/>
        <w:rPr>
          <w:rFonts w:asciiTheme="minorHAnsi" w:hAnsiTheme="minorHAnsi"/>
        </w:rPr>
      </w:pPr>
    </w:p>
    <w:p w:rsidR="00FB00CC" w:rsidRDefault="00FB00CC" w:rsidP="00A44BD9">
      <w:pPr>
        <w:pStyle w:val="BodyParagraph"/>
        <w:rPr>
          <w:rFonts w:asciiTheme="minorHAnsi" w:hAnsiTheme="minorHAnsi"/>
        </w:rPr>
      </w:pPr>
    </w:p>
    <w:p w:rsidR="00FB00CC" w:rsidRDefault="00FB00CC" w:rsidP="00A44BD9">
      <w:pPr>
        <w:pStyle w:val="BodyParagraph"/>
        <w:rPr>
          <w:rFonts w:asciiTheme="minorHAnsi" w:hAnsiTheme="minorHAnsi"/>
        </w:rPr>
      </w:pPr>
    </w:p>
    <w:p w:rsidR="00FB00CC" w:rsidRDefault="00FB00CC" w:rsidP="00A44BD9">
      <w:pPr>
        <w:pStyle w:val="BodyParagraph"/>
        <w:rPr>
          <w:rFonts w:asciiTheme="minorHAnsi" w:hAnsiTheme="minorHAnsi"/>
        </w:rPr>
      </w:pPr>
    </w:p>
    <w:p w:rsidR="00FB00CC" w:rsidRDefault="00FB00CC" w:rsidP="00A44BD9">
      <w:pPr>
        <w:pStyle w:val="BodyParagraph"/>
        <w:rPr>
          <w:rFonts w:asciiTheme="minorHAnsi" w:hAnsiTheme="minorHAnsi"/>
        </w:rPr>
      </w:pPr>
    </w:p>
    <w:p w:rsidR="00FB00CC" w:rsidRDefault="00FB00CC" w:rsidP="00A44BD9">
      <w:pPr>
        <w:pStyle w:val="BodyParagraph"/>
        <w:rPr>
          <w:rFonts w:asciiTheme="minorHAnsi" w:hAnsiTheme="minorHAnsi"/>
        </w:rPr>
      </w:pPr>
    </w:p>
    <w:p w:rsidR="00FB00CC" w:rsidRDefault="00FB00CC" w:rsidP="00A44BD9">
      <w:pPr>
        <w:pStyle w:val="BodyParagraph"/>
        <w:rPr>
          <w:rFonts w:asciiTheme="minorHAnsi" w:hAnsiTheme="minorHAnsi"/>
        </w:rPr>
      </w:pPr>
    </w:p>
    <w:p w:rsidR="00A44BD9" w:rsidRDefault="00A44BD9" w:rsidP="00A44BD9">
      <w:pPr>
        <w:pStyle w:val="TableFigureCaption"/>
        <w:contextualSpacing/>
      </w:pPr>
      <w:r w:rsidRPr="009C7968">
        <w:t>Table 4-</w:t>
      </w:r>
      <w:r w:rsidR="00B21038">
        <w:t>8</w:t>
      </w:r>
      <w:r w:rsidRPr="009C7968">
        <w:t>: Summer Saver Nonresidential Average (kW per Premise) and Aggregate (MW) Load Impacts by Cycling Option</w:t>
      </w:r>
    </w:p>
    <w:tbl>
      <w:tblPr>
        <w:tblW w:w="5000" w:type="pct"/>
        <w:tblLook w:val="04A0" w:firstRow="1" w:lastRow="0" w:firstColumn="1" w:lastColumn="0" w:noHBand="0" w:noVBand="1"/>
      </w:tblPr>
      <w:tblGrid>
        <w:gridCol w:w="2395"/>
        <w:gridCol w:w="1796"/>
        <w:gridCol w:w="1796"/>
        <w:gridCol w:w="1796"/>
        <w:gridCol w:w="1793"/>
      </w:tblGrid>
      <w:tr w:rsidR="00491F80" w:rsidRPr="00491F80" w:rsidTr="00891423">
        <w:trPr>
          <w:trHeight w:val="510"/>
        </w:trPr>
        <w:tc>
          <w:tcPr>
            <w:tcW w:w="1250" w:type="pct"/>
            <w:vMerge w:val="restart"/>
            <w:tcBorders>
              <w:top w:val="single" w:sz="8" w:space="0" w:color="auto"/>
              <w:left w:val="single" w:sz="8" w:space="0" w:color="auto"/>
              <w:bottom w:val="single" w:sz="4" w:space="0" w:color="000000"/>
              <w:right w:val="single" w:sz="8" w:space="0" w:color="FFFFFF"/>
            </w:tcBorders>
            <w:shd w:val="clear" w:color="000000" w:fill="0070C0"/>
            <w:vAlign w:val="center"/>
            <w:hideMark/>
          </w:tcPr>
          <w:p w:rsidR="00491F80" w:rsidRPr="00491F80" w:rsidRDefault="00491F80" w:rsidP="00491F80">
            <w:pPr>
              <w:spacing w:after="0" w:line="240" w:lineRule="auto"/>
              <w:jc w:val="center"/>
              <w:rPr>
                <w:rFonts w:ascii="Calibri" w:eastAsia="Times New Roman" w:hAnsi="Calibri" w:cs="Times New Roman"/>
                <w:b/>
                <w:bCs/>
                <w:color w:val="FFFFFF"/>
                <w:sz w:val="20"/>
                <w:szCs w:val="20"/>
              </w:rPr>
            </w:pPr>
            <w:r w:rsidRPr="00491F80">
              <w:rPr>
                <w:rFonts w:ascii="Calibri" w:eastAsia="Times New Roman" w:hAnsi="Calibri" w:cs="Times New Roman"/>
                <w:b/>
                <w:bCs/>
                <w:color w:val="FFFFFF"/>
                <w:sz w:val="20"/>
                <w:szCs w:val="20"/>
              </w:rPr>
              <w:t>Event Date</w:t>
            </w:r>
          </w:p>
        </w:tc>
        <w:tc>
          <w:tcPr>
            <w:tcW w:w="1875" w:type="pct"/>
            <w:gridSpan w:val="2"/>
            <w:tcBorders>
              <w:top w:val="single" w:sz="8" w:space="0" w:color="auto"/>
              <w:left w:val="nil"/>
              <w:bottom w:val="single" w:sz="8" w:space="0" w:color="FFFFFF"/>
              <w:right w:val="single" w:sz="8" w:space="0" w:color="FFFFFF"/>
            </w:tcBorders>
            <w:shd w:val="clear" w:color="000000" w:fill="0070C0"/>
            <w:vAlign w:val="center"/>
            <w:hideMark/>
          </w:tcPr>
          <w:p w:rsidR="00491F80" w:rsidRPr="00491F80" w:rsidRDefault="00491F80" w:rsidP="00491F80">
            <w:pPr>
              <w:spacing w:after="0" w:line="240" w:lineRule="auto"/>
              <w:jc w:val="center"/>
              <w:rPr>
                <w:rFonts w:ascii="Calibri" w:eastAsia="Times New Roman" w:hAnsi="Calibri" w:cs="Times New Roman"/>
                <w:b/>
                <w:bCs/>
                <w:color w:val="FFFFFF"/>
                <w:sz w:val="20"/>
                <w:szCs w:val="20"/>
              </w:rPr>
            </w:pPr>
            <w:r w:rsidRPr="00491F80">
              <w:rPr>
                <w:rFonts w:ascii="Calibri" w:eastAsia="Times New Roman" w:hAnsi="Calibri" w:cs="Times New Roman"/>
                <w:b/>
                <w:bCs/>
                <w:color w:val="FFFFFF"/>
                <w:sz w:val="20"/>
                <w:szCs w:val="20"/>
              </w:rPr>
              <w:t>Average Impact per Premise (kW)</w:t>
            </w:r>
          </w:p>
        </w:tc>
        <w:tc>
          <w:tcPr>
            <w:tcW w:w="1875" w:type="pct"/>
            <w:gridSpan w:val="2"/>
            <w:tcBorders>
              <w:top w:val="single" w:sz="8" w:space="0" w:color="auto"/>
              <w:left w:val="nil"/>
              <w:bottom w:val="single" w:sz="8" w:space="0" w:color="FFFFFF"/>
              <w:right w:val="single" w:sz="8" w:space="0" w:color="000000"/>
            </w:tcBorders>
            <w:shd w:val="clear" w:color="000000" w:fill="0070C0"/>
            <w:vAlign w:val="center"/>
            <w:hideMark/>
          </w:tcPr>
          <w:p w:rsidR="00491F80" w:rsidRPr="00491F80" w:rsidRDefault="00491F80" w:rsidP="00491F80">
            <w:pPr>
              <w:spacing w:after="0" w:line="240" w:lineRule="auto"/>
              <w:jc w:val="center"/>
              <w:rPr>
                <w:rFonts w:ascii="Calibri" w:eastAsia="Times New Roman" w:hAnsi="Calibri" w:cs="Times New Roman"/>
                <w:b/>
                <w:bCs/>
                <w:color w:val="FFFFFF"/>
                <w:sz w:val="20"/>
                <w:szCs w:val="20"/>
              </w:rPr>
            </w:pPr>
            <w:r w:rsidRPr="00491F80">
              <w:rPr>
                <w:rFonts w:ascii="Calibri" w:eastAsia="Times New Roman" w:hAnsi="Calibri" w:cs="Times New Roman"/>
                <w:b/>
                <w:bCs/>
                <w:color w:val="FFFFFF"/>
                <w:sz w:val="20"/>
                <w:szCs w:val="20"/>
              </w:rPr>
              <w:t>Aggregate Impact (MW)</w:t>
            </w:r>
          </w:p>
        </w:tc>
      </w:tr>
      <w:tr w:rsidR="00491F80" w:rsidRPr="00491F80" w:rsidTr="00891423">
        <w:trPr>
          <w:trHeight w:val="300"/>
        </w:trPr>
        <w:tc>
          <w:tcPr>
            <w:tcW w:w="1250" w:type="pct"/>
            <w:vMerge/>
            <w:tcBorders>
              <w:top w:val="single" w:sz="8" w:space="0" w:color="auto"/>
              <w:left w:val="single" w:sz="8" w:space="0" w:color="auto"/>
              <w:bottom w:val="single" w:sz="4" w:space="0" w:color="000000"/>
              <w:right w:val="single" w:sz="8" w:space="0" w:color="FFFFFF"/>
            </w:tcBorders>
            <w:vAlign w:val="center"/>
            <w:hideMark/>
          </w:tcPr>
          <w:p w:rsidR="00491F80" w:rsidRPr="00491F80" w:rsidRDefault="00491F80" w:rsidP="00491F80">
            <w:pPr>
              <w:spacing w:after="0" w:line="240" w:lineRule="auto"/>
              <w:rPr>
                <w:rFonts w:ascii="Calibri" w:eastAsia="Times New Roman" w:hAnsi="Calibri" w:cs="Times New Roman"/>
                <w:b/>
                <w:bCs/>
                <w:color w:val="FFFFFF"/>
                <w:sz w:val="20"/>
                <w:szCs w:val="20"/>
              </w:rPr>
            </w:pPr>
          </w:p>
        </w:tc>
        <w:tc>
          <w:tcPr>
            <w:tcW w:w="938" w:type="pct"/>
            <w:tcBorders>
              <w:top w:val="nil"/>
              <w:left w:val="nil"/>
              <w:bottom w:val="nil"/>
              <w:right w:val="single" w:sz="8" w:space="0" w:color="FFFFFF"/>
            </w:tcBorders>
            <w:shd w:val="clear" w:color="000000" w:fill="0070C0"/>
            <w:noWrap/>
            <w:vAlign w:val="center"/>
            <w:hideMark/>
          </w:tcPr>
          <w:p w:rsidR="00491F80" w:rsidRPr="00491F80" w:rsidRDefault="00491F80" w:rsidP="00491F80">
            <w:pPr>
              <w:spacing w:after="0" w:line="240" w:lineRule="auto"/>
              <w:jc w:val="center"/>
              <w:rPr>
                <w:rFonts w:ascii="Calibri" w:eastAsia="Times New Roman" w:hAnsi="Calibri" w:cs="Times New Roman"/>
                <w:b/>
                <w:bCs/>
                <w:color w:val="FFFFFF"/>
                <w:sz w:val="20"/>
                <w:szCs w:val="20"/>
              </w:rPr>
            </w:pPr>
            <w:r w:rsidRPr="00491F80">
              <w:rPr>
                <w:rFonts w:ascii="Calibri" w:eastAsia="Times New Roman" w:hAnsi="Calibri" w:cs="Times New Roman"/>
                <w:b/>
                <w:bCs/>
                <w:color w:val="FFFFFF"/>
                <w:sz w:val="20"/>
                <w:szCs w:val="20"/>
              </w:rPr>
              <w:t>50%</w:t>
            </w:r>
          </w:p>
        </w:tc>
        <w:tc>
          <w:tcPr>
            <w:tcW w:w="938" w:type="pct"/>
            <w:tcBorders>
              <w:top w:val="nil"/>
              <w:left w:val="nil"/>
              <w:bottom w:val="nil"/>
              <w:right w:val="single" w:sz="8" w:space="0" w:color="FFFFFF"/>
            </w:tcBorders>
            <w:shd w:val="clear" w:color="000000" w:fill="0070C0"/>
            <w:noWrap/>
            <w:vAlign w:val="center"/>
            <w:hideMark/>
          </w:tcPr>
          <w:p w:rsidR="00491F80" w:rsidRPr="00491F80" w:rsidRDefault="00491F80" w:rsidP="00491F80">
            <w:pPr>
              <w:spacing w:after="0" w:line="240" w:lineRule="auto"/>
              <w:jc w:val="center"/>
              <w:rPr>
                <w:rFonts w:ascii="Calibri" w:eastAsia="Times New Roman" w:hAnsi="Calibri" w:cs="Times New Roman"/>
                <w:b/>
                <w:bCs/>
                <w:color w:val="FFFFFF"/>
                <w:sz w:val="20"/>
                <w:szCs w:val="20"/>
              </w:rPr>
            </w:pPr>
            <w:r w:rsidRPr="00491F80">
              <w:rPr>
                <w:rFonts w:ascii="Calibri" w:eastAsia="Times New Roman" w:hAnsi="Calibri" w:cs="Times New Roman"/>
                <w:b/>
                <w:bCs/>
                <w:color w:val="FFFFFF"/>
                <w:sz w:val="20"/>
                <w:szCs w:val="20"/>
              </w:rPr>
              <w:t>30%</w:t>
            </w:r>
          </w:p>
        </w:tc>
        <w:tc>
          <w:tcPr>
            <w:tcW w:w="938" w:type="pct"/>
            <w:tcBorders>
              <w:top w:val="nil"/>
              <w:left w:val="nil"/>
              <w:bottom w:val="nil"/>
              <w:right w:val="single" w:sz="8" w:space="0" w:color="FFFFFF"/>
            </w:tcBorders>
            <w:shd w:val="clear" w:color="000000" w:fill="0070C0"/>
            <w:noWrap/>
            <w:vAlign w:val="center"/>
            <w:hideMark/>
          </w:tcPr>
          <w:p w:rsidR="00491F80" w:rsidRPr="00491F80" w:rsidRDefault="00491F80" w:rsidP="00491F80">
            <w:pPr>
              <w:spacing w:after="0" w:line="240" w:lineRule="auto"/>
              <w:jc w:val="center"/>
              <w:rPr>
                <w:rFonts w:ascii="Calibri" w:eastAsia="Times New Roman" w:hAnsi="Calibri" w:cs="Times New Roman"/>
                <w:b/>
                <w:bCs/>
                <w:color w:val="FFFFFF"/>
                <w:sz w:val="20"/>
                <w:szCs w:val="20"/>
              </w:rPr>
            </w:pPr>
            <w:r w:rsidRPr="00491F80">
              <w:rPr>
                <w:rFonts w:ascii="Calibri" w:eastAsia="Times New Roman" w:hAnsi="Calibri" w:cs="Times New Roman"/>
                <w:b/>
                <w:bCs/>
                <w:color w:val="FFFFFF"/>
                <w:sz w:val="20"/>
                <w:szCs w:val="20"/>
              </w:rPr>
              <w:t>50%</w:t>
            </w:r>
          </w:p>
        </w:tc>
        <w:tc>
          <w:tcPr>
            <w:tcW w:w="938" w:type="pct"/>
            <w:tcBorders>
              <w:top w:val="nil"/>
              <w:left w:val="nil"/>
              <w:bottom w:val="nil"/>
              <w:right w:val="single" w:sz="8" w:space="0" w:color="auto"/>
            </w:tcBorders>
            <w:shd w:val="clear" w:color="000000" w:fill="0070C0"/>
            <w:noWrap/>
            <w:vAlign w:val="center"/>
            <w:hideMark/>
          </w:tcPr>
          <w:p w:rsidR="00491F80" w:rsidRPr="00491F80" w:rsidRDefault="00491F80" w:rsidP="00491F80">
            <w:pPr>
              <w:spacing w:after="0" w:line="240" w:lineRule="auto"/>
              <w:jc w:val="center"/>
              <w:rPr>
                <w:rFonts w:ascii="Calibri" w:eastAsia="Times New Roman" w:hAnsi="Calibri" w:cs="Times New Roman"/>
                <w:b/>
                <w:bCs/>
                <w:color w:val="FFFFFF"/>
                <w:sz w:val="20"/>
                <w:szCs w:val="20"/>
              </w:rPr>
            </w:pPr>
            <w:r w:rsidRPr="00491F80">
              <w:rPr>
                <w:rFonts w:ascii="Calibri" w:eastAsia="Times New Roman" w:hAnsi="Calibri" w:cs="Times New Roman"/>
                <w:b/>
                <w:bCs/>
                <w:color w:val="FFFFFF"/>
                <w:sz w:val="20"/>
                <w:szCs w:val="20"/>
              </w:rPr>
              <w:t>30%</w:t>
            </w:r>
          </w:p>
        </w:tc>
      </w:tr>
      <w:tr w:rsidR="00491F80" w:rsidRPr="00491F80" w:rsidTr="00891423">
        <w:trPr>
          <w:trHeight w:val="300"/>
        </w:trPr>
        <w:tc>
          <w:tcPr>
            <w:tcW w:w="1250" w:type="pct"/>
            <w:tcBorders>
              <w:top w:val="nil"/>
              <w:left w:val="single" w:sz="8" w:space="0" w:color="auto"/>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8/13/2015</w:t>
            </w:r>
          </w:p>
        </w:tc>
        <w:tc>
          <w:tcPr>
            <w:tcW w:w="938" w:type="pct"/>
            <w:tcBorders>
              <w:top w:val="single" w:sz="4" w:space="0" w:color="auto"/>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0.24</w:t>
            </w:r>
          </w:p>
        </w:tc>
        <w:tc>
          <w:tcPr>
            <w:tcW w:w="938" w:type="pct"/>
            <w:tcBorders>
              <w:top w:val="single" w:sz="4" w:space="0" w:color="auto"/>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0.38</w:t>
            </w:r>
          </w:p>
        </w:tc>
        <w:tc>
          <w:tcPr>
            <w:tcW w:w="938" w:type="pct"/>
            <w:tcBorders>
              <w:top w:val="single" w:sz="4" w:space="0" w:color="auto"/>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0.83</w:t>
            </w:r>
          </w:p>
        </w:tc>
        <w:tc>
          <w:tcPr>
            <w:tcW w:w="938" w:type="pct"/>
            <w:tcBorders>
              <w:top w:val="single" w:sz="4" w:space="0" w:color="auto"/>
              <w:left w:val="nil"/>
              <w:bottom w:val="single" w:sz="4" w:space="0" w:color="auto"/>
              <w:right w:val="single" w:sz="8"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0.44</w:t>
            </w:r>
          </w:p>
        </w:tc>
      </w:tr>
      <w:tr w:rsidR="00491F80" w:rsidRPr="00491F80" w:rsidTr="00891423">
        <w:trPr>
          <w:trHeight w:val="300"/>
        </w:trPr>
        <w:tc>
          <w:tcPr>
            <w:tcW w:w="1250" w:type="pct"/>
            <w:tcBorders>
              <w:top w:val="nil"/>
              <w:left w:val="single" w:sz="8" w:space="0" w:color="auto"/>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8/14/2015</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0.18</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0.20</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0.62</w:t>
            </w:r>
          </w:p>
        </w:tc>
        <w:tc>
          <w:tcPr>
            <w:tcW w:w="938" w:type="pct"/>
            <w:tcBorders>
              <w:top w:val="nil"/>
              <w:left w:val="nil"/>
              <w:bottom w:val="single" w:sz="4" w:space="0" w:color="auto"/>
              <w:right w:val="single" w:sz="8"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0.23</w:t>
            </w:r>
          </w:p>
        </w:tc>
      </w:tr>
      <w:tr w:rsidR="00491F80" w:rsidRPr="00491F80" w:rsidTr="00891423">
        <w:trPr>
          <w:trHeight w:val="300"/>
        </w:trPr>
        <w:tc>
          <w:tcPr>
            <w:tcW w:w="1250" w:type="pct"/>
            <w:tcBorders>
              <w:top w:val="nil"/>
              <w:left w:val="single" w:sz="8" w:space="0" w:color="auto"/>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8/16/2015</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0.33</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0.17</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1.11</w:t>
            </w:r>
          </w:p>
        </w:tc>
        <w:tc>
          <w:tcPr>
            <w:tcW w:w="938" w:type="pct"/>
            <w:tcBorders>
              <w:top w:val="nil"/>
              <w:left w:val="nil"/>
              <w:bottom w:val="single" w:sz="4" w:space="0" w:color="auto"/>
              <w:right w:val="single" w:sz="8"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0.19</w:t>
            </w:r>
          </w:p>
        </w:tc>
      </w:tr>
      <w:tr w:rsidR="00491F80" w:rsidRPr="00491F80" w:rsidTr="00891423">
        <w:trPr>
          <w:trHeight w:val="300"/>
        </w:trPr>
        <w:tc>
          <w:tcPr>
            <w:tcW w:w="1250" w:type="pct"/>
            <w:tcBorders>
              <w:top w:val="nil"/>
              <w:left w:val="single" w:sz="8" w:space="0" w:color="auto"/>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8/26/2015</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0.14</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0.42</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0.48</w:t>
            </w:r>
          </w:p>
        </w:tc>
        <w:tc>
          <w:tcPr>
            <w:tcW w:w="938" w:type="pct"/>
            <w:tcBorders>
              <w:top w:val="nil"/>
              <w:left w:val="nil"/>
              <w:bottom w:val="single" w:sz="4" w:space="0" w:color="auto"/>
              <w:right w:val="single" w:sz="8"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0.48</w:t>
            </w:r>
          </w:p>
        </w:tc>
      </w:tr>
      <w:tr w:rsidR="00491F80" w:rsidRPr="00491F80" w:rsidTr="00891423">
        <w:trPr>
          <w:trHeight w:val="300"/>
        </w:trPr>
        <w:tc>
          <w:tcPr>
            <w:tcW w:w="1250" w:type="pct"/>
            <w:tcBorders>
              <w:top w:val="nil"/>
              <w:left w:val="single" w:sz="8" w:space="0" w:color="auto"/>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8/27/2015</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0.33</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0.18</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1.14</w:t>
            </w:r>
          </w:p>
        </w:tc>
        <w:tc>
          <w:tcPr>
            <w:tcW w:w="938" w:type="pct"/>
            <w:tcBorders>
              <w:top w:val="nil"/>
              <w:left w:val="nil"/>
              <w:bottom w:val="single" w:sz="4" w:space="0" w:color="auto"/>
              <w:right w:val="single" w:sz="8"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0.20</w:t>
            </w:r>
          </w:p>
        </w:tc>
      </w:tr>
      <w:tr w:rsidR="00491F80" w:rsidRPr="00491F80" w:rsidTr="00891423">
        <w:trPr>
          <w:trHeight w:val="300"/>
        </w:trPr>
        <w:tc>
          <w:tcPr>
            <w:tcW w:w="1250" w:type="pct"/>
            <w:tcBorders>
              <w:top w:val="nil"/>
              <w:left w:val="single" w:sz="8" w:space="0" w:color="auto"/>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8/28/2015</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0.18</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0.46</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0.61</w:t>
            </w:r>
          </w:p>
        </w:tc>
        <w:tc>
          <w:tcPr>
            <w:tcW w:w="938" w:type="pct"/>
            <w:tcBorders>
              <w:top w:val="nil"/>
              <w:left w:val="nil"/>
              <w:bottom w:val="single" w:sz="4" w:space="0" w:color="auto"/>
              <w:right w:val="single" w:sz="8"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0.52</w:t>
            </w:r>
          </w:p>
        </w:tc>
      </w:tr>
      <w:tr w:rsidR="00491F80" w:rsidRPr="00491F80" w:rsidTr="00891423">
        <w:trPr>
          <w:trHeight w:val="300"/>
        </w:trPr>
        <w:tc>
          <w:tcPr>
            <w:tcW w:w="1250" w:type="pct"/>
            <w:tcBorders>
              <w:top w:val="nil"/>
              <w:left w:val="single" w:sz="8" w:space="0" w:color="auto"/>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9/9/2015</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0.27</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0.22</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0.91</w:t>
            </w:r>
          </w:p>
        </w:tc>
        <w:tc>
          <w:tcPr>
            <w:tcW w:w="938" w:type="pct"/>
            <w:tcBorders>
              <w:top w:val="nil"/>
              <w:left w:val="nil"/>
              <w:bottom w:val="single" w:sz="4" w:space="0" w:color="auto"/>
              <w:right w:val="single" w:sz="8"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0.25</w:t>
            </w:r>
          </w:p>
        </w:tc>
      </w:tr>
      <w:tr w:rsidR="00491F80" w:rsidRPr="00491F80" w:rsidTr="00891423">
        <w:trPr>
          <w:trHeight w:val="300"/>
        </w:trPr>
        <w:tc>
          <w:tcPr>
            <w:tcW w:w="1250" w:type="pct"/>
            <w:tcBorders>
              <w:top w:val="nil"/>
              <w:left w:val="single" w:sz="8" w:space="0" w:color="auto"/>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9/10/2015</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0.44</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0.13</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1.49</w:t>
            </w:r>
          </w:p>
        </w:tc>
        <w:tc>
          <w:tcPr>
            <w:tcW w:w="938" w:type="pct"/>
            <w:tcBorders>
              <w:top w:val="nil"/>
              <w:left w:val="nil"/>
              <w:bottom w:val="single" w:sz="4" w:space="0" w:color="auto"/>
              <w:right w:val="single" w:sz="8"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0.15</w:t>
            </w:r>
          </w:p>
        </w:tc>
      </w:tr>
      <w:tr w:rsidR="00491F80" w:rsidRPr="00491F80" w:rsidTr="00891423">
        <w:trPr>
          <w:trHeight w:val="300"/>
        </w:trPr>
        <w:tc>
          <w:tcPr>
            <w:tcW w:w="1250" w:type="pct"/>
            <w:tcBorders>
              <w:top w:val="nil"/>
              <w:left w:val="single" w:sz="8" w:space="0" w:color="auto"/>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9/11/2015</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0.32</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0.42</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1.08</w:t>
            </w:r>
          </w:p>
        </w:tc>
        <w:tc>
          <w:tcPr>
            <w:tcW w:w="938" w:type="pct"/>
            <w:tcBorders>
              <w:top w:val="nil"/>
              <w:left w:val="nil"/>
              <w:bottom w:val="single" w:sz="4" w:space="0" w:color="auto"/>
              <w:right w:val="single" w:sz="8"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0.48</w:t>
            </w:r>
          </w:p>
        </w:tc>
      </w:tr>
      <w:tr w:rsidR="00491F80" w:rsidRPr="00491F80" w:rsidTr="00891423">
        <w:trPr>
          <w:trHeight w:val="300"/>
        </w:trPr>
        <w:tc>
          <w:tcPr>
            <w:tcW w:w="1250" w:type="pct"/>
            <w:tcBorders>
              <w:top w:val="nil"/>
              <w:left w:val="single" w:sz="8" w:space="0" w:color="auto"/>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9/20/2015</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0.14</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0.12</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0.48</w:t>
            </w:r>
          </w:p>
        </w:tc>
        <w:tc>
          <w:tcPr>
            <w:tcW w:w="938" w:type="pct"/>
            <w:tcBorders>
              <w:top w:val="nil"/>
              <w:left w:val="nil"/>
              <w:bottom w:val="single" w:sz="4" w:space="0" w:color="auto"/>
              <w:right w:val="single" w:sz="8"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0.13</w:t>
            </w:r>
          </w:p>
        </w:tc>
      </w:tr>
      <w:tr w:rsidR="00491F80" w:rsidRPr="00491F80" w:rsidTr="00891423">
        <w:trPr>
          <w:trHeight w:val="300"/>
        </w:trPr>
        <w:tc>
          <w:tcPr>
            <w:tcW w:w="1250" w:type="pct"/>
            <w:tcBorders>
              <w:top w:val="nil"/>
              <w:left w:val="single" w:sz="8" w:space="0" w:color="auto"/>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9/24/2015</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0.50</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0.66</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1.70</w:t>
            </w:r>
          </w:p>
        </w:tc>
        <w:tc>
          <w:tcPr>
            <w:tcW w:w="938" w:type="pct"/>
            <w:tcBorders>
              <w:top w:val="nil"/>
              <w:left w:val="nil"/>
              <w:bottom w:val="single" w:sz="4" w:space="0" w:color="auto"/>
              <w:right w:val="single" w:sz="8"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0.76</w:t>
            </w:r>
          </w:p>
        </w:tc>
      </w:tr>
      <w:tr w:rsidR="00491F80" w:rsidRPr="00491F80" w:rsidTr="00891423">
        <w:trPr>
          <w:trHeight w:val="300"/>
        </w:trPr>
        <w:tc>
          <w:tcPr>
            <w:tcW w:w="1250" w:type="pct"/>
            <w:tcBorders>
              <w:top w:val="nil"/>
              <w:left w:val="single" w:sz="8" w:space="0" w:color="auto"/>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9/25/2015</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0.43</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0.59</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1.46</w:t>
            </w:r>
          </w:p>
        </w:tc>
        <w:tc>
          <w:tcPr>
            <w:tcW w:w="938" w:type="pct"/>
            <w:tcBorders>
              <w:top w:val="nil"/>
              <w:left w:val="nil"/>
              <w:bottom w:val="single" w:sz="4" w:space="0" w:color="auto"/>
              <w:right w:val="single" w:sz="8"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0.67</w:t>
            </w:r>
          </w:p>
        </w:tc>
      </w:tr>
      <w:tr w:rsidR="00491F80" w:rsidRPr="00491F80" w:rsidTr="00891423">
        <w:trPr>
          <w:trHeight w:val="300"/>
        </w:trPr>
        <w:tc>
          <w:tcPr>
            <w:tcW w:w="1250" w:type="pct"/>
            <w:tcBorders>
              <w:top w:val="nil"/>
              <w:left w:val="single" w:sz="8" w:space="0" w:color="auto"/>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10/9/2015</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0.31</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0.46</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1.04</w:t>
            </w:r>
          </w:p>
        </w:tc>
        <w:tc>
          <w:tcPr>
            <w:tcW w:w="938" w:type="pct"/>
            <w:tcBorders>
              <w:top w:val="nil"/>
              <w:left w:val="nil"/>
              <w:bottom w:val="single" w:sz="4" w:space="0" w:color="auto"/>
              <w:right w:val="single" w:sz="8"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0.52</w:t>
            </w:r>
          </w:p>
        </w:tc>
      </w:tr>
      <w:tr w:rsidR="00491F80" w:rsidRPr="00491F80" w:rsidTr="00891423">
        <w:trPr>
          <w:trHeight w:val="300"/>
        </w:trPr>
        <w:tc>
          <w:tcPr>
            <w:tcW w:w="1250" w:type="pct"/>
            <w:tcBorders>
              <w:top w:val="nil"/>
              <w:left w:val="single" w:sz="8" w:space="0" w:color="auto"/>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10/10/2015</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0.38</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0.25</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1.29</w:t>
            </w:r>
          </w:p>
        </w:tc>
        <w:tc>
          <w:tcPr>
            <w:tcW w:w="938" w:type="pct"/>
            <w:tcBorders>
              <w:top w:val="nil"/>
              <w:left w:val="nil"/>
              <w:bottom w:val="single" w:sz="4" w:space="0" w:color="auto"/>
              <w:right w:val="single" w:sz="8"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0.29</w:t>
            </w:r>
          </w:p>
        </w:tc>
      </w:tr>
      <w:tr w:rsidR="00491F80" w:rsidRPr="00491F80" w:rsidTr="00891423">
        <w:trPr>
          <w:trHeight w:val="300"/>
        </w:trPr>
        <w:tc>
          <w:tcPr>
            <w:tcW w:w="1250" w:type="pct"/>
            <w:tcBorders>
              <w:top w:val="nil"/>
              <w:left w:val="single" w:sz="8" w:space="0" w:color="auto"/>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10/13/2015</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0.02</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0.28</w:t>
            </w:r>
          </w:p>
        </w:tc>
        <w:tc>
          <w:tcPr>
            <w:tcW w:w="938" w:type="pct"/>
            <w:tcBorders>
              <w:top w:val="nil"/>
              <w:left w:val="nil"/>
              <w:bottom w:val="single" w:sz="4"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0.07</w:t>
            </w:r>
          </w:p>
        </w:tc>
        <w:tc>
          <w:tcPr>
            <w:tcW w:w="938" w:type="pct"/>
            <w:tcBorders>
              <w:top w:val="nil"/>
              <w:left w:val="nil"/>
              <w:bottom w:val="single" w:sz="4" w:space="0" w:color="auto"/>
              <w:right w:val="single" w:sz="8"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0.32</w:t>
            </w:r>
          </w:p>
        </w:tc>
      </w:tr>
      <w:tr w:rsidR="00491F80" w:rsidRPr="00491F80" w:rsidTr="00891423">
        <w:trPr>
          <w:trHeight w:val="315"/>
        </w:trPr>
        <w:tc>
          <w:tcPr>
            <w:tcW w:w="1250" w:type="pct"/>
            <w:tcBorders>
              <w:top w:val="nil"/>
              <w:left w:val="single" w:sz="8" w:space="0" w:color="auto"/>
              <w:bottom w:val="single" w:sz="8"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Average*</w:t>
            </w:r>
          </w:p>
        </w:tc>
        <w:tc>
          <w:tcPr>
            <w:tcW w:w="938" w:type="pct"/>
            <w:tcBorders>
              <w:top w:val="nil"/>
              <w:left w:val="nil"/>
              <w:bottom w:val="single" w:sz="8"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0.30</w:t>
            </w:r>
          </w:p>
        </w:tc>
        <w:tc>
          <w:tcPr>
            <w:tcW w:w="938" w:type="pct"/>
            <w:tcBorders>
              <w:top w:val="nil"/>
              <w:left w:val="nil"/>
              <w:bottom w:val="single" w:sz="8"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0.32</w:t>
            </w:r>
          </w:p>
        </w:tc>
        <w:tc>
          <w:tcPr>
            <w:tcW w:w="938" w:type="pct"/>
            <w:tcBorders>
              <w:top w:val="nil"/>
              <w:left w:val="nil"/>
              <w:bottom w:val="single" w:sz="8" w:space="0" w:color="auto"/>
              <w:right w:val="single" w:sz="4"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1.01</w:t>
            </w:r>
          </w:p>
        </w:tc>
        <w:tc>
          <w:tcPr>
            <w:tcW w:w="938" w:type="pct"/>
            <w:tcBorders>
              <w:top w:val="nil"/>
              <w:left w:val="nil"/>
              <w:bottom w:val="single" w:sz="8" w:space="0" w:color="auto"/>
              <w:right w:val="single" w:sz="8" w:space="0" w:color="auto"/>
            </w:tcBorders>
            <w:shd w:val="clear" w:color="auto" w:fill="auto"/>
            <w:noWrap/>
            <w:vAlign w:val="bottom"/>
            <w:hideMark/>
          </w:tcPr>
          <w:p w:rsidR="00491F80" w:rsidRPr="00491F80" w:rsidRDefault="00491F80" w:rsidP="00491F80">
            <w:pPr>
              <w:spacing w:after="0" w:line="240" w:lineRule="auto"/>
              <w:jc w:val="center"/>
              <w:rPr>
                <w:rFonts w:ascii="Calibri" w:eastAsia="Times New Roman" w:hAnsi="Calibri" w:cs="Times New Roman"/>
                <w:color w:val="000000"/>
                <w:sz w:val="20"/>
                <w:szCs w:val="20"/>
              </w:rPr>
            </w:pPr>
            <w:r w:rsidRPr="00491F80">
              <w:rPr>
                <w:rFonts w:ascii="Calibri" w:eastAsia="Times New Roman" w:hAnsi="Calibri" w:cs="Times New Roman"/>
                <w:color w:val="000000"/>
                <w:sz w:val="20"/>
                <w:szCs w:val="20"/>
              </w:rPr>
              <w:t>0.37</w:t>
            </w:r>
          </w:p>
        </w:tc>
      </w:tr>
    </w:tbl>
    <w:p w:rsidR="00B21038" w:rsidRDefault="00B21038" w:rsidP="00891423">
      <w:pPr>
        <w:pStyle w:val="Heading2"/>
        <w:numPr>
          <w:ilvl w:val="0"/>
          <w:numId w:val="0"/>
        </w:numPr>
        <w:spacing w:before="240"/>
        <w:ind w:left="547"/>
      </w:pPr>
      <w:bookmarkStart w:id="55" w:name="_Toc446323540"/>
      <w:bookmarkEnd w:id="53"/>
      <w:bookmarkEnd w:id="54"/>
    </w:p>
    <w:p w:rsidR="00B21038" w:rsidRDefault="00B21038" w:rsidP="00B21038">
      <w:pPr>
        <w:pStyle w:val="TableFigureCaption"/>
        <w:contextualSpacing/>
      </w:pPr>
      <w:r w:rsidRPr="009F4049">
        <w:t>Table 4-</w:t>
      </w:r>
      <w:r>
        <w:t>9</w:t>
      </w:r>
      <w:r w:rsidRPr="009F4049">
        <w:t xml:space="preserve">: Summer Saver </w:t>
      </w:r>
      <w:r>
        <w:t>Nonre</w:t>
      </w:r>
      <w:r w:rsidRPr="009F4049">
        <w:t xml:space="preserve">sidential Average (kW per Premise) Load Impacts by </w:t>
      </w:r>
      <w:r>
        <w:t xml:space="preserve">Usage Quintile and </w:t>
      </w:r>
      <w:r w:rsidRPr="009F4049">
        <w:t>Cycling Option</w:t>
      </w:r>
    </w:p>
    <w:tbl>
      <w:tblPr>
        <w:tblW w:w="5250" w:type="dxa"/>
        <w:jc w:val="center"/>
        <w:tblInd w:w="93" w:type="dxa"/>
        <w:tblLook w:val="04A0" w:firstRow="1" w:lastRow="0" w:firstColumn="1" w:lastColumn="0" w:noHBand="0" w:noVBand="1"/>
      </w:tblPr>
      <w:tblGrid>
        <w:gridCol w:w="960"/>
        <w:gridCol w:w="1174"/>
        <w:gridCol w:w="971"/>
        <w:gridCol w:w="1174"/>
        <w:gridCol w:w="971"/>
      </w:tblGrid>
      <w:tr w:rsidR="00B21038" w:rsidRPr="00B21038" w:rsidTr="00891423">
        <w:trPr>
          <w:trHeight w:val="300"/>
          <w:jc w:val="center"/>
        </w:trPr>
        <w:tc>
          <w:tcPr>
            <w:tcW w:w="960" w:type="dxa"/>
            <w:vMerge w:val="restart"/>
            <w:tcBorders>
              <w:top w:val="single" w:sz="4" w:space="0" w:color="auto"/>
              <w:left w:val="single" w:sz="4" w:space="0" w:color="auto"/>
              <w:bottom w:val="single" w:sz="4" w:space="0" w:color="000000"/>
              <w:right w:val="single" w:sz="4" w:space="0" w:color="FFFFFF"/>
            </w:tcBorders>
            <w:shd w:val="clear" w:color="auto" w:fill="0070C0"/>
            <w:noWrap/>
            <w:vAlign w:val="center"/>
            <w:hideMark/>
          </w:tcPr>
          <w:p w:rsidR="00B21038" w:rsidRPr="00891423" w:rsidRDefault="00B21038" w:rsidP="00B21038">
            <w:pPr>
              <w:spacing w:after="0" w:line="240" w:lineRule="auto"/>
              <w:jc w:val="center"/>
              <w:rPr>
                <w:rFonts w:ascii="Calibri" w:eastAsia="Times New Roman" w:hAnsi="Calibri" w:cs="Times New Roman"/>
                <w:b/>
                <w:bCs/>
                <w:color w:val="FFFFFF"/>
                <w:sz w:val="20"/>
                <w:szCs w:val="20"/>
              </w:rPr>
            </w:pPr>
            <w:r w:rsidRPr="00891423">
              <w:rPr>
                <w:rFonts w:ascii="Calibri" w:eastAsia="Times New Roman" w:hAnsi="Calibri" w:cs="Times New Roman"/>
                <w:b/>
                <w:bCs/>
                <w:color w:val="FFFFFF"/>
                <w:sz w:val="20"/>
                <w:szCs w:val="20"/>
              </w:rPr>
              <w:t>Quintile</w:t>
            </w:r>
          </w:p>
        </w:tc>
        <w:tc>
          <w:tcPr>
            <w:tcW w:w="2145" w:type="dxa"/>
            <w:gridSpan w:val="2"/>
            <w:tcBorders>
              <w:top w:val="single" w:sz="4" w:space="0" w:color="auto"/>
              <w:left w:val="nil"/>
              <w:bottom w:val="single" w:sz="4" w:space="0" w:color="FFFFFF"/>
              <w:right w:val="single" w:sz="4" w:space="0" w:color="FFFFFF"/>
            </w:tcBorders>
            <w:shd w:val="clear" w:color="auto" w:fill="0070C0"/>
            <w:noWrap/>
            <w:vAlign w:val="bottom"/>
            <w:hideMark/>
          </w:tcPr>
          <w:p w:rsidR="00B21038" w:rsidRPr="00891423" w:rsidRDefault="00B21038" w:rsidP="00B21038">
            <w:pPr>
              <w:spacing w:after="0" w:line="240" w:lineRule="auto"/>
              <w:jc w:val="center"/>
              <w:rPr>
                <w:rFonts w:ascii="Calibri" w:eastAsia="Times New Roman" w:hAnsi="Calibri" w:cs="Times New Roman"/>
                <w:b/>
                <w:bCs/>
                <w:color w:val="FFFFFF"/>
                <w:sz w:val="20"/>
                <w:szCs w:val="20"/>
              </w:rPr>
            </w:pPr>
            <w:r w:rsidRPr="00891423">
              <w:rPr>
                <w:rFonts w:ascii="Calibri" w:eastAsia="Times New Roman" w:hAnsi="Calibri" w:cs="Times New Roman"/>
                <w:b/>
                <w:bCs/>
                <w:color w:val="FFFFFF"/>
                <w:sz w:val="20"/>
                <w:szCs w:val="20"/>
              </w:rPr>
              <w:t>30% Cycling</w:t>
            </w:r>
          </w:p>
        </w:tc>
        <w:tc>
          <w:tcPr>
            <w:tcW w:w="2145" w:type="dxa"/>
            <w:gridSpan w:val="2"/>
            <w:tcBorders>
              <w:top w:val="single" w:sz="4" w:space="0" w:color="auto"/>
              <w:left w:val="nil"/>
              <w:bottom w:val="single" w:sz="4" w:space="0" w:color="FFFFFF"/>
              <w:right w:val="single" w:sz="4" w:space="0" w:color="000000"/>
            </w:tcBorders>
            <w:shd w:val="clear" w:color="auto" w:fill="0070C0"/>
            <w:noWrap/>
            <w:vAlign w:val="bottom"/>
            <w:hideMark/>
          </w:tcPr>
          <w:p w:rsidR="00B21038" w:rsidRPr="00891423" w:rsidRDefault="00B21038" w:rsidP="00B21038">
            <w:pPr>
              <w:spacing w:after="0" w:line="240" w:lineRule="auto"/>
              <w:jc w:val="center"/>
              <w:rPr>
                <w:rFonts w:ascii="Calibri" w:eastAsia="Times New Roman" w:hAnsi="Calibri" w:cs="Times New Roman"/>
                <w:b/>
                <w:bCs/>
                <w:color w:val="FFFFFF"/>
                <w:sz w:val="20"/>
                <w:szCs w:val="20"/>
              </w:rPr>
            </w:pPr>
            <w:r w:rsidRPr="00891423">
              <w:rPr>
                <w:rFonts w:ascii="Calibri" w:eastAsia="Times New Roman" w:hAnsi="Calibri" w:cs="Times New Roman"/>
                <w:b/>
                <w:bCs/>
                <w:color w:val="FFFFFF"/>
                <w:sz w:val="20"/>
                <w:szCs w:val="20"/>
              </w:rPr>
              <w:t>50% Cycling</w:t>
            </w:r>
          </w:p>
        </w:tc>
      </w:tr>
      <w:tr w:rsidR="00B21038" w:rsidRPr="00B21038" w:rsidTr="00891423">
        <w:trPr>
          <w:trHeight w:val="300"/>
          <w:jc w:val="center"/>
        </w:trPr>
        <w:tc>
          <w:tcPr>
            <w:tcW w:w="960" w:type="dxa"/>
            <w:vMerge/>
            <w:tcBorders>
              <w:top w:val="single" w:sz="4" w:space="0" w:color="auto"/>
              <w:left w:val="single" w:sz="4" w:space="0" w:color="auto"/>
              <w:bottom w:val="single" w:sz="4" w:space="0" w:color="000000"/>
              <w:right w:val="single" w:sz="4" w:space="0" w:color="FFFFFF"/>
            </w:tcBorders>
            <w:shd w:val="clear" w:color="auto" w:fill="0070C0"/>
            <w:vAlign w:val="center"/>
            <w:hideMark/>
          </w:tcPr>
          <w:p w:rsidR="00B21038" w:rsidRPr="00891423" w:rsidRDefault="00B21038" w:rsidP="00B21038">
            <w:pPr>
              <w:spacing w:after="0" w:line="240" w:lineRule="auto"/>
              <w:rPr>
                <w:rFonts w:ascii="Calibri" w:eastAsia="Times New Roman" w:hAnsi="Calibri" w:cs="Times New Roman"/>
                <w:b/>
                <w:bCs/>
                <w:color w:val="FFFFFF"/>
                <w:sz w:val="20"/>
                <w:szCs w:val="20"/>
              </w:rPr>
            </w:pPr>
          </w:p>
        </w:tc>
        <w:tc>
          <w:tcPr>
            <w:tcW w:w="1174" w:type="dxa"/>
            <w:tcBorders>
              <w:top w:val="nil"/>
              <w:left w:val="nil"/>
              <w:bottom w:val="single" w:sz="4" w:space="0" w:color="auto"/>
              <w:right w:val="single" w:sz="4" w:space="0" w:color="FFFFFF"/>
            </w:tcBorders>
            <w:shd w:val="clear" w:color="auto" w:fill="0070C0"/>
            <w:noWrap/>
            <w:vAlign w:val="bottom"/>
            <w:hideMark/>
          </w:tcPr>
          <w:p w:rsidR="00B21038" w:rsidRPr="00891423" w:rsidRDefault="00B21038">
            <w:pPr>
              <w:spacing w:after="0" w:line="240" w:lineRule="auto"/>
              <w:jc w:val="center"/>
              <w:rPr>
                <w:rFonts w:ascii="Calibri" w:eastAsia="Times New Roman" w:hAnsi="Calibri" w:cs="Times New Roman"/>
                <w:b/>
                <w:bCs/>
                <w:color w:val="FFFFFF"/>
                <w:sz w:val="20"/>
                <w:szCs w:val="20"/>
              </w:rPr>
            </w:pPr>
            <w:r w:rsidRPr="00891423">
              <w:rPr>
                <w:rFonts w:ascii="Calibri" w:eastAsia="Times New Roman" w:hAnsi="Calibri" w:cs="Times New Roman"/>
                <w:b/>
                <w:bCs/>
                <w:color w:val="FFFFFF"/>
                <w:sz w:val="20"/>
                <w:szCs w:val="20"/>
              </w:rPr>
              <w:t>Average* per Premise Load Impact (kW)</w:t>
            </w:r>
          </w:p>
        </w:tc>
        <w:tc>
          <w:tcPr>
            <w:tcW w:w="971" w:type="dxa"/>
            <w:tcBorders>
              <w:top w:val="nil"/>
              <w:left w:val="nil"/>
              <w:bottom w:val="single" w:sz="4" w:space="0" w:color="auto"/>
              <w:right w:val="single" w:sz="4" w:space="0" w:color="FFFFFF"/>
            </w:tcBorders>
            <w:shd w:val="clear" w:color="auto" w:fill="0070C0"/>
            <w:noWrap/>
            <w:vAlign w:val="bottom"/>
            <w:hideMark/>
          </w:tcPr>
          <w:p w:rsidR="00B21038" w:rsidRPr="00891423" w:rsidRDefault="00B21038" w:rsidP="00B21038">
            <w:pPr>
              <w:spacing w:after="0" w:line="240" w:lineRule="auto"/>
              <w:jc w:val="center"/>
              <w:rPr>
                <w:rFonts w:ascii="Calibri" w:eastAsia="Times New Roman" w:hAnsi="Calibri" w:cs="Times New Roman"/>
                <w:b/>
                <w:bCs/>
                <w:color w:val="FFFFFF"/>
                <w:sz w:val="20"/>
                <w:szCs w:val="20"/>
              </w:rPr>
            </w:pPr>
            <w:r w:rsidRPr="00891423">
              <w:rPr>
                <w:rFonts w:ascii="Calibri" w:eastAsia="Times New Roman" w:hAnsi="Calibri" w:cs="Times New Roman"/>
                <w:b/>
                <w:bCs/>
                <w:color w:val="FFFFFF"/>
                <w:sz w:val="20"/>
                <w:szCs w:val="20"/>
              </w:rPr>
              <w:t>Load Impact Standard Error (kW)</w:t>
            </w:r>
          </w:p>
        </w:tc>
        <w:tc>
          <w:tcPr>
            <w:tcW w:w="1174" w:type="dxa"/>
            <w:tcBorders>
              <w:top w:val="nil"/>
              <w:left w:val="nil"/>
              <w:bottom w:val="single" w:sz="4" w:space="0" w:color="auto"/>
              <w:right w:val="single" w:sz="4" w:space="0" w:color="FFFFFF"/>
            </w:tcBorders>
            <w:shd w:val="clear" w:color="auto" w:fill="0070C0"/>
            <w:noWrap/>
            <w:vAlign w:val="bottom"/>
            <w:hideMark/>
          </w:tcPr>
          <w:p w:rsidR="00B21038" w:rsidRPr="00891423" w:rsidRDefault="00B97DA0" w:rsidP="00B21038">
            <w:pPr>
              <w:spacing w:after="0" w:line="240" w:lineRule="auto"/>
              <w:jc w:val="center"/>
              <w:rPr>
                <w:rFonts w:ascii="Calibri" w:eastAsia="Times New Roman" w:hAnsi="Calibri" w:cs="Times New Roman"/>
                <w:b/>
                <w:bCs/>
                <w:color w:val="FFFFFF"/>
                <w:sz w:val="20"/>
                <w:szCs w:val="20"/>
              </w:rPr>
            </w:pPr>
            <w:r w:rsidRPr="00891423">
              <w:rPr>
                <w:rFonts w:ascii="Calibri" w:eastAsia="Times New Roman" w:hAnsi="Calibri" w:cs="Times New Roman"/>
                <w:b/>
                <w:bCs/>
                <w:color w:val="FFFFFF"/>
                <w:sz w:val="20"/>
                <w:szCs w:val="20"/>
              </w:rPr>
              <w:t>Average* per Premise Load Impact (kW)</w:t>
            </w:r>
          </w:p>
        </w:tc>
        <w:tc>
          <w:tcPr>
            <w:tcW w:w="971" w:type="dxa"/>
            <w:tcBorders>
              <w:top w:val="nil"/>
              <w:left w:val="nil"/>
              <w:bottom w:val="single" w:sz="4" w:space="0" w:color="auto"/>
              <w:right w:val="single" w:sz="4" w:space="0" w:color="auto"/>
            </w:tcBorders>
            <w:shd w:val="clear" w:color="auto" w:fill="0070C0"/>
            <w:noWrap/>
            <w:vAlign w:val="bottom"/>
            <w:hideMark/>
          </w:tcPr>
          <w:p w:rsidR="00B21038" w:rsidRPr="00891423" w:rsidRDefault="00B97DA0" w:rsidP="00B21038">
            <w:pPr>
              <w:spacing w:after="0" w:line="240" w:lineRule="auto"/>
              <w:jc w:val="center"/>
              <w:rPr>
                <w:rFonts w:ascii="Calibri" w:eastAsia="Times New Roman" w:hAnsi="Calibri" w:cs="Times New Roman"/>
                <w:b/>
                <w:bCs/>
                <w:color w:val="FFFFFF"/>
                <w:sz w:val="20"/>
                <w:szCs w:val="20"/>
              </w:rPr>
            </w:pPr>
            <w:r w:rsidRPr="00891423">
              <w:rPr>
                <w:rFonts w:ascii="Calibri" w:eastAsia="Times New Roman" w:hAnsi="Calibri" w:cs="Times New Roman"/>
                <w:b/>
                <w:bCs/>
                <w:color w:val="FFFFFF"/>
                <w:sz w:val="20"/>
                <w:szCs w:val="20"/>
              </w:rPr>
              <w:t>Load Impact Standard Error (kW)</w:t>
            </w:r>
          </w:p>
        </w:tc>
      </w:tr>
      <w:tr w:rsidR="00B21038" w:rsidRPr="00B21038" w:rsidTr="00891423">
        <w:trPr>
          <w:trHeight w:val="300"/>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1038" w:rsidRPr="00B21038" w:rsidRDefault="00B21038" w:rsidP="00B21038">
            <w:pPr>
              <w:spacing w:after="0" w:line="240" w:lineRule="auto"/>
              <w:jc w:val="center"/>
              <w:rPr>
                <w:rFonts w:ascii="Calibri" w:eastAsia="Times New Roman" w:hAnsi="Calibri" w:cs="Times New Roman"/>
                <w:color w:val="000000"/>
              </w:rPr>
            </w:pPr>
            <w:r w:rsidRPr="00B21038">
              <w:rPr>
                <w:rFonts w:ascii="Calibri" w:eastAsia="Times New Roman" w:hAnsi="Calibri" w:cs="Times New Roman"/>
                <w:color w:val="000000"/>
              </w:rPr>
              <w:t>1</w:t>
            </w:r>
          </w:p>
        </w:tc>
        <w:tc>
          <w:tcPr>
            <w:tcW w:w="1174" w:type="dxa"/>
            <w:tcBorders>
              <w:top w:val="single" w:sz="4" w:space="0" w:color="auto"/>
              <w:left w:val="nil"/>
              <w:bottom w:val="single" w:sz="4" w:space="0" w:color="auto"/>
              <w:right w:val="single" w:sz="4" w:space="0" w:color="auto"/>
            </w:tcBorders>
            <w:shd w:val="clear" w:color="auto" w:fill="auto"/>
            <w:noWrap/>
            <w:vAlign w:val="bottom"/>
            <w:hideMark/>
          </w:tcPr>
          <w:p w:rsidR="00B21038" w:rsidRPr="00B21038" w:rsidRDefault="00B21038" w:rsidP="00B21038">
            <w:pPr>
              <w:spacing w:after="0" w:line="240" w:lineRule="auto"/>
              <w:jc w:val="center"/>
              <w:rPr>
                <w:rFonts w:ascii="Calibri" w:eastAsia="Times New Roman" w:hAnsi="Calibri" w:cs="Times New Roman"/>
                <w:color w:val="000000"/>
              </w:rPr>
            </w:pPr>
            <w:r w:rsidRPr="00B21038">
              <w:rPr>
                <w:rFonts w:ascii="Calibri" w:eastAsia="Times New Roman" w:hAnsi="Calibri" w:cs="Times New Roman"/>
                <w:color w:val="000000"/>
              </w:rPr>
              <w:t>-0.12</w:t>
            </w:r>
          </w:p>
        </w:tc>
        <w:tc>
          <w:tcPr>
            <w:tcW w:w="971" w:type="dxa"/>
            <w:tcBorders>
              <w:top w:val="single" w:sz="4" w:space="0" w:color="auto"/>
              <w:left w:val="nil"/>
              <w:bottom w:val="single" w:sz="4" w:space="0" w:color="auto"/>
              <w:right w:val="single" w:sz="4" w:space="0" w:color="auto"/>
            </w:tcBorders>
            <w:shd w:val="clear" w:color="auto" w:fill="auto"/>
            <w:noWrap/>
            <w:vAlign w:val="bottom"/>
            <w:hideMark/>
          </w:tcPr>
          <w:p w:rsidR="00B21038" w:rsidRPr="00B21038" w:rsidRDefault="00B21038" w:rsidP="00B21038">
            <w:pPr>
              <w:spacing w:after="0" w:line="240" w:lineRule="auto"/>
              <w:jc w:val="center"/>
              <w:rPr>
                <w:rFonts w:ascii="Calibri" w:eastAsia="Times New Roman" w:hAnsi="Calibri" w:cs="Times New Roman"/>
                <w:color w:val="000000"/>
              </w:rPr>
            </w:pPr>
            <w:r w:rsidRPr="00B21038">
              <w:rPr>
                <w:rFonts w:ascii="Calibri" w:eastAsia="Times New Roman" w:hAnsi="Calibri" w:cs="Times New Roman"/>
                <w:color w:val="000000"/>
              </w:rPr>
              <w:t>0.10</w:t>
            </w:r>
          </w:p>
        </w:tc>
        <w:tc>
          <w:tcPr>
            <w:tcW w:w="1174" w:type="dxa"/>
            <w:tcBorders>
              <w:top w:val="single" w:sz="4" w:space="0" w:color="auto"/>
              <w:left w:val="nil"/>
              <w:bottom w:val="single" w:sz="4" w:space="0" w:color="auto"/>
              <w:right w:val="single" w:sz="4" w:space="0" w:color="auto"/>
            </w:tcBorders>
            <w:shd w:val="clear" w:color="auto" w:fill="auto"/>
            <w:noWrap/>
            <w:vAlign w:val="bottom"/>
            <w:hideMark/>
          </w:tcPr>
          <w:p w:rsidR="00B21038" w:rsidRPr="00B21038" w:rsidRDefault="00B21038" w:rsidP="00B21038">
            <w:pPr>
              <w:spacing w:after="0" w:line="240" w:lineRule="auto"/>
              <w:jc w:val="center"/>
              <w:rPr>
                <w:rFonts w:ascii="Calibri" w:eastAsia="Times New Roman" w:hAnsi="Calibri" w:cs="Times New Roman"/>
                <w:color w:val="000000"/>
              </w:rPr>
            </w:pPr>
            <w:r w:rsidRPr="00B21038">
              <w:rPr>
                <w:rFonts w:ascii="Calibri" w:eastAsia="Times New Roman" w:hAnsi="Calibri" w:cs="Times New Roman"/>
                <w:color w:val="000000"/>
              </w:rPr>
              <w:t>-0.03</w:t>
            </w:r>
          </w:p>
        </w:tc>
        <w:tc>
          <w:tcPr>
            <w:tcW w:w="971" w:type="dxa"/>
            <w:tcBorders>
              <w:top w:val="single" w:sz="4" w:space="0" w:color="auto"/>
              <w:left w:val="nil"/>
              <w:bottom w:val="single" w:sz="4" w:space="0" w:color="auto"/>
              <w:right w:val="single" w:sz="4" w:space="0" w:color="auto"/>
            </w:tcBorders>
            <w:shd w:val="clear" w:color="auto" w:fill="auto"/>
            <w:noWrap/>
            <w:vAlign w:val="bottom"/>
            <w:hideMark/>
          </w:tcPr>
          <w:p w:rsidR="00B21038" w:rsidRPr="00B21038" w:rsidRDefault="00B21038" w:rsidP="00B21038">
            <w:pPr>
              <w:spacing w:after="0" w:line="240" w:lineRule="auto"/>
              <w:jc w:val="center"/>
              <w:rPr>
                <w:rFonts w:ascii="Calibri" w:eastAsia="Times New Roman" w:hAnsi="Calibri" w:cs="Times New Roman"/>
                <w:color w:val="000000"/>
              </w:rPr>
            </w:pPr>
            <w:r w:rsidRPr="00B21038">
              <w:rPr>
                <w:rFonts w:ascii="Calibri" w:eastAsia="Times New Roman" w:hAnsi="Calibri" w:cs="Times New Roman"/>
                <w:color w:val="000000"/>
              </w:rPr>
              <w:t>0.04</w:t>
            </w:r>
          </w:p>
        </w:tc>
      </w:tr>
      <w:tr w:rsidR="00B21038" w:rsidRPr="00B21038"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21038" w:rsidRPr="00B21038" w:rsidRDefault="00B21038" w:rsidP="00B21038">
            <w:pPr>
              <w:spacing w:after="0" w:line="240" w:lineRule="auto"/>
              <w:jc w:val="center"/>
              <w:rPr>
                <w:rFonts w:ascii="Calibri" w:eastAsia="Times New Roman" w:hAnsi="Calibri" w:cs="Times New Roman"/>
                <w:color w:val="000000"/>
              </w:rPr>
            </w:pPr>
            <w:r w:rsidRPr="00B21038">
              <w:rPr>
                <w:rFonts w:ascii="Calibri" w:eastAsia="Times New Roman" w:hAnsi="Calibri" w:cs="Times New Roman"/>
                <w:color w:val="000000"/>
              </w:rPr>
              <w:t>2</w:t>
            </w:r>
          </w:p>
        </w:tc>
        <w:tc>
          <w:tcPr>
            <w:tcW w:w="1174" w:type="dxa"/>
            <w:tcBorders>
              <w:top w:val="nil"/>
              <w:left w:val="nil"/>
              <w:bottom w:val="single" w:sz="4" w:space="0" w:color="auto"/>
              <w:right w:val="single" w:sz="4" w:space="0" w:color="auto"/>
            </w:tcBorders>
            <w:shd w:val="clear" w:color="auto" w:fill="auto"/>
            <w:noWrap/>
            <w:vAlign w:val="bottom"/>
            <w:hideMark/>
          </w:tcPr>
          <w:p w:rsidR="00B21038" w:rsidRPr="00B21038" w:rsidRDefault="00B21038" w:rsidP="00B21038">
            <w:pPr>
              <w:spacing w:after="0" w:line="240" w:lineRule="auto"/>
              <w:jc w:val="center"/>
              <w:rPr>
                <w:rFonts w:ascii="Calibri" w:eastAsia="Times New Roman" w:hAnsi="Calibri" w:cs="Times New Roman"/>
                <w:color w:val="000000"/>
              </w:rPr>
            </w:pPr>
            <w:r w:rsidRPr="00B21038">
              <w:rPr>
                <w:rFonts w:ascii="Calibri" w:eastAsia="Times New Roman" w:hAnsi="Calibri" w:cs="Times New Roman"/>
                <w:color w:val="000000"/>
              </w:rPr>
              <w:t>0.06</w:t>
            </w:r>
          </w:p>
        </w:tc>
        <w:tc>
          <w:tcPr>
            <w:tcW w:w="971" w:type="dxa"/>
            <w:tcBorders>
              <w:top w:val="nil"/>
              <w:left w:val="nil"/>
              <w:bottom w:val="single" w:sz="4" w:space="0" w:color="auto"/>
              <w:right w:val="single" w:sz="4" w:space="0" w:color="auto"/>
            </w:tcBorders>
            <w:shd w:val="clear" w:color="auto" w:fill="auto"/>
            <w:noWrap/>
            <w:vAlign w:val="bottom"/>
            <w:hideMark/>
          </w:tcPr>
          <w:p w:rsidR="00B21038" w:rsidRPr="00B21038" w:rsidRDefault="00B21038" w:rsidP="00B21038">
            <w:pPr>
              <w:spacing w:after="0" w:line="240" w:lineRule="auto"/>
              <w:jc w:val="center"/>
              <w:rPr>
                <w:rFonts w:ascii="Calibri" w:eastAsia="Times New Roman" w:hAnsi="Calibri" w:cs="Times New Roman"/>
                <w:color w:val="000000"/>
              </w:rPr>
            </w:pPr>
            <w:r w:rsidRPr="00B21038">
              <w:rPr>
                <w:rFonts w:ascii="Calibri" w:eastAsia="Times New Roman" w:hAnsi="Calibri" w:cs="Times New Roman"/>
                <w:color w:val="000000"/>
              </w:rPr>
              <w:t>0.14</w:t>
            </w:r>
          </w:p>
        </w:tc>
        <w:tc>
          <w:tcPr>
            <w:tcW w:w="1174" w:type="dxa"/>
            <w:tcBorders>
              <w:top w:val="nil"/>
              <w:left w:val="nil"/>
              <w:bottom w:val="single" w:sz="4" w:space="0" w:color="auto"/>
              <w:right w:val="single" w:sz="4" w:space="0" w:color="auto"/>
            </w:tcBorders>
            <w:shd w:val="clear" w:color="auto" w:fill="auto"/>
            <w:noWrap/>
            <w:vAlign w:val="bottom"/>
            <w:hideMark/>
          </w:tcPr>
          <w:p w:rsidR="00B21038" w:rsidRPr="00B21038" w:rsidRDefault="00B21038" w:rsidP="00B21038">
            <w:pPr>
              <w:spacing w:after="0" w:line="240" w:lineRule="auto"/>
              <w:jc w:val="center"/>
              <w:rPr>
                <w:rFonts w:ascii="Calibri" w:eastAsia="Times New Roman" w:hAnsi="Calibri" w:cs="Times New Roman"/>
                <w:color w:val="000000"/>
              </w:rPr>
            </w:pPr>
            <w:r w:rsidRPr="00B21038">
              <w:rPr>
                <w:rFonts w:ascii="Calibri" w:eastAsia="Times New Roman" w:hAnsi="Calibri" w:cs="Times New Roman"/>
                <w:color w:val="000000"/>
              </w:rPr>
              <w:t>0.06</w:t>
            </w:r>
          </w:p>
        </w:tc>
        <w:tc>
          <w:tcPr>
            <w:tcW w:w="971" w:type="dxa"/>
            <w:tcBorders>
              <w:top w:val="nil"/>
              <w:left w:val="nil"/>
              <w:bottom w:val="single" w:sz="4" w:space="0" w:color="auto"/>
              <w:right w:val="single" w:sz="4" w:space="0" w:color="auto"/>
            </w:tcBorders>
            <w:shd w:val="clear" w:color="auto" w:fill="auto"/>
            <w:noWrap/>
            <w:vAlign w:val="bottom"/>
            <w:hideMark/>
          </w:tcPr>
          <w:p w:rsidR="00B21038" w:rsidRPr="00B21038" w:rsidRDefault="00B21038" w:rsidP="00B21038">
            <w:pPr>
              <w:spacing w:after="0" w:line="240" w:lineRule="auto"/>
              <w:jc w:val="center"/>
              <w:rPr>
                <w:rFonts w:ascii="Calibri" w:eastAsia="Times New Roman" w:hAnsi="Calibri" w:cs="Times New Roman"/>
                <w:color w:val="000000"/>
              </w:rPr>
            </w:pPr>
            <w:r w:rsidRPr="00B21038">
              <w:rPr>
                <w:rFonts w:ascii="Calibri" w:eastAsia="Times New Roman" w:hAnsi="Calibri" w:cs="Times New Roman"/>
                <w:color w:val="000000"/>
              </w:rPr>
              <w:t>0.06</w:t>
            </w:r>
          </w:p>
        </w:tc>
      </w:tr>
      <w:tr w:rsidR="00B21038" w:rsidRPr="00B21038"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21038" w:rsidRPr="00B21038" w:rsidRDefault="00B21038" w:rsidP="00B21038">
            <w:pPr>
              <w:spacing w:after="0" w:line="240" w:lineRule="auto"/>
              <w:jc w:val="center"/>
              <w:rPr>
                <w:rFonts w:ascii="Calibri" w:eastAsia="Times New Roman" w:hAnsi="Calibri" w:cs="Times New Roman"/>
                <w:color w:val="000000"/>
              </w:rPr>
            </w:pPr>
            <w:r w:rsidRPr="00B21038">
              <w:rPr>
                <w:rFonts w:ascii="Calibri" w:eastAsia="Times New Roman" w:hAnsi="Calibri" w:cs="Times New Roman"/>
                <w:color w:val="000000"/>
              </w:rPr>
              <w:t>3</w:t>
            </w:r>
          </w:p>
        </w:tc>
        <w:tc>
          <w:tcPr>
            <w:tcW w:w="1174" w:type="dxa"/>
            <w:tcBorders>
              <w:top w:val="nil"/>
              <w:left w:val="nil"/>
              <w:bottom w:val="single" w:sz="4" w:space="0" w:color="auto"/>
              <w:right w:val="single" w:sz="4" w:space="0" w:color="auto"/>
            </w:tcBorders>
            <w:shd w:val="clear" w:color="auto" w:fill="auto"/>
            <w:noWrap/>
            <w:vAlign w:val="bottom"/>
            <w:hideMark/>
          </w:tcPr>
          <w:p w:rsidR="00B21038" w:rsidRPr="00B21038" w:rsidRDefault="00B21038" w:rsidP="00B21038">
            <w:pPr>
              <w:spacing w:after="0" w:line="240" w:lineRule="auto"/>
              <w:jc w:val="center"/>
              <w:rPr>
                <w:rFonts w:ascii="Calibri" w:eastAsia="Times New Roman" w:hAnsi="Calibri" w:cs="Times New Roman"/>
                <w:color w:val="000000"/>
              </w:rPr>
            </w:pPr>
            <w:r w:rsidRPr="00B21038">
              <w:rPr>
                <w:rFonts w:ascii="Calibri" w:eastAsia="Times New Roman" w:hAnsi="Calibri" w:cs="Times New Roman"/>
                <w:color w:val="000000"/>
              </w:rPr>
              <w:t>0.16</w:t>
            </w:r>
          </w:p>
        </w:tc>
        <w:tc>
          <w:tcPr>
            <w:tcW w:w="971" w:type="dxa"/>
            <w:tcBorders>
              <w:top w:val="nil"/>
              <w:left w:val="nil"/>
              <w:bottom w:val="single" w:sz="4" w:space="0" w:color="auto"/>
              <w:right w:val="single" w:sz="4" w:space="0" w:color="auto"/>
            </w:tcBorders>
            <w:shd w:val="clear" w:color="auto" w:fill="auto"/>
            <w:noWrap/>
            <w:vAlign w:val="bottom"/>
            <w:hideMark/>
          </w:tcPr>
          <w:p w:rsidR="00B21038" w:rsidRPr="00B21038" w:rsidRDefault="00B21038" w:rsidP="00B21038">
            <w:pPr>
              <w:spacing w:after="0" w:line="240" w:lineRule="auto"/>
              <w:jc w:val="center"/>
              <w:rPr>
                <w:rFonts w:ascii="Calibri" w:eastAsia="Times New Roman" w:hAnsi="Calibri" w:cs="Times New Roman"/>
                <w:color w:val="000000"/>
              </w:rPr>
            </w:pPr>
            <w:r w:rsidRPr="00B21038">
              <w:rPr>
                <w:rFonts w:ascii="Calibri" w:eastAsia="Times New Roman" w:hAnsi="Calibri" w:cs="Times New Roman"/>
                <w:color w:val="000000"/>
              </w:rPr>
              <w:t>0.19</w:t>
            </w:r>
          </w:p>
        </w:tc>
        <w:tc>
          <w:tcPr>
            <w:tcW w:w="1174" w:type="dxa"/>
            <w:tcBorders>
              <w:top w:val="nil"/>
              <w:left w:val="nil"/>
              <w:bottom w:val="single" w:sz="4" w:space="0" w:color="auto"/>
              <w:right w:val="single" w:sz="4" w:space="0" w:color="auto"/>
            </w:tcBorders>
            <w:shd w:val="clear" w:color="auto" w:fill="auto"/>
            <w:noWrap/>
            <w:vAlign w:val="bottom"/>
            <w:hideMark/>
          </w:tcPr>
          <w:p w:rsidR="00B21038" w:rsidRPr="00B21038" w:rsidRDefault="00B21038" w:rsidP="00B21038">
            <w:pPr>
              <w:spacing w:after="0" w:line="240" w:lineRule="auto"/>
              <w:jc w:val="center"/>
              <w:rPr>
                <w:rFonts w:ascii="Calibri" w:eastAsia="Times New Roman" w:hAnsi="Calibri" w:cs="Times New Roman"/>
                <w:color w:val="000000"/>
              </w:rPr>
            </w:pPr>
            <w:r w:rsidRPr="00B21038">
              <w:rPr>
                <w:rFonts w:ascii="Calibri" w:eastAsia="Times New Roman" w:hAnsi="Calibri" w:cs="Times New Roman"/>
                <w:color w:val="000000"/>
              </w:rPr>
              <w:t>0.22</w:t>
            </w:r>
          </w:p>
        </w:tc>
        <w:tc>
          <w:tcPr>
            <w:tcW w:w="971" w:type="dxa"/>
            <w:tcBorders>
              <w:top w:val="nil"/>
              <w:left w:val="nil"/>
              <w:bottom w:val="single" w:sz="4" w:space="0" w:color="auto"/>
              <w:right w:val="single" w:sz="4" w:space="0" w:color="auto"/>
            </w:tcBorders>
            <w:shd w:val="clear" w:color="auto" w:fill="auto"/>
            <w:noWrap/>
            <w:vAlign w:val="bottom"/>
            <w:hideMark/>
          </w:tcPr>
          <w:p w:rsidR="00B21038" w:rsidRPr="00B21038" w:rsidRDefault="00B21038" w:rsidP="00B21038">
            <w:pPr>
              <w:spacing w:after="0" w:line="240" w:lineRule="auto"/>
              <w:jc w:val="center"/>
              <w:rPr>
                <w:rFonts w:ascii="Calibri" w:eastAsia="Times New Roman" w:hAnsi="Calibri" w:cs="Times New Roman"/>
                <w:color w:val="000000"/>
              </w:rPr>
            </w:pPr>
            <w:r w:rsidRPr="00B21038">
              <w:rPr>
                <w:rFonts w:ascii="Calibri" w:eastAsia="Times New Roman" w:hAnsi="Calibri" w:cs="Times New Roman"/>
                <w:color w:val="000000"/>
              </w:rPr>
              <w:t>0.09</w:t>
            </w:r>
          </w:p>
        </w:tc>
      </w:tr>
      <w:tr w:rsidR="00B21038" w:rsidRPr="00B21038"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21038" w:rsidRPr="00B21038" w:rsidRDefault="00B21038" w:rsidP="00B21038">
            <w:pPr>
              <w:spacing w:after="0" w:line="240" w:lineRule="auto"/>
              <w:jc w:val="center"/>
              <w:rPr>
                <w:rFonts w:ascii="Calibri" w:eastAsia="Times New Roman" w:hAnsi="Calibri" w:cs="Times New Roman"/>
                <w:color w:val="000000"/>
              </w:rPr>
            </w:pPr>
            <w:r w:rsidRPr="00B21038">
              <w:rPr>
                <w:rFonts w:ascii="Calibri" w:eastAsia="Times New Roman" w:hAnsi="Calibri" w:cs="Times New Roman"/>
                <w:color w:val="000000"/>
              </w:rPr>
              <w:t>4</w:t>
            </w:r>
          </w:p>
        </w:tc>
        <w:tc>
          <w:tcPr>
            <w:tcW w:w="1174" w:type="dxa"/>
            <w:tcBorders>
              <w:top w:val="nil"/>
              <w:left w:val="nil"/>
              <w:bottom w:val="single" w:sz="4" w:space="0" w:color="auto"/>
              <w:right w:val="single" w:sz="4" w:space="0" w:color="auto"/>
            </w:tcBorders>
            <w:shd w:val="clear" w:color="auto" w:fill="auto"/>
            <w:noWrap/>
            <w:vAlign w:val="bottom"/>
            <w:hideMark/>
          </w:tcPr>
          <w:p w:rsidR="00B21038" w:rsidRPr="00B21038" w:rsidRDefault="00B21038" w:rsidP="00B21038">
            <w:pPr>
              <w:spacing w:after="0" w:line="240" w:lineRule="auto"/>
              <w:jc w:val="center"/>
              <w:rPr>
                <w:rFonts w:ascii="Calibri" w:eastAsia="Times New Roman" w:hAnsi="Calibri" w:cs="Times New Roman"/>
                <w:color w:val="000000"/>
              </w:rPr>
            </w:pPr>
            <w:r w:rsidRPr="00B21038">
              <w:rPr>
                <w:rFonts w:ascii="Calibri" w:eastAsia="Times New Roman" w:hAnsi="Calibri" w:cs="Times New Roman"/>
                <w:color w:val="000000"/>
              </w:rPr>
              <w:t>0.28</w:t>
            </w:r>
          </w:p>
        </w:tc>
        <w:tc>
          <w:tcPr>
            <w:tcW w:w="971" w:type="dxa"/>
            <w:tcBorders>
              <w:top w:val="nil"/>
              <w:left w:val="nil"/>
              <w:bottom w:val="single" w:sz="4" w:space="0" w:color="auto"/>
              <w:right w:val="single" w:sz="4" w:space="0" w:color="auto"/>
            </w:tcBorders>
            <w:shd w:val="clear" w:color="auto" w:fill="auto"/>
            <w:noWrap/>
            <w:vAlign w:val="bottom"/>
            <w:hideMark/>
          </w:tcPr>
          <w:p w:rsidR="00B21038" w:rsidRPr="00B21038" w:rsidRDefault="00B21038" w:rsidP="00B21038">
            <w:pPr>
              <w:spacing w:after="0" w:line="240" w:lineRule="auto"/>
              <w:jc w:val="center"/>
              <w:rPr>
                <w:rFonts w:ascii="Calibri" w:eastAsia="Times New Roman" w:hAnsi="Calibri" w:cs="Times New Roman"/>
                <w:color w:val="000000"/>
              </w:rPr>
            </w:pPr>
            <w:r w:rsidRPr="00B21038">
              <w:rPr>
                <w:rFonts w:ascii="Calibri" w:eastAsia="Times New Roman" w:hAnsi="Calibri" w:cs="Times New Roman"/>
                <w:color w:val="000000"/>
              </w:rPr>
              <w:t>0.32</w:t>
            </w:r>
          </w:p>
        </w:tc>
        <w:tc>
          <w:tcPr>
            <w:tcW w:w="1174" w:type="dxa"/>
            <w:tcBorders>
              <w:top w:val="nil"/>
              <w:left w:val="nil"/>
              <w:bottom w:val="single" w:sz="4" w:space="0" w:color="auto"/>
              <w:right w:val="single" w:sz="4" w:space="0" w:color="auto"/>
            </w:tcBorders>
            <w:shd w:val="clear" w:color="auto" w:fill="auto"/>
            <w:noWrap/>
            <w:vAlign w:val="bottom"/>
            <w:hideMark/>
          </w:tcPr>
          <w:p w:rsidR="00B21038" w:rsidRPr="00B21038" w:rsidRDefault="00B21038" w:rsidP="00B21038">
            <w:pPr>
              <w:spacing w:after="0" w:line="240" w:lineRule="auto"/>
              <w:jc w:val="center"/>
              <w:rPr>
                <w:rFonts w:ascii="Calibri" w:eastAsia="Times New Roman" w:hAnsi="Calibri" w:cs="Times New Roman"/>
                <w:color w:val="000000"/>
              </w:rPr>
            </w:pPr>
            <w:r w:rsidRPr="00B21038">
              <w:rPr>
                <w:rFonts w:ascii="Calibri" w:eastAsia="Times New Roman" w:hAnsi="Calibri" w:cs="Times New Roman"/>
                <w:color w:val="000000"/>
              </w:rPr>
              <w:t>0.25</w:t>
            </w:r>
          </w:p>
        </w:tc>
        <w:tc>
          <w:tcPr>
            <w:tcW w:w="971" w:type="dxa"/>
            <w:tcBorders>
              <w:top w:val="nil"/>
              <w:left w:val="nil"/>
              <w:bottom w:val="single" w:sz="4" w:space="0" w:color="auto"/>
              <w:right w:val="single" w:sz="4" w:space="0" w:color="auto"/>
            </w:tcBorders>
            <w:shd w:val="clear" w:color="auto" w:fill="auto"/>
            <w:noWrap/>
            <w:vAlign w:val="bottom"/>
            <w:hideMark/>
          </w:tcPr>
          <w:p w:rsidR="00B21038" w:rsidRPr="00B21038" w:rsidRDefault="00B21038" w:rsidP="00B21038">
            <w:pPr>
              <w:spacing w:after="0" w:line="240" w:lineRule="auto"/>
              <w:jc w:val="center"/>
              <w:rPr>
                <w:rFonts w:ascii="Calibri" w:eastAsia="Times New Roman" w:hAnsi="Calibri" w:cs="Times New Roman"/>
                <w:color w:val="000000"/>
              </w:rPr>
            </w:pPr>
            <w:r w:rsidRPr="00B21038">
              <w:rPr>
                <w:rFonts w:ascii="Calibri" w:eastAsia="Times New Roman" w:hAnsi="Calibri" w:cs="Times New Roman"/>
                <w:color w:val="000000"/>
              </w:rPr>
              <w:t>0.14</w:t>
            </w:r>
          </w:p>
        </w:tc>
      </w:tr>
      <w:tr w:rsidR="00B21038" w:rsidRPr="00B21038"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21038" w:rsidRPr="00B21038" w:rsidRDefault="00B21038" w:rsidP="00B21038">
            <w:pPr>
              <w:spacing w:after="0" w:line="240" w:lineRule="auto"/>
              <w:jc w:val="center"/>
              <w:rPr>
                <w:rFonts w:ascii="Calibri" w:eastAsia="Times New Roman" w:hAnsi="Calibri" w:cs="Times New Roman"/>
                <w:color w:val="000000"/>
              </w:rPr>
            </w:pPr>
            <w:r w:rsidRPr="00B21038">
              <w:rPr>
                <w:rFonts w:ascii="Calibri" w:eastAsia="Times New Roman" w:hAnsi="Calibri" w:cs="Times New Roman"/>
                <w:color w:val="000000"/>
              </w:rPr>
              <w:t>5</w:t>
            </w:r>
          </w:p>
        </w:tc>
        <w:tc>
          <w:tcPr>
            <w:tcW w:w="1174" w:type="dxa"/>
            <w:tcBorders>
              <w:top w:val="nil"/>
              <w:left w:val="nil"/>
              <w:bottom w:val="single" w:sz="4" w:space="0" w:color="auto"/>
              <w:right w:val="single" w:sz="4" w:space="0" w:color="auto"/>
            </w:tcBorders>
            <w:shd w:val="clear" w:color="auto" w:fill="auto"/>
            <w:noWrap/>
            <w:vAlign w:val="bottom"/>
            <w:hideMark/>
          </w:tcPr>
          <w:p w:rsidR="00B21038" w:rsidRPr="00B21038" w:rsidRDefault="00B21038" w:rsidP="00B21038">
            <w:pPr>
              <w:spacing w:after="0" w:line="240" w:lineRule="auto"/>
              <w:jc w:val="center"/>
              <w:rPr>
                <w:rFonts w:ascii="Calibri" w:eastAsia="Times New Roman" w:hAnsi="Calibri" w:cs="Times New Roman"/>
                <w:color w:val="000000"/>
              </w:rPr>
            </w:pPr>
            <w:r w:rsidRPr="00B21038">
              <w:rPr>
                <w:rFonts w:ascii="Calibri" w:eastAsia="Times New Roman" w:hAnsi="Calibri" w:cs="Times New Roman"/>
                <w:color w:val="000000"/>
              </w:rPr>
              <w:t>1.24</w:t>
            </w:r>
          </w:p>
        </w:tc>
        <w:tc>
          <w:tcPr>
            <w:tcW w:w="971" w:type="dxa"/>
            <w:tcBorders>
              <w:top w:val="nil"/>
              <w:left w:val="nil"/>
              <w:bottom w:val="single" w:sz="4" w:space="0" w:color="auto"/>
              <w:right w:val="single" w:sz="4" w:space="0" w:color="auto"/>
            </w:tcBorders>
            <w:shd w:val="clear" w:color="auto" w:fill="auto"/>
            <w:noWrap/>
            <w:vAlign w:val="bottom"/>
            <w:hideMark/>
          </w:tcPr>
          <w:p w:rsidR="00B21038" w:rsidRPr="00B21038" w:rsidRDefault="00B21038" w:rsidP="00B21038">
            <w:pPr>
              <w:spacing w:after="0" w:line="240" w:lineRule="auto"/>
              <w:jc w:val="center"/>
              <w:rPr>
                <w:rFonts w:ascii="Calibri" w:eastAsia="Times New Roman" w:hAnsi="Calibri" w:cs="Times New Roman"/>
                <w:color w:val="000000"/>
              </w:rPr>
            </w:pPr>
            <w:r w:rsidRPr="00B21038">
              <w:rPr>
                <w:rFonts w:ascii="Calibri" w:eastAsia="Times New Roman" w:hAnsi="Calibri" w:cs="Times New Roman"/>
                <w:color w:val="000000"/>
              </w:rPr>
              <w:t>2.01</w:t>
            </w:r>
          </w:p>
        </w:tc>
        <w:tc>
          <w:tcPr>
            <w:tcW w:w="1174" w:type="dxa"/>
            <w:tcBorders>
              <w:top w:val="nil"/>
              <w:left w:val="nil"/>
              <w:bottom w:val="single" w:sz="4" w:space="0" w:color="auto"/>
              <w:right w:val="single" w:sz="4" w:space="0" w:color="auto"/>
            </w:tcBorders>
            <w:shd w:val="clear" w:color="auto" w:fill="auto"/>
            <w:noWrap/>
            <w:vAlign w:val="bottom"/>
            <w:hideMark/>
          </w:tcPr>
          <w:p w:rsidR="00B21038" w:rsidRPr="00B21038" w:rsidRDefault="00B21038" w:rsidP="00B21038">
            <w:pPr>
              <w:spacing w:after="0" w:line="240" w:lineRule="auto"/>
              <w:jc w:val="center"/>
              <w:rPr>
                <w:rFonts w:ascii="Calibri" w:eastAsia="Times New Roman" w:hAnsi="Calibri" w:cs="Times New Roman"/>
                <w:color w:val="000000"/>
              </w:rPr>
            </w:pPr>
            <w:r w:rsidRPr="00B21038">
              <w:rPr>
                <w:rFonts w:ascii="Calibri" w:eastAsia="Times New Roman" w:hAnsi="Calibri" w:cs="Times New Roman"/>
                <w:color w:val="000000"/>
              </w:rPr>
              <w:t>1.00</w:t>
            </w:r>
          </w:p>
        </w:tc>
        <w:tc>
          <w:tcPr>
            <w:tcW w:w="971" w:type="dxa"/>
            <w:tcBorders>
              <w:top w:val="nil"/>
              <w:left w:val="nil"/>
              <w:bottom w:val="single" w:sz="4" w:space="0" w:color="auto"/>
              <w:right w:val="single" w:sz="4" w:space="0" w:color="auto"/>
            </w:tcBorders>
            <w:shd w:val="clear" w:color="auto" w:fill="auto"/>
            <w:noWrap/>
            <w:vAlign w:val="bottom"/>
            <w:hideMark/>
          </w:tcPr>
          <w:p w:rsidR="00B21038" w:rsidRPr="00B21038" w:rsidRDefault="00B21038" w:rsidP="00B21038">
            <w:pPr>
              <w:spacing w:after="0" w:line="240" w:lineRule="auto"/>
              <w:jc w:val="center"/>
              <w:rPr>
                <w:rFonts w:ascii="Calibri" w:eastAsia="Times New Roman" w:hAnsi="Calibri" w:cs="Times New Roman"/>
                <w:color w:val="000000"/>
              </w:rPr>
            </w:pPr>
            <w:r w:rsidRPr="00B21038">
              <w:rPr>
                <w:rFonts w:ascii="Calibri" w:eastAsia="Times New Roman" w:hAnsi="Calibri" w:cs="Times New Roman"/>
                <w:color w:val="000000"/>
              </w:rPr>
              <w:t>1.04</w:t>
            </w:r>
          </w:p>
        </w:tc>
      </w:tr>
    </w:tbl>
    <w:p w:rsidR="00B97DA0" w:rsidRDefault="00B97DA0" w:rsidP="00B97DA0">
      <w:pPr>
        <w:pStyle w:val="TableFigureCaption"/>
        <w:contextualSpacing/>
      </w:pPr>
    </w:p>
    <w:p w:rsidR="00B97DA0" w:rsidRDefault="00B97DA0">
      <w:pPr>
        <w:rPr>
          <w:rFonts w:ascii="Arial" w:hAnsi="Arial"/>
          <w:b/>
        </w:rPr>
      </w:pPr>
      <w:r>
        <w:br w:type="page"/>
      </w:r>
    </w:p>
    <w:p w:rsidR="00B97DA0" w:rsidRDefault="00B97DA0" w:rsidP="00B97DA0">
      <w:pPr>
        <w:pStyle w:val="TableFigureCaption"/>
        <w:contextualSpacing/>
      </w:pPr>
      <w:r w:rsidRPr="009F4049">
        <w:t>Table 4-</w:t>
      </w:r>
      <w:r>
        <w:t>10</w:t>
      </w:r>
      <w:r w:rsidRPr="009F4049">
        <w:t xml:space="preserve">: Summer Saver </w:t>
      </w:r>
      <w:r>
        <w:t>Nonre</w:t>
      </w:r>
      <w:r w:rsidRPr="009F4049">
        <w:t xml:space="preserve">sidential Average (kW per Premise) Load Impacts by </w:t>
      </w:r>
      <w:r>
        <w:t xml:space="preserve">Usage Decile and </w:t>
      </w:r>
      <w:r w:rsidRPr="009F4049">
        <w:t>Cycling Option</w:t>
      </w:r>
    </w:p>
    <w:tbl>
      <w:tblPr>
        <w:tblW w:w="4800" w:type="dxa"/>
        <w:jc w:val="center"/>
        <w:tblInd w:w="93" w:type="dxa"/>
        <w:tblLook w:val="04A0" w:firstRow="1" w:lastRow="0" w:firstColumn="1" w:lastColumn="0" w:noHBand="0" w:noVBand="1"/>
      </w:tblPr>
      <w:tblGrid>
        <w:gridCol w:w="960"/>
        <w:gridCol w:w="1174"/>
        <w:gridCol w:w="971"/>
        <w:gridCol w:w="1174"/>
        <w:gridCol w:w="998"/>
      </w:tblGrid>
      <w:tr w:rsidR="00B97DA0" w:rsidRPr="00B97DA0" w:rsidTr="00891423">
        <w:trPr>
          <w:trHeight w:val="300"/>
          <w:jc w:val="center"/>
        </w:trPr>
        <w:tc>
          <w:tcPr>
            <w:tcW w:w="960" w:type="dxa"/>
            <w:vMerge w:val="restart"/>
            <w:tcBorders>
              <w:top w:val="single" w:sz="4" w:space="0" w:color="auto"/>
              <w:left w:val="single" w:sz="4" w:space="0" w:color="auto"/>
              <w:bottom w:val="single" w:sz="4" w:space="0" w:color="000000"/>
              <w:right w:val="single" w:sz="4" w:space="0" w:color="FFFFFF"/>
            </w:tcBorders>
            <w:shd w:val="clear" w:color="auto" w:fill="0070C0"/>
            <w:noWrap/>
            <w:vAlign w:val="center"/>
            <w:hideMark/>
          </w:tcPr>
          <w:p w:rsidR="00B97DA0" w:rsidRPr="00B97DA0" w:rsidRDefault="00B97DA0">
            <w:pPr>
              <w:spacing w:after="0" w:line="240" w:lineRule="auto"/>
              <w:jc w:val="center"/>
              <w:rPr>
                <w:rFonts w:ascii="Calibri" w:eastAsia="Times New Roman" w:hAnsi="Calibri" w:cs="Times New Roman"/>
                <w:b/>
                <w:bCs/>
                <w:color w:val="FFFFFF"/>
              </w:rPr>
            </w:pPr>
            <w:r>
              <w:rPr>
                <w:rFonts w:ascii="Calibri" w:eastAsia="Times New Roman" w:hAnsi="Calibri" w:cs="Times New Roman"/>
                <w:b/>
                <w:bCs/>
                <w:color w:val="FFFFFF"/>
                <w:sz w:val="20"/>
                <w:szCs w:val="20"/>
              </w:rPr>
              <w:t>Dec</w:t>
            </w:r>
            <w:r w:rsidRPr="00D12365">
              <w:rPr>
                <w:rFonts w:ascii="Calibri" w:eastAsia="Times New Roman" w:hAnsi="Calibri" w:cs="Times New Roman"/>
                <w:b/>
                <w:bCs/>
                <w:color w:val="FFFFFF"/>
                <w:sz w:val="20"/>
                <w:szCs w:val="20"/>
              </w:rPr>
              <w:t>ile</w:t>
            </w:r>
          </w:p>
        </w:tc>
        <w:tc>
          <w:tcPr>
            <w:tcW w:w="1920" w:type="dxa"/>
            <w:gridSpan w:val="2"/>
            <w:tcBorders>
              <w:top w:val="single" w:sz="4" w:space="0" w:color="auto"/>
              <w:left w:val="nil"/>
              <w:bottom w:val="single" w:sz="4" w:space="0" w:color="FFFFFF"/>
              <w:right w:val="single" w:sz="4" w:space="0" w:color="FFFFFF"/>
            </w:tcBorders>
            <w:shd w:val="clear" w:color="auto" w:fill="0070C0"/>
            <w:noWrap/>
            <w:vAlign w:val="bottom"/>
            <w:hideMark/>
          </w:tcPr>
          <w:p w:rsidR="00B97DA0" w:rsidRPr="00B97DA0" w:rsidRDefault="00B97DA0" w:rsidP="00B97DA0">
            <w:pPr>
              <w:spacing w:after="0" w:line="240" w:lineRule="auto"/>
              <w:jc w:val="center"/>
              <w:rPr>
                <w:rFonts w:ascii="Calibri" w:eastAsia="Times New Roman" w:hAnsi="Calibri" w:cs="Times New Roman"/>
                <w:b/>
                <w:bCs/>
                <w:color w:val="FFFFFF"/>
              </w:rPr>
            </w:pPr>
            <w:r w:rsidRPr="00D12365">
              <w:rPr>
                <w:rFonts w:ascii="Calibri" w:eastAsia="Times New Roman" w:hAnsi="Calibri" w:cs="Times New Roman"/>
                <w:b/>
                <w:bCs/>
                <w:color w:val="FFFFFF"/>
                <w:sz w:val="20"/>
                <w:szCs w:val="20"/>
              </w:rPr>
              <w:t>30% Cycling</w:t>
            </w:r>
          </w:p>
        </w:tc>
        <w:tc>
          <w:tcPr>
            <w:tcW w:w="1920" w:type="dxa"/>
            <w:gridSpan w:val="2"/>
            <w:tcBorders>
              <w:top w:val="single" w:sz="4" w:space="0" w:color="auto"/>
              <w:left w:val="nil"/>
              <w:bottom w:val="single" w:sz="4" w:space="0" w:color="FFFFFF"/>
              <w:right w:val="single" w:sz="4" w:space="0" w:color="000000"/>
            </w:tcBorders>
            <w:shd w:val="clear" w:color="auto" w:fill="0070C0"/>
            <w:noWrap/>
            <w:vAlign w:val="bottom"/>
            <w:hideMark/>
          </w:tcPr>
          <w:p w:rsidR="00B97DA0" w:rsidRPr="00B97DA0" w:rsidRDefault="00B97DA0" w:rsidP="00B97DA0">
            <w:pPr>
              <w:spacing w:after="0" w:line="240" w:lineRule="auto"/>
              <w:jc w:val="center"/>
              <w:rPr>
                <w:rFonts w:ascii="Calibri" w:eastAsia="Times New Roman" w:hAnsi="Calibri" w:cs="Times New Roman"/>
                <w:b/>
                <w:bCs/>
                <w:color w:val="FFFFFF"/>
              </w:rPr>
            </w:pPr>
            <w:r w:rsidRPr="00D12365">
              <w:rPr>
                <w:rFonts w:ascii="Calibri" w:eastAsia="Times New Roman" w:hAnsi="Calibri" w:cs="Times New Roman"/>
                <w:b/>
                <w:bCs/>
                <w:color w:val="FFFFFF"/>
                <w:sz w:val="20"/>
                <w:szCs w:val="20"/>
              </w:rPr>
              <w:t>50% Cycling</w:t>
            </w:r>
          </w:p>
        </w:tc>
      </w:tr>
      <w:tr w:rsidR="00B97DA0" w:rsidRPr="00B97DA0" w:rsidTr="00B97DA0">
        <w:trPr>
          <w:trHeight w:val="300"/>
          <w:jc w:val="center"/>
        </w:trPr>
        <w:tc>
          <w:tcPr>
            <w:tcW w:w="960" w:type="dxa"/>
            <w:vMerge/>
            <w:tcBorders>
              <w:top w:val="single" w:sz="4" w:space="0" w:color="auto"/>
              <w:left w:val="single" w:sz="4" w:space="0" w:color="auto"/>
              <w:bottom w:val="single" w:sz="4" w:space="0" w:color="000000"/>
              <w:right w:val="single" w:sz="4" w:space="0" w:color="FFFFFF"/>
            </w:tcBorders>
            <w:shd w:val="clear" w:color="auto" w:fill="0070C0"/>
            <w:vAlign w:val="center"/>
            <w:hideMark/>
          </w:tcPr>
          <w:p w:rsidR="00B97DA0" w:rsidRPr="00B97DA0" w:rsidRDefault="00B97DA0" w:rsidP="00B97DA0">
            <w:pPr>
              <w:spacing w:after="0" w:line="240" w:lineRule="auto"/>
              <w:rPr>
                <w:rFonts w:ascii="Calibri" w:eastAsia="Times New Roman" w:hAnsi="Calibri" w:cs="Times New Roman"/>
                <w:b/>
                <w:bCs/>
                <w:color w:val="FFFFFF"/>
              </w:rPr>
            </w:pPr>
          </w:p>
        </w:tc>
        <w:tc>
          <w:tcPr>
            <w:tcW w:w="1174" w:type="dxa"/>
            <w:tcBorders>
              <w:top w:val="nil"/>
              <w:left w:val="nil"/>
              <w:bottom w:val="single" w:sz="4" w:space="0" w:color="auto"/>
              <w:right w:val="single" w:sz="4" w:space="0" w:color="FFFFFF"/>
            </w:tcBorders>
            <w:shd w:val="clear" w:color="auto" w:fill="0070C0"/>
            <w:noWrap/>
            <w:vAlign w:val="bottom"/>
            <w:hideMark/>
          </w:tcPr>
          <w:p w:rsidR="00B97DA0" w:rsidRPr="00B97DA0" w:rsidRDefault="00B97DA0" w:rsidP="00B97DA0">
            <w:pPr>
              <w:spacing w:after="0" w:line="240" w:lineRule="auto"/>
              <w:jc w:val="center"/>
              <w:rPr>
                <w:rFonts w:ascii="Calibri" w:eastAsia="Times New Roman" w:hAnsi="Calibri" w:cs="Times New Roman"/>
                <w:b/>
                <w:bCs/>
                <w:color w:val="FFFFFF"/>
              </w:rPr>
            </w:pPr>
            <w:r w:rsidRPr="00D12365">
              <w:rPr>
                <w:rFonts w:ascii="Calibri" w:eastAsia="Times New Roman" w:hAnsi="Calibri" w:cs="Times New Roman"/>
                <w:b/>
                <w:bCs/>
                <w:color w:val="FFFFFF"/>
                <w:sz w:val="20"/>
                <w:szCs w:val="20"/>
              </w:rPr>
              <w:t>Average* per Premise Load Impact (kW)</w:t>
            </w:r>
          </w:p>
        </w:tc>
        <w:tc>
          <w:tcPr>
            <w:tcW w:w="746" w:type="dxa"/>
            <w:tcBorders>
              <w:top w:val="nil"/>
              <w:left w:val="nil"/>
              <w:bottom w:val="single" w:sz="4" w:space="0" w:color="auto"/>
              <w:right w:val="single" w:sz="4" w:space="0" w:color="FFFFFF"/>
            </w:tcBorders>
            <w:shd w:val="clear" w:color="auto" w:fill="0070C0"/>
            <w:noWrap/>
            <w:vAlign w:val="bottom"/>
            <w:hideMark/>
          </w:tcPr>
          <w:p w:rsidR="00B97DA0" w:rsidRPr="00B97DA0" w:rsidRDefault="00B97DA0" w:rsidP="00B97DA0">
            <w:pPr>
              <w:spacing w:after="0" w:line="240" w:lineRule="auto"/>
              <w:jc w:val="center"/>
              <w:rPr>
                <w:rFonts w:ascii="Calibri" w:eastAsia="Times New Roman" w:hAnsi="Calibri" w:cs="Times New Roman"/>
                <w:b/>
                <w:bCs/>
                <w:color w:val="FFFFFF"/>
              </w:rPr>
            </w:pPr>
            <w:r w:rsidRPr="00D12365">
              <w:rPr>
                <w:rFonts w:ascii="Calibri" w:eastAsia="Times New Roman" w:hAnsi="Calibri" w:cs="Times New Roman"/>
                <w:b/>
                <w:bCs/>
                <w:color w:val="FFFFFF"/>
                <w:sz w:val="20"/>
                <w:szCs w:val="20"/>
              </w:rPr>
              <w:t>Load Impact Standard Error (kW)</w:t>
            </w:r>
          </w:p>
        </w:tc>
        <w:tc>
          <w:tcPr>
            <w:tcW w:w="1174" w:type="dxa"/>
            <w:tcBorders>
              <w:top w:val="nil"/>
              <w:left w:val="nil"/>
              <w:bottom w:val="single" w:sz="4" w:space="0" w:color="auto"/>
              <w:right w:val="single" w:sz="4" w:space="0" w:color="FFFFFF"/>
            </w:tcBorders>
            <w:shd w:val="clear" w:color="auto" w:fill="0070C0"/>
            <w:noWrap/>
            <w:vAlign w:val="center"/>
            <w:hideMark/>
          </w:tcPr>
          <w:p w:rsidR="00B97DA0" w:rsidRPr="00B97DA0" w:rsidRDefault="00B97DA0" w:rsidP="00B97DA0">
            <w:pPr>
              <w:spacing w:after="0" w:line="240" w:lineRule="auto"/>
              <w:jc w:val="center"/>
              <w:rPr>
                <w:rFonts w:ascii="Calibri" w:eastAsia="Times New Roman" w:hAnsi="Calibri" w:cs="Times New Roman"/>
                <w:b/>
                <w:bCs/>
                <w:color w:val="FFFFFF"/>
              </w:rPr>
            </w:pPr>
            <w:r w:rsidRPr="00D12365">
              <w:rPr>
                <w:rFonts w:ascii="Calibri" w:eastAsia="Times New Roman" w:hAnsi="Calibri" w:cs="Times New Roman"/>
                <w:b/>
                <w:bCs/>
                <w:color w:val="FFFFFF"/>
                <w:sz w:val="20"/>
                <w:szCs w:val="20"/>
              </w:rPr>
              <w:t>Average* per Premise Load Impact (kW)</w:t>
            </w:r>
          </w:p>
        </w:tc>
        <w:tc>
          <w:tcPr>
            <w:tcW w:w="746" w:type="dxa"/>
            <w:tcBorders>
              <w:top w:val="nil"/>
              <w:left w:val="nil"/>
              <w:bottom w:val="single" w:sz="4" w:space="0" w:color="auto"/>
              <w:right w:val="single" w:sz="4" w:space="0" w:color="auto"/>
            </w:tcBorders>
            <w:shd w:val="clear" w:color="auto" w:fill="0070C0"/>
            <w:noWrap/>
            <w:vAlign w:val="bottom"/>
            <w:hideMark/>
          </w:tcPr>
          <w:p w:rsidR="00B97DA0" w:rsidRPr="00B97DA0" w:rsidRDefault="00B97DA0" w:rsidP="00B97DA0">
            <w:pPr>
              <w:spacing w:after="0" w:line="240" w:lineRule="auto"/>
              <w:jc w:val="center"/>
              <w:rPr>
                <w:rFonts w:ascii="Calibri" w:eastAsia="Times New Roman" w:hAnsi="Calibri" w:cs="Times New Roman"/>
                <w:b/>
                <w:bCs/>
                <w:color w:val="FFFFFF"/>
              </w:rPr>
            </w:pPr>
            <w:r w:rsidRPr="00D12365">
              <w:rPr>
                <w:rFonts w:ascii="Calibri" w:eastAsia="Times New Roman" w:hAnsi="Calibri" w:cs="Times New Roman"/>
                <w:b/>
                <w:bCs/>
                <w:color w:val="FFFFFF"/>
                <w:sz w:val="20"/>
                <w:szCs w:val="20"/>
              </w:rPr>
              <w:t>Average* per Premise Load Impact (kW)</w:t>
            </w:r>
          </w:p>
        </w:tc>
      </w:tr>
      <w:tr w:rsidR="00B97DA0" w:rsidRPr="00B97DA0" w:rsidTr="00891423">
        <w:trPr>
          <w:trHeight w:val="300"/>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1</w:t>
            </w:r>
          </w:p>
        </w:tc>
        <w:tc>
          <w:tcPr>
            <w:tcW w:w="1174" w:type="dxa"/>
            <w:tcBorders>
              <w:top w:val="single" w:sz="4" w:space="0" w:color="auto"/>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-0.02</w:t>
            </w:r>
          </w:p>
        </w:tc>
        <w:tc>
          <w:tcPr>
            <w:tcW w:w="746" w:type="dxa"/>
            <w:tcBorders>
              <w:top w:val="single" w:sz="4" w:space="0" w:color="auto"/>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0.07</w:t>
            </w:r>
          </w:p>
        </w:tc>
        <w:tc>
          <w:tcPr>
            <w:tcW w:w="1174" w:type="dxa"/>
            <w:tcBorders>
              <w:top w:val="single" w:sz="4" w:space="0" w:color="auto"/>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-0.05</w:t>
            </w:r>
          </w:p>
        </w:tc>
        <w:tc>
          <w:tcPr>
            <w:tcW w:w="746" w:type="dxa"/>
            <w:tcBorders>
              <w:top w:val="single" w:sz="4" w:space="0" w:color="auto"/>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0.03</w:t>
            </w:r>
          </w:p>
        </w:tc>
      </w:tr>
      <w:tr w:rsidR="00B97DA0" w:rsidRPr="00B97DA0"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2</w:t>
            </w:r>
          </w:p>
        </w:tc>
        <w:tc>
          <w:tcPr>
            <w:tcW w:w="1174"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-0.21</w:t>
            </w:r>
          </w:p>
        </w:tc>
        <w:tc>
          <w:tcPr>
            <w:tcW w:w="746"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0.15</w:t>
            </w:r>
          </w:p>
        </w:tc>
        <w:tc>
          <w:tcPr>
            <w:tcW w:w="1174"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-0.02</w:t>
            </w:r>
          </w:p>
        </w:tc>
        <w:tc>
          <w:tcPr>
            <w:tcW w:w="746"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0.06</w:t>
            </w:r>
          </w:p>
        </w:tc>
      </w:tr>
      <w:tr w:rsidR="00B97DA0" w:rsidRPr="00B97DA0"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3</w:t>
            </w:r>
          </w:p>
        </w:tc>
        <w:tc>
          <w:tcPr>
            <w:tcW w:w="1174"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0.07</w:t>
            </w:r>
          </w:p>
        </w:tc>
        <w:tc>
          <w:tcPr>
            <w:tcW w:w="746"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0.12</w:t>
            </w:r>
          </w:p>
        </w:tc>
        <w:tc>
          <w:tcPr>
            <w:tcW w:w="1174"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0.02</w:t>
            </w:r>
          </w:p>
        </w:tc>
        <w:tc>
          <w:tcPr>
            <w:tcW w:w="746"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0.08</w:t>
            </w:r>
          </w:p>
        </w:tc>
      </w:tr>
      <w:tr w:rsidR="00B97DA0" w:rsidRPr="00B97DA0"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4</w:t>
            </w:r>
          </w:p>
        </w:tc>
        <w:tc>
          <w:tcPr>
            <w:tcW w:w="1174"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0.05</w:t>
            </w:r>
          </w:p>
        </w:tc>
        <w:tc>
          <w:tcPr>
            <w:tcW w:w="746"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0.25</w:t>
            </w:r>
          </w:p>
        </w:tc>
        <w:tc>
          <w:tcPr>
            <w:tcW w:w="1174"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0.10</w:t>
            </w:r>
          </w:p>
        </w:tc>
        <w:tc>
          <w:tcPr>
            <w:tcW w:w="746"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0.09</w:t>
            </w:r>
          </w:p>
        </w:tc>
      </w:tr>
      <w:tr w:rsidR="00B97DA0" w:rsidRPr="00B97DA0"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5</w:t>
            </w:r>
          </w:p>
        </w:tc>
        <w:tc>
          <w:tcPr>
            <w:tcW w:w="1174"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0.15</w:t>
            </w:r>
          </w:p>
        </w:tc>
        <w:tc>
          <w:tcPr>
            <w:tcW w:w="746"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0.24</w:t>
            </w:r>
          </w:p>
        </w:tc>
        <w:tc>
          <w:tcPr>
            <w:tcW w:w="1174"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0.20</w:t>
            </w:r>
          </w:p>
        </w:tc>
        <w:tc>
          <w:tcPr>
            <w:tcW w:w="746"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0.10</w:t>
            </w:r>
          </w:p>
        </w:tc>
      </w:tr>
      <w:tr w:rsidR="00B97DA0" w:rsidRPr="00B97DA0"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6</w:t>
            </w:r>
          </w:p>
        </w:tc>
        <w:tc>
          <w:tcPr>
            <w:tcW w:w="1174"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0.18</w:t>
            </w:r>
          </w:p>
        </w:tc>
        <w:tc>
          <w:tcPr>
            <w:tcW w:w="746"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0.27</w:t>
            </w:r>
          </w:p>
        </w:tc>
        <w:tc>
          <w:tcPr>
            <w:tcW w:w="1174"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0.24</w:t>
            </w:r>
          </w:p>
        </w:tc>
        <w:tc>
          <w:tcPr>
            <w:tcW w:w="746"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0.13</w:t>
            </w:r>
          </w:p>
        </w:tc>
      </w:tr>
      <w:tr w:rsidR="00B97DA0" w:rsidRPr="00B97DA0"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7</w:t>
            </w:r>
          </w:p>
        </w:tc>
        <w:tc>
          <w:tcPr>
            <w:tcW w:w="1174"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0.27</w:t>
            </w:r>
          </w:p>
        </w:tc>
        <w:tc>
          <w:tcPr>
            <w:tcW w:w="746"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0.32</w:t>
            </w:r>
          </w:p>
        </w:tc>
        <w:tc>
          <w:tcPr>
            <w:tcW w:w="1174"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0.22</w:t>
            </w:r>
          </w:p>
        </w:tc>
        <w:tc>
          <w:tcPr>
            <w:tcW w:w="746"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0.16</w:t>
            </w:r>
          </w:p>
        </w:tc>
      </w:tr>
      <w:tr w:rsidR="00B97DA0" w:rsidRPr="00B97DA0"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8</w:t>
            </w:r>
          </w:p>
        </w:tc>
        <w:tc>
          <w:tcPr>
            <w:tcW w:w="1174"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0.29</w:t>
            </w:r>
          </w:p>
        </w:tc>
        <w:tc>
          <w:tcPr>
            <w:tcW w:w="746"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0.42</w:t>
            </w:r>
          </w:p>
        </w:tc>
        <w:tc>
          <w:tcPr>
            <w:tcW w:w="1174"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0.29</w:t>
            </w:r>
          </w:p>
        </w:tc>
        <w:tc>
          <w:tcPr>
            <w:tcW w:w="746"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0.19</w:t>
            </w:r>
          </w:p>
        </w:tc>
      </w:tr>
      <w:tr w:rsidR="00B97DA0" w:rsidRPr="00B97DA0"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9</w:t>
            </w:r>
          </w:p>
        </w:tc>
        <w:tc>
          <w:tcPr>
            <w:tcW w:w="1174"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0.76</w:t>
            </w:r>
          </w:p>
        </w:tc>
        <w:tc>
          <w:tcPr>
            <w:tcW w:w="746"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0.74</w:t>
            </w:r>
          </w:p>
        </w:tc>
        <w:tc>
          <w:tcPr>
            <w:tcW w:w="1174"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0.61</w:t>
            </w:r>
          </w:p>
        </w:tc>
        <w:tc>
          <w:tcPr>
            <w:tcW w:w="746"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0.29</w:t>
            </w:r>
          </w:p>
        </w:tc>
      </w:tr>
      <w:tr w:rsidR="00B97DA0" w:rsidRPr="00B97DA0" w:rsidTr="00891423">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10</w:t>
            </w:r>
          </w:p>
        </w:tc>
        <w:tc>
          <w:tcPr>
            <w:tcW w:w="1174"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1.71</w:t>
            </w:r>
          </w:p>
        </w:tc>
        <w:tc>
          <w:tcPr>
            <w:tcW w:w="746"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3.41</w:t>
            </w:r>
          </w:p>
        </w:tc>
        <w:tc>
          <w:tcPr>
            <w:tcW w:w="1174"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1.37</w:t>
            </w:r>
          </w:p>
        </w:tc>
        <w:tc>
          <w:tcPr>
            <w:tcW w:w="746" w:type="dxa"/>
            <w:tcBorders>
              <w:top w:val="nil"/>
              <w:left w:val="nil"/>
              <w:bottom w:val="single" w:sz="4" w:space="0" w:color="auto"/>
              <w:right w:val="single" w:sz="4" w:space="0" w:color="auto"/>
            </w:tcBorders>
            <w:shd w:val="clear" w:color="auto" w:fill="auto"/>
            <w:noWrap/>
            <w:vAlign w:val="bottom"/>
            <w:hideMark/>
          </w:tcPr>
          <w:p w:rsidR="00B97DA0" w:rsidRPr="00B97DA0" w:rsidRDefault="00B97DA0" w:rsidP="00B97DA0">
            <w:pPr>
              <w:spacing w:after="0" w:line="240" w:lineRule="auto"/>
              <w:jc w:val="center"/>
              <w:rPr>
                <w:rFonts w:ascii="Calibri" w:eastAsia="Times New Roman" w:hAnsi="Calibri" w:cs="Times New Roman"/>
                <w:color w:val="000000"/>
              </w:rPr>
            </w:pPr>
            <w:r w:rsidRPr="00B97DA0">
              <w:rPr>
                <w:rFonts w:ascii="Calibri" w:eastAsia="Times New Roman" w:hAnsi="Calibri" w:cs="Times New Roman"/>
                <w:color w:val="000000"/>
              </w:rPr>
              <w:t>1.76</w:t>
            </w:r>
          </w:p>
        </w:tc>
      </w:tr>
    </w:tbl>
    <w:p w:rsidR="00B97DA0" w:rsidRPr="00891423" w:rsidRDefault="00B97DA0" w:rsidP="00891423">
      <w:pPr>
        <w:pStyle w:val="BodyParagraph"/>
      </w:pPr>
    </w:p>
    <w:p w:rsidR="00A44BD9" w:rsidRPr="00663A2C" w:rsidRDefault="00A44BD9" w:rsidP="00A44BD9">
      <w:pPr>
        <w:pStyle w:val="Heading2"/>
        <w:spacing w:before="240"/>
        <w:ind w:left="547" w:hanging="547"/>
      </w:pPr>
      <w:r w:rsidRPr="00663A2C">
        <w:t>Free Riders</w:t>
      </w:r>
      <w:bookmarkEnd w:id="55"/>
    </w:p>
    <w:p w:rsidR="00A44BD9" w:rsidRPr="00663A2C" w:rsidRDefault="00A44BD9" w:rsidP="00A44BD9">
      <w:pPr>
        <w:pStyle w:val="BodyParagraph"/>
        <w:rPr>
          <w:rFonts w:asciiTheme="minorHAnsi" w:hAnsiTheme="minorHAnsi"/>
        </w:rPr>
      </w:pPr>
      <w:r w:rsidRPr="00663A2C">
        <w:rPr>
          <w:rFonts w:asciiTheme="minorHAnsi" w:hAnsiTheme="minorHAnsi"/>
        </w:rPr>
        <w:t>An important issue for the cost-effectiveness of the Summer Saver program is the fraction of customers who sign up for the program but who do not use their CAC unit much or at all. These customers are compensated for their enrollment in the program, but are likely to provide little load impact. Sub-meter data can be used to estimate the fraction of each program segment t</w:t>
      </w:r>
      <w:r w:rsidR="009E2F8C" w:rsidRPr="00663A2C">
        <w:rPr>
          <w:rFonts w:asciiTheme="minorHAnsi" w:hAnsiTheme="minorHAnsi"/>
        </w:rPr>
        <w:t>hat had little CAC usage in 2015</w:t>
      </w:r>
      <w:r w:rsidRPr="00663A2C">
        <w:rPr>
          <w:rFonts w:asciiTheme="minorHAnsi" w:hAnsiTheme="minorHAnsi"/>
        </w:rPr>
        <w:t>. Sub-metered data wa</w:t>
      </w:r>
      <w:r w:rsidR="00663A2C" w:rsidRPr="00663A2C">
        <w:rPr>
          <w:rFonts w:asciiTheme="minorHAnsi" w:hAnsiTheme="minorHAnsi"/>
        </w:rPr>
        <w:t>s collected from a sample of 274</w:t>
      </w:r>
      <w:r w:rsidRPr="00663A2C">
        <w:rPr>
          <w:rFonts w:asciiTheme="minorHAnsi" w:hAnsiTheme="minorHAnsi"/>
        </w:rPr>
        <w:t xml:space="preserve"> residential and</w:t>
      </w:r>
      <w:r w:rsidR="00663A2C" w:rsidRPr="00663A2C">
        <w:rPr>
          <w:rFonts w:asciiTheme="minorHAnsi" w:hAnsiTheme="minorHAnsi"/>
        </w:rPr>
        <w:t xml:space="preserve"> 253</w:t>
      </w:r>
      <w:r w:rsidRPr="00663A2C">
        <w:rPr>
          <w:rFonts w:asciiTheme="minorHAnsi" w:hAnsiTheme="minorHAnsi"/>
        </w:rPr>
        <w:t xml:space="preserve"> nonresidential CAC units divided approximately evenly among cycling options. </w:t>
      </w:r>
    </w:p>
    <w:p w:rsidR="00A44BD9" w:rsidRPr="00663A2C" w:rsidRDefault="00A44BD9" w:rsidP="00A44BD9">
      <w:pPr>
        <w:pStyle w:val="BodyParagraph"/>
        <w:rPr>
          <w:rFonts w:asciiTheme="minorHAnsi" w:hAnsiTheme="minorHAnsi"/>
        </w:rPr>
      </w:pPr>
      <w:r w:rsidRPr="00663A2C">
        <w:rPr>
          <w:rFonts w:asciiTheme="minorHAnsi" w:hAnsiTheme="minorHAnsi"/>
        </w:rPr>
        <w:t>Table 4-</w:t>
      </w:r>
      <w:r w:rsidR="00B97DA0">
        <w:rPr>
          <w:rFonts w:asciiTheme="minorHAnsi" w:hAnsiTheme="minorHAnsi"/>
        </w:rPr>
        <w:t>11</w:t>
      </w:r>
      <w:r w:rsidRPr="00663A2C">
        <w:rPr>
          <w:rFonts w:asciiTheme="minorHAnsi" w:hAnsiTheme="minorHAnsi"/>
        </w:rPr>
        <w:t xml:space="preserve"> shows the fraction of CAC unit</w:t>
      </w:r>
      <w:r w:rsidR="00663A2C" w:rsidRPr="00663A2C">
        <w:rPr>
          <w:rFonts w:asciiTheme="minorHAnsi" w:hAnsiTheme="minorHAnsi"/>
        </w:rPr>
        <w:t>s with zero or small CAC usage. First</w:t>
      </w:r>
      <w:r w:rsidR="001074FB">
        <w:rPr>
          <w:rFonts w:asciiTheme="minorHAnsi" w:hAnsiTheme="minorHAnsi"/>
        </w:rPr>
        <w:t>,</w:t>
      </w:r>
      <w:r w:rsidR="00663A2C" w:rsidRPr="00663A2C">
        <w:rPr>
          <w:rFonts w:asciiTheme="minorHAnsi" w:hAnsiTheme="minorHAnsi"/>
        </w:rPr>
        <w:t xml:space="preserve"> customers with </w:t>
      </w:r>
      <w:r w:rsidRPr="00663A2C">
        <w:rPr>
          <w:rFonts w:asciiTheme="minorHAnsi" w:hAnsiTheme="minorHAnsi"/>
        </w:rPr>
        <w:t xml:space="preserve">sub-metered usage equal to 0 kW </w:t>
      </w:r>
      <w:r w:rsidR="00663A2C" w:rsidRPr="00663A2C">
        <w:rPr>
          <w:rFonts w:asciiTheme="minorHAnsi" w:hAnsiTheme="minorHAnsi"/>
        </w:rPr>
        <w:t>on hot nonevent days</w:t>
      </w:r>
      <w:r w:rsidR="00663A2C" w:rsidRPr="00663A2C">
        <w:rPr>
          <w:rStyle w:val="FootnoteReference"/>
          <w:rFonts w:asciiTheme="minorHAnsi" w:hAnsiTheme="minorHAnsi"/>
        </w:rPr>
        <w:footnoteReference w:id="8"/>
      </w:r>
      <w:r w:rsidR="00663A2C" w:rsidRPr="00663A2C">
        <w:rPr>
          <w:rFonts w:asciiTheme="minorHAnsi" w:hAnsiTheme="minorHAnsi"/>
        </w:rPr>
        <w:t xml:space="preserve"> in 2015 were considered </w:t>
      </w:r>
      <w:r w:rsidRPr="00663A2C">
        <w:rPr>
          <w:rFonts w:asciiTheme="minorHAnsi" w:hAnsiTheme="minorHAnsi"/>
        </w:rPr>
        <w:t>across the entire summer</w:t>
      </w:r>
      <w:r w:rsidR="001074FB">
        <w:rPr>
          <w:rFonts w:asciiTheme="minorHAnsi" w:hAnsiTheme="minorHAnsi"/>
        </w:rPr>
        <w:t> </w:t>
      </w:r>
      <w:r w:rsidRPr="00663A2C">
        <w:rPr>
          <w:rFonts w:asciiTheme="minorHAnsi" w:hAnsiTheme="minorHAnsi"/>
        </w:rPr>
        <w:t>considered all nonevent days in the summer of 2014. The residential program segment shows</w:t>
      </w:r>
      <w:r w:rsidR="001074FB">
        <w:rPr>
          <w:rFonts w:asciiTheme="minorHAnsi" w:hAnsiTheme="minorHAnsi"/>
        </w:rPr>
        <w:t> </w:t>
      </w:r>
      <w:r w:rsidR="00663A2C" w:rsidRPr="00663A2C">
        <w:rPr>
          <w:rFonts w:asciiTheme="minorHAnsi" w:hAnsiTheme="minorHAnsi"/>
        </w:rPr>
        <w:t>significantly higher</w:t>
      </w:r>
      <w:r w:rsidRPr="00663A2C">
        <w:rPr>
          <w:rFonts w:asciiTheme="minorHAnsi" w:hAnsiTheme="minorHAnsi"/>
        </w:rPr>
        <w:t xml:space="preserve"> incidence of 0 kW </w:t>
      </w:r>
      <w:proofErr w:type="gramStart"/>
      <w:r w:rsidRPr="00663A2C">
        <w:rPr>
          <w:rFonts w:asciiTheme="minorHAnsi" w:hAnsiTheme="minorHAnsi"/>
        </w:rPr>
        <w:t>usage</w:t>
      </w:r>
      <w:proofErr w:type="gramEnd"/>
      <w:r w:rsidRPr="00663A2C">
        <w:rPr>
          <w:rFonts w:asciiTheme="minorHAnsi" w:hAnsiTheme="minorHAnsi"/>
        </w:rPr>
        <w:t xml:space="preserve"> than the nonresidential program segment. </w:t>
      </w:r>
    </w:p>
    <w:p w:rsidR="00A44BD9" w:rsidRPr="00663A2C" w:rsidRDefault="00A44BD9" w:rsidP="00A44BD9">
      <w:pPr>
        <w:pStyle w:val="BodyParagraph"/>
        <w:rPr>
          <w:rFonts w:asciiTheme="minorHAnsi" w:hAnsiTheme="minorHAnsi"/>
        </w:rPr>
      </w:pPr>
      <w:r w:rsidRPr="00663A2C">
        <w:rPr>
          <w:rFonts w:asciiTheme="minorHAnsi" w:hAnsiTheme="minorHAnsi"/>
        </w:rPr>
        <w:t>A second check for customers with sub-metered usage equal to nearly 0 kW</w:t>
      </w:r>
      <w:r w:rsidR="001074FB">
        <w:rPr>
          <w:rFonts w:asciiTheme="minorHAnsi" w:hAnsiTheme="minorHAnsi"/>
        </w:rPr>
        <w:t>—</w:t>
      </w:r>
      <w:r w:rsidRPr="00663A2C">
        <w:rPr>
          <w:rFonts w:asciiTheme="minorHAnsi" w:hAnsiTheme="minorHAnsi"/>
        </w:rPr>
        <w:t>thresholds of 0.02 kW and 0.05 kW were used</w:t>
      </w:r>
      <w:r w:rsidR="001074FB">
        <w:rPr>
          <w:rFonts w:asciiTheme="minorHAnsi" w:hAnsiTheme="minorHAnsi"/>
        </w:rPr>
        <w:t>—</w:t>
      </w:r>
      <w:r w:rsidRPr="00663A2C">
        <w:rPr>
          <w:rFonts w:asciiTheme="minorHAnsi" w:hAnsiTheme="minorHAnsi"/>
        </w:rPr>
        <w:t>was also made. Residential 100% cycling participants are more likely to show v</w:t>
      </w:r>
      <w:r w:rsidR="00663A2C" w:rsidRPr="00663A2C">
        <w:rPr>
          <w:rFonts w:asciiTheme="minorHAnsi" w:hAnsiTheme="minorHAnsi"/>
        </w:rPr>
        <w:t>ery low CAC usage than 50%</w:t>
      </w:r>
      <w:r w:rsidR="001074FB">
        <w:rPr>
          <w:rFonts w:asciiTheme="minorHAnsi" w:hAnsiTheme="minorHAnsi"/>
        </w:rPr>
        <w:t>;</w:t>
      </w:r>
      <w:r w:rsidR="00663A2C" w:rsidRPr="00663A2C">
        <w:rPr>
          <w:rFonts w:asciiTheme="minorHAnsi" w:hAnsiTheme="minorHAnsi"/>
        </w:rPr>
        <w:t xml:space="preserve"> </w:t>
      </w:r>
      <w:r w:rsidRPr="00663A2C">
        <w:rPr>
          <w:rFonts w:asciiTheme="minorHAnsi" w:hAnsiTheme="minorHAnsi"/>
        </w:rPr>
        <w:t xml:space="preserve">nonresidential participants in the 30% cycling segment are </w:t>
      </w:r>
      <w:r w:rsidR="00663A2C" w:rsidRPr="00663A2C">
        <w:rPr>
          <w:rFonts w:asciiTheme="minorHAnsi" w:hAnsiTheme="minorHAnsi"/>
        </w:rPr>
        <w:t xml:space="preserve">more </w:t>
      </w:r>
      <w:r w:rsidRPr="00663A2C">
        <w:rPr>
          <w:rFonts w:asciiTheme="minorHAnsi" w:hAnsiTheme="minorHAnsi"/>
        </w:rPr>
        <w:t xml:space="preserve">likely to have very low CAC usage as nonresidential participants in the 50% cycling segment. </w:t>
      </w:r>
      <w:r w:rsidR="00663A2C" w:rsidRPr="00663A2C">
        <w:rPr>
          <w:rFonts w:asciiTheme="minorHAnsi" w:hAnsiTheme="minorHAnsi"/>
        </w:rPr>
        <w:t xml:space="preserve">The lower incidence of zero or very low CAC usage in the nonresidential segment likely reflects the </w:t>
      </w:r>
      <w:r w:rsidRPr="00663A2C">
        <w:rPr>
          <w:rFonts w:asciiTheme="minorHAnsi" w:hAnsiTheme="minorHAnsi"/>
        </w:rPr>
        <w:t>fact that nonresidential cooling needs and preferences are usually less flexible than those of residential customers.</w:t>
      </w:r>
    </w:p>
    <w:p w:rsidR="00A44BD9" w:rsidRPr="00663A2C" w:rsidRDefault="00A44BD9" w:rsidP="00A44BD9">
      <w:pPr>
        <w:keepNext/>
        <w:spacing w:after="120" w:line="240" w:lineRule="auto"/>
        <w:contextualSpacing/>
        <w:jc w:val="center"/>
        <w:rPr>
          <w:rFonts w:ascii="Arial" w:hAnsi="Arial" w:cs="Arial"/>
          <w:b/>
        </w:rPr>
      </w:pPr>
      <w:r w:rsidRPr="00663A2C">
        <w:rPr>
          <w:rFonts w:ascii="Arial" w:hAnsi="Arial" w:cs="Arial"/>
          <w:b/>
        </w:rPr>
        <w:t>Table 4-</w:t>
      </w:r>
      <w:r w:rsidR="00B97DA0">
        <w:rPr>
          <w:rFonts w:ascii="Arial" w:hAnsi="Arial" w:cs="Arial"/>
          <w:b/>
        </w:rPr>
        <w:t>11</w:t>
      </w:r>
      <w:r w:rsidRPr="00663A2C">
        <w:rPr>
          <w:rFonts w:ascii="Arial" w:hAnsi="Arial" w:cs="Arial"/>
          <w:b/>
        </w:rPr>
        <w:t>: Fraction of CAC Units with Low Average Usage</w:t>
      </w:r>
    </w:p>
    <w:p w:rsidR="00A44BD9" w:rsidRPr="00663A2C" w:rsidRDefault="00A44BD9" w:rsidP="00A44BD9">
      <w:pPr>
        <w:keepNext/>
        <w:spacing w:after="120" w:line="240" w:lineRule="auto"/>
        <w:jc w:val="center"/>
        <w:rPr>
          <w:rFonts w:ascii="Arial" w:hAnsi="Arial" w:cs="Arial"/>
          <w:b/>
        </w:rPr>
      </w:pPr>
      <w:r w:rsidRPr="00663A2C">
        <w:rPr>
          <w:rFonts w:ascii="Arial" w:hAnsi="Arial" w:cs="Arial"/>
          <w:b/>
        </w:rPr>
        <w:t>Sub-meter Sam</w:t>
      </w:r>
      <w:r w:rsidR="00663A2C" w:rsidRPr="00663A2C">
        <w:rPr>
          <w:rFonts w:ascii="Arial" w:hAnsi="Arial" w:cs="Arial"/>
          <w:b/>
        </w:rPr>
        <w:t>ple – Hot Non-event Days in 2015</w:t>
      </w:r>
    </w:p>
    <w:tbl>
      <w:tblPr>
        <w:tblW w:w="5000" w:type="pct"/>
        <w:jc w:val="center"/>
        <w:tblLook w:val="04A0" w:firstRow="1" w:lastRow="0" w:firstColumn="1" w:lastColumn="0" w:noHBand="0" w:noVBand="1"/>
      </w:tblPr>
      <w:tblGrid>
        <w:gridCol w:w="2010"/>
        <w:gridCol w:w="1668"/>
        <w:gridCol w:w="2114"/>
        <w:gridCol w:w="1892"/>
        <w:gridCol w:w="1892"/>
      </w:tblGrid>
      <w:tr w:rsidR="00663A2C" w:rsidRPr="00663A2C" w:rsidTr="00663A2C">
        <w:trPr>
          <w:trHeight w:val="315"/>
          <w:jc w:val="center"/>
        </w:trPr>
        <w:tc>
          <w:tcPr>
            <w:tcW w:w="1049" w:type="pct"/>
            <w:vMerge w:val="restart"/>
            <w:tcBorders>
              <w:top w:val="single" w:sz="8" w:space="0" w:color="auto"/>
              <w:left w:val="single" w:sz="8" w:space="0" w:color="auto"/>
              <w:bottom w:val="single" w:sz="8" w:space="0" w:color="000000"/>
              <w:right w:val="single" w:sz="8" w:space="0" w:color="FFFFFF"/>
            </w:tcBorders>
            <w:shd w:val="clear" w:color="000000" w:fill="0070C0"/>
            <w:vAlign w:val="center"/>
            <w:hideMark/>
          </w:tcPr>
          <w:p w:rsidR="00663A2C" w:rsidRPr="00663A2C" w:rsidRDefault="00663A2C" w:rsidP="00663A2C">
            <w:pPr>
              <w:spacing w:after="0" w:line="240" w:lineRule="auto"/>
              <w:jc w:val="center"/>
              <w:rPr>
                <w:rFonts w:ascii="Calibri" w:eastAsia="Times New Roman" w:hAnsi="Calibri" w:cs="Times New Roman"/>
                <w:b/>
                <w:bCs/>
                <w:color w:val="FFFFFF"/>
              </w:rPr>
            </w:pPr>
            <w:r w:rsidRPr="00663A2C">
              <w:rPr>
                <w:rFonts w:ascii="Calibri" w:eastAsia="Times New Roman" w:hAnsi="Calibri" w:cs="Times New Roman"/>
                <w:b/>
                <w:bCs/>
                <w:color w:val="FFFFFF"/>
              </w:rPr>
              <w:t>Average Usage</w:t>
            </w:r>
          </w:p>
        </w:tc>
        <w:tc>
          <w:tcPr>
            <w:tcW w:w="1975" w:type="pct"/>
            <w:gridSpan w:val="2"/>
            <w:tcBorders>
              <w:top w:val="single" w:sz="8" w:space="0" w:color="auto"/>
              <w:left w:val="nil"/>
              <w:bottom w:val="single" w:sz="8" w:space="0" w:color="FFFFFF"/>
              <w:right w:val="single" w:sz="8" w:space="0" w:color="FFFFFF"/>
            </w:tcBorders>
            <w:shd w:val="clear" w:color="000000" w:fill="0070C0"/>
            <w:noWrap/>
            <w:vAlign w:val="center"/>
            <w:hideMark/>
          </w:tcPr>
          <w:p w:rsidR="00663A2C" w:rsidRPr="00663A2C" w:rsidRDefault="00663A2C" w:rsidP="00663A2C">
            <w:pPr>
              <w:spacing w:after="0" w:line="240" w:lineRule="auto"/>
              <w:jc w:val="center"/>
              <w:rPr>
                <w:rFonts w:ascii="Calibri" w:eastAsia="Times New Roman" w:hAnsi="Calibri" w:cs="Times New Roman"/>
                <w:b/>
                <w:bCs/>
                <w:color w:val="FFFFFF"/>
              </w:rPr>
            </w:pPr>
            <w:r w:rsidRPr="00663A2C">
              <w:rPr>
                <w:rFonts w:ascii="Calibri" w:eastAsia="Times New Roman" w:hAnsi="Calibri" w:cs="Times New Roman"/>
                <w:b/>
                <w:bCs/>
                <w:color w:val="FFFFFF"/>
              </w:rPr>
              <w:t>Residential</w:t>
            </w:r>
          </w:p>
        </w:tc>
        <w:tc>
          <w:tcPr>
            <w:tcW w:w="1975" w:type="pct"/>
            <w:gridSpan w:val="2"/>
            <w:tcBorders>
              <w:top w:val="single" w:sz="8" w:space="0" w:color="auto"/>
              <w:left w:val="nil"/>
              <w:bottom w:val="single" w:sz="8" w:space="0" w:color="FFFFFF"/>
              <w:right w:val="single" w:sz="8" w:space="0" w:color="000000"/>
            </w:tcBorders>
            <w:shd w:val="clear" w:color="000000" w:fill="0070C0"/>
            <w:noWrap/>
            <w:vAlign w:val="center"/>
            <w:hideMark/>
          </w:tcPr>
          <w:p w:rsidR="00663A2C" w:rsidRPr="00663A2C" w:rsidRDefault="00663A2C" w:rsidP="00663A2C">
            <w:pPr>
              <w:spacing w:after="0" w:line="240" w:lineRule="auto"/>
              <w:jc w:val="center"/>
              <w:rPr>
                <w:rFonts w:ascii="Calibri" w:eastAsia="Times New Roman" w:hAnsi="Calibri" w:cs="Times New Roman"/>
                <w:b/>
                <w:bCs/>
                <w:color w:val="FFFFFF"/>
              </w:rPr>
            </w:pPr>
            <w:r>
              <w:rPr>
                <w:rFonts w:ascii="Calibri" w:eastAsia="Times New Roman" w:hAnsi="Calibri" w:cs="Times New Roman"/>
                <w:b/>
                <w:bCs/>
                <w:color w:val="FFFFFF"/>
              </w:rPr>
              <w:t>Nonr</w:t>
            </w:r>
            <w:r w:rsidRPr="00663A2C">
              <w:rPr>
                <w:rFonts w:ascii="Calibri" w:eastAsia="Times New Roman" w:hAnsi="Calibri" w:cs="Times New Roman"/>
                <w:b/>
                <w:bCs/>
                <w:color w:val="FFFFFF"/>
              </w:rPr>
              <w:t>esidential</w:t>
            </w:r>
          </w:p>
        </w:tc>
      </w:tr>
      <w:tr w:rsidR="00663A2C" w:rsidRPr="00663A2C" w:rsidTr="00663A2C">
        <w:trPr>
          <w:trHeight w:val="315"/>
          <w:jc w:val="center"/>
        </w:trPr>
        <w:tc>
          <w:tcPr>
            <w:tcW w:w="1049" w:type="pct"/>
            <w:vMerge/>
            <w:tcBorders>
              <w:top w:val="single" w:sz="8" w:space="0" w:color="auto"/>
              <w:left w:val="single" w:sz="8" w:space="0" w:color="auto"/>
              <w:bottom w:val="single" w:sz="8" w:space="0" w:color="000000"/>
              <w:right w:val="single" w:sz="8" w:space="0" w:color="FFFFFF"/>
            </w:tcBorders>
            <w:vAlign w:val="center"/>
            <w:hideMark/>
          </w:tcPr>
          <w:p w:rsidR="00663A2C" w:rsidRPr="00663A2C" w:rsidRDefault="00663A2C" w:rsidP="00663A2C">
            <w:pPr>
              <w:spacing w:after="0" w:line="240" w:lineRule="auto"/>
              <w:rPr>
                <w:rFonts w:ascii="Calibri" w:eastAsia="Times New Roman" w:hAnsi="Calibri" w:cs="Times New Roman"/>
                <w:b/>
                <w:bCs/>
                <w:color w:val="FFFFFF"/>
              </w:rPr>
            </w:pPr>
          </w:p>
        </w:tc>
        <w:tc>
          <w:tcPr>
            <w:tcW w:w="871" w:type="pct"/>
            <w:tcBorders>
              <w:top w:val="nil"/>
              <w:left w:val="nil"/>
              <w:bottom w:val="single" w:sz="8" w:space="0" w:color="auto"/>
              <w:right w:val="single" w:sz="8" w:space="0" w:color="FFFFFF"/>
            </w:tcBorders>
            <w:shd w:val="clear" w:color="000000" w:fill="0070C0"/>
            <w:noWrap/>
            <w:vAlign w:val="center"/>
            <w:hideMark/>
          </w:tcPr>
          <w:p w:rsidR="00663A2C" w:rsidRPr="00663A2C" w:rsidRDefault="00663A2C" w:rsidP="00663A2C">
            <w:pPr>
              <w:spacing w:after="0" w:line="240" w:lineRule="auto"/>
              <w:jc w:val="center"/>
              <w:rPr>
                <w:rFonts w:ascii="Calibri" w:eastAsia="Times New Roman" w:hAnsi="Calibri" w:cs="Times New Roman"/>
                <w:b/>
                <w:bCs/>
                <w:color w:val="FFFFFF"/>
              </w:rPr>
            </w:pPr>
            <w:r w:rsidRPr="00663A2C">
              <w:rPr>
                <w:rFonts w:ascii="Calibri" w:eastAsia="Times New Roman" w:hAnsi="Calibri" w:cs="Times New Roman"/>
                <w:b/>
                <w:bCs/>
                <w:color w:val="FFFFFF"/>
              </w:rPr>
              <w:t>50%</w:t>
            </w:r>
          </w:p>
        </w:tc>
        <w:tc>
          <w:tcPr>
            <w:tcW w:w="1104" w:type="pct"/>
            <w:tcBorders>
              <w:top w:val="nil"/>
              <w:left w:val="nil"/>
              <w:bottom w:val="single" w:sz="8" w:space="0" w:color="auto"/>
              <w:right w:val="single" w:sz="8" w:space="0" w:color="FFFFFF"/>
            </w:tcBorders>
            <w:shd w:val="clear" w:color="000000" w:fill="0070C0"/>
            <w:noWrap/>
            <w:vAlign w:val="center"/>
            <w:hideMark/>
          </w:tcPr>
          <w:p w:rsidR="00663A2C" w:rsidRPr="00663A2C" w:rsidRDefault="00663A2C" w:rsidP="00663A2C">
            <w:pPr>
              <w:spacing w:after="0" w:line="240" w:lineRule="auto"/>
              <w:jc w:val="center"/>
              <w:rPr>
                <w:rFonts w:ascii="Calibri" w:eastAsia="Times New Roman" w:hAnsi="Calibri" w:cs="Times New Roman"/>
                <w:b/>
                <w:bCs/>
                <w:color w:val="FFFFFF"/>
              </w:rPr>
            </w:pPr>
            <w:r w:rsidRPr="00663A2C">
              <w:rPr>
                <w:rFonts w:ascii="Calibri" w:eastAsia="Times New Roman" w:hAnsi="Calibri" w:cs="Times New Roman"/>
                <w:b/>
                <w:bCs/>
                <w:color w:val="FFFFFF"/>
              </w:rPr>
              <w:t>100%</w:t>
            </w:r>
          </w:p>
        </w:tc>
        <w:tc>
          <w:tcPr>
            <w:tcW w:w="988" w:type="pct"/>
            <w:tcBorders>
              <w:top w:val="nil"/>
              <w:left w:val="nil"/>
              <w:bottom w:val="single" w:sz="8" w:space="0" w:color="auto"/>
              <w:right w:val="single" w:sz="8" w:space="0" w:color="FFFFFF"/>
            </w:tcBorders>
            <w:shd w:val="clear" w:color="000000" w:fill="0070C0"/>
            <w:noWrap/>
            <w:vAlign w:val="center"/>
            <w:hideMark/>
          </w:tcPr>
          <w:p w:rsidR="00663A2C" w:rsidRPr="00663A2C" w:rsidRDefault="00663A2C" w:rsidP="00663A2C">
            <w:pPr>
              <w:spacing w:after="0" w:line="240" w:lineRule="auto"/>
              <w:jc w:val="center"/>
              <w:rPr>
                <w:rFonts w:ascii="Calibri" w:eastAsia="Times New Roman" w:hAnsi="Calibri" w:cs="Times New Roman"/>
                <w:b/>
                <w:bCs/>
                <w:color w:val="FFFFFF"/>
              </w:rPr>
            </w:pPr>
            <w:r w:rsidRPr="00663A2C">
              <w:rPr>
                <w:rFonts w:ascii="Calibri" w:eastAsia="Times New Roman" w:hAnsi="Calibri" w:cs="Times New Roman"/>
                <w:b/>
                <w:bCs/>
                <w:color w:val="FFFFFF"/>
              </w:rPr>
              <w:t>30%</w:t>
            </w:r>
          </w:p>
        </w:tc>
        <w:tc>
          <w:tcPr>
            <w:tcW w:w="988" w:type="pct"/>
            <w:tcBorders>
              <w:top w:val="nil"/>
              <w:left w:val="nil"/>
              <w:bottom w:val="single" w:sz="8" w:space="0" w:color="auto"/>
              <w:right w:val="single" w:sz="8" w:space="0" w:color="auto"/>
            </w:tcBorders>
            <w:shd w:val="clear" w:color="000000" w:fill="0070C0"/>
            <w:noWrap/>
            <w:vAlign w:val="center"/>
            <w:hideMark/>
          </w:tcPr>
          <w:p w:rsidR="00663A2C" w:rsidRPr="00663A2C" w:rsidRDefault="00663A2C" w:rsidP="00663A2C">
            <w:pPr>
              <w:spacing w:after="0" w:line="240" w:lineRule="auto"/>
              <w:jc w:val="center"/>
              <w:rPr>
                <w:rFonts w:ascii="Calibri" w:eastAsia="Times New Roman" w:hAnsi="Calibri" w:cs="Times New Roman"/>
                <w:b/>
                <w:bCs/>
                <w:color w:val="FFFFFF"/>
              </w:rPr>
            </w:pPr>
            <w:r w:rsidRPr="00663A2C">
              <w:rPr>
                <w:rFonts w:ascii="Calibri" w:eastAsia="Times New Roman" w:hAnsi="Calibri" w:cs="Times New Roman"/>
                <w:b/>
                <w:bCs/>
                <w:color w:val="FFFFFF"/>
              </w:rPr>
              <w:t>50%</w:t>
            </w:r>
          </w:p>
        </w:tc>
      </w:tr>
      <w:tr w:rsidR="00663A2C" w:rsidRPr="00663A2C" w:rsidTr="00663A2C">
        <w:trPr>
          <w:trHeight w:val="315"/>
          <w:jc w:val="center"/>
        </w:trPr>
        <w:tc>
          <w:tcPr>
            <w:tcW w:w="1049" w:type="pct"/>
            <w:tcBorders>
              <w:top w:val="nil"/>
              <w:left w:val="single" w:sz="8" w:space="0" w:color="auto"/>
              <w:bottom w:val="single" w:sz="8" w:space="0" w:color="auto"/>
              <w:right w:val="single" w:sz="8" w:space="0" w:color="auto"/>
            </w:tcBorders>
            <w:shd w:val="clear" w:color="auto" w:fill="auto"/>
            <w:noWrap/>
            <w:vAlign w:val="center"/>
            <w:hideMark/>
          </w:tcPr>
          <w:p w:rsidR="00663A2C" w:rsidRPr="00663A2C" w:rsidRDefault="00663A2C" w:rsidP="00663A2C">
            <w:pPr>
              <w:spacing w:after="0" w:line="240" w:lineRule="auto"/>
              <w:jc w:val="center"/>
              <w:rPr>
                <w:rFonts w:ascii="Calibri" w:eastAsia="Times New Roman" w:hAnsi="Calibri" w:cs="Times New Roman"/>
                <w:color w:val="000000"/>
              </w:rPr>
            </w:pPr>
            <w:r w:rsidRPr="00663A2C">
              <w:rPr>
                <w:rFonts w:ascii="Calibri" w:eastAsia="Times New Roman" w:hAnsi="Calibri" w:cs="Times New Roman"/>
                <w:color w:val="000000"/>
              </w:rPr>
              <w:t>0 kW</w:t>
            </w:r>
          </w:p>
        </w:tc>
        <w:tc>
          <w:tcPr>
            <w:tcW w:w="871" w:type="pct"/>
            <w:tcBorders>
              <w:top w:val="nil"/>
              <w:left w:val="nil"/>
              <w:bottom w:val="single" w:sz="8" w:space="0" w:color="auto"/>
              <w:right w:val="single" w:sz="8" w:space="0" w:color="auto"/>
            </w:tcBorders>
            <w:shd w:val="clear" w:color="auto" w:fill="auto"/>
            <w:noWrap/>
            <w:vAlign w:val="center"/>
            <w:hideMark/>
          </w:tcPr>
          <w:p w:rsidR="00663A2C" w:rsidRPr="00663A2C" w:rsidRDefault="00663A2C" w:rsidP="00663A2C">
            <w:pPr>
              <w:spacing w:after="0" w:line="240" w:lineRule="auto"/>
              <w:jc w:val="center"/>
              <w:rPr>
                <w:rFonts w:ascii="Calibri" w:eastAsia="Times New Roman" w:hAnsi="Calibri" w:cs="Times New Roman"/>
                <w:color w:val="000000"/>
              </w:rPr>
            </w:pPr>
            <w:r w:rsidRPr="00663A2C">
              <w:rPr>
                <w:rFonts w:ascii="Calibri" w:eastAsia="Times New Roman" w:hAnsi="Calibri" w:cs="Times New Roman"/>
                <w:color w:val="000000"/>
              </w:rPr>
              <w:t>6%</w:t>
            </w:r>
          </w:p>
        </w:tc>
        <w:tc>
          <w:tcPr>
            <w:tcW w:w="1104" w:type="pct"/>
            <w:tcBorders>
              <w:top w:val="nil"/>
              <w:left w:val="nil"/>
              <w:bottom w:val="single" w:sz="8" w:space="0" w:color="auto"/>
              <w:right w:val="single" w:sz="8" w:space="0" w:color="auto"/>
            </w:tcBorders>
            <w:shd w:val="clear" w:color="auto" w:fill="auto"/>
            <w:noWrap/>
            <w:vAlign w:val="center"/>
            <w:hideMark/>
          </w:tcPr>
          <w:p w:rsidR="00663A2C" w:rsidRPr="00663A2C" w:rsidRDefault="00663A2C" w:rsidP="00663A2C">
            <w:pPr>
              <w:spacing w:after="0" w:line="240" w:lineRule="auto"/>
              <w:jc w:val="center"/>
              <w:rPr>
                <w:rFonts w:ascii="Calibri" w:eastAsia="Times New Roman" w:hAnsi="Calibri" w:cs="Times New Roman"/>
                <w:color w:val="000000"/>
              </w:rPr>
            </w:pPr>
            <w:r w:rsidRPr="00663A2C">
              <w:rPr>
                <w:rFonts w:ascii="Calibri" w:eastAsia="Times New Roman" w:hAnsi="Calibri" w:cs="Times New Roman"/>
                <w:color w:val="000000"/>
              </w:rPr>
              <w:t>9%</w:t>
            </w:r>
          </w:p>
        </w:tc>
        <w:tc>
          <w:tcPr>
            <w:tcW w:w="988" w:type="pct"/>
            <w:tcBorders>
              <w:top w:val="nil"/>
              <w:left w:val="nil"/>
              <w:bottom w:val="single" w:sz="8" w:space="0" w:color="auto"/>
              <w:right w:val="single" w:sz="8" w:space="0" w:color="auto"/>
            </w:tcBorders>
            <w:shd w:val="clear" w:color="auto" w:fill="auto"/>
            <w:noWrap/>
            <w:vAlign w:val="center"/>
            <w:hideMark/>
          </w:tcPr>
          <w:p w:rsidR="00663A2C" w:rsidRPr="00663A2C" w:rsidRDefault="00663A2C" w:rsidP="00663A2C">
            <w:pPr>
              <w:spacing w:after="0" w:line="240" w:lineRule="auto"/>
              <w:jc w:val="center"/>
              <w:rPr>
                <w:rFonts w:ascii="Calibri" w:eastAsia="Times New Roman" w:hAnsi="Calibri" w:cs="Times New Roman"/>
                <w:color w:val="000000"/>
              </w:rPr>
            </w:pPr>
            <w:r w:rsidRPr="00663A2C">
              <w:rPr>
                <w:rFonts w:ascii="Calibri" w:eastAsia="Times New Roman" w:hAnsi="Calibri" w:cs="Times New Roman"/>
                <w:color w:val="000000"/>
              </w:rPr>
              <w:t>0%</w:t>
            </w:r>
          </w:p>
        </w:tc>
        <w:tc>
          <w:tcPr>
            <w:tcW w:w="988" w:type="pct"/>
            <w:tcBorders>
              <w:top w:val="nil"/>
              <w:left w:val="nil"/>
              <w:bottom w:val="single" w:sz="8" w:space="0" w:color="auto"/>
              <w:right w:val="single" w:sz="8" w:space="0" w:color="auto"/>
            </w:tcBorders>
            <w:shd w:val="clear" w:color="auto" w:fill="auto"/>
            <w:noWrap/>
            <w:vAlign w:val="center"/>
            <w:hideMark/>
          </w:tcPr>
          <w:p w:rsidR="00663A2C" w:rsidRPr="00663A2C" w:rsidRDefault="00663A2C" w:rsidP="00663A2C">
            <w:pPr>
              <w:spacing w:after="0" w:line="240" w:lineRule="auto"/>
              <w:jc w:val="center"/>
              <w:rPr>
                <w:rFonts w:ascii="Calibri" w:eastAsia="Times New Roman" w:hAnsi="Calibri" w:cs="Times New Roman"/>
                <w:color w:val="000000"/>
              </w:rPr>
            </w:pPr>
            <w:r w:rsidRPr="00663A2C">
              <w:rPr>
                <w:rFonts w:ascii="Calibri" w:eastAsia="Times New Roman" w:hAnsi="Calibri" w:cs="Times New Roman"/>
                <w:color w:val="000000"/>
              </w:rPr>
              <w:t>3%</w:t>
            </w:r>
          </w:p>
        </w:tc>
      </w:tr>
      <w:tr w:rsidR="00663A2C" w:rsidRPr="00663A2C" w:rsidTr="00663A2C">
        <w:trPr>
          <w:trHeight w:val="315"/>
          <w:jc w:val="center"/>
        </w:trPr>
        <w:tc>
          <w:tcPr>
            <w:tcW w:w="1049" w:type="pct"/>
            <w:tcBorders>
              <w:top w:val="nil"/>
              <w:left w:val="single" w:sz="8" w:space="0" w:color="auto"/>
              <w:bottom w:val="single" w:sz="8" w:space="0" w:color="auto"/>
              <w:right w:val="single" w:sz="8" w:space="0" w:color="auto"/>
            </w:tcBorders>
            <w:shd w:val="clear" w:color="auto" w:fill="auto"/>
            <w:noWrap/>
            <w:vAlign w:val="center"/>
            <w:hideMark/>
          </w:tcPr>
          <w:p w:rsidR="00663A2C" w:rsidRPr="00663A2C" w:rsidRDefault="00663A2C" w:rsidP="00663A2C">
            <w:pPr>
              <w:spacing w:after="0" w:line="240" w:lineRule="auto"/>
              <w:jc w:val="center"/>
              <w:rPr>
                <w:rFonts w:ascii="Calibri" w:eastAsia="Times New Roman" w:hAnsi="Calibri" w:cs="Times New Roman"/>
                <w:color w:val="000000"/>
              </w:rPr>
            </w:pPr>
            <w:r w:rsidRPr="00663A2C">
              <w:rPr>
                <w:rFonts w:ascii="Calibri" w:eastAsia="Times New Roman" w:hAnsi="Calibri" w:cs="Times New Roman"/>
                <w:color w:val="000000"/>
              </w:rPr>
              <w:t>&lt;0.02 kW</w:t>
            </w:r>
          </w:p>
        </w:tc>
        <w:tc>
          <w:tcPr>
            <w:tcW w:w="871" w:type="pct"/>
            <w:tcBorders>
              <w:top w:val="nil"/>
              <w:left w:val="nil"/>
              <w:bottom w:val="single" w:sz="8" w:space="0" w:color="auto"/>
              <w:right w:val="single" w:sz="8" w:space="0" w:color="auto"/>
            </w:tcBorders>
            <w:shd w:val="clear" w:color="auto" w:fill="auto"/>
            <w:noWrap/>
            <w:vAlign w:val="center"/>
            <w:hideMark/>
          </w:tcPr>
          <w:p w:rsidR="00663A2C" w:rsidRPr="00663A2C" w:rsidRDefault="00663A2C" w:rsidP="00663A2C">
            <w:pPr>
              <w:spacing w:after="0" w:line="240" w:lineRule="auto"/>
              <w:jc w:val="center"/>
              <w:rPr>
                <w:rFonts w:ascii="Calibri" w:eastAsia="Times New Roman" w:hAnsi="Calibri" w:cs="Times New Roman"/>
                <w:color w:val="000000"/>
              </w:rPr>
            </w:pPr>
            <w:r w:rsidRPr="00663A2C">
              <w:rPr>
                <w:rFonts w:ascii="Calibri" w:eastAsia="Times New Roman" w:hAnsi="Calibri" w:cs="Times New Roman"/>
                <w:color w:val="000000"/>
              </w:rPr>
              <w:t>12%</w:t>
            </w:r>
          </w:p>
        </w:tc>
        <w:tc>
          <w:tcPr>
            <w:tcW w:w="1104" w:type="pct"/>
            <w:tcBorders>
              <w:top w:val="nil"/>
              <w:left w:val="nil"/>
              <w:bottom w:val="single" w:sz="8" w:space="0" w:color="auto"/>
              <w:right w:val="single" w:sz="8" w:space="0" w:color="auto"/>
            </w:tcBorders>
            <w:shd w:val="clear" w:color="auto" w:fill="auto"/>
            <w:noWrap/>
            <w:vAlign w:val="center"/>
            <w:hideMark/>
          </w:tcPr>
          <w:p w:rsidR="00663A2C" w:rsidRPr="00663A2C" w:rsidRDefault="00663A2C" w:rsidP="00663A2C">
            <w:pPr>
              <w:spacing w:after="0" w:line="240" w:lineRule="auto"/>
              <w:jc w:val="center"/>
              <w:rPr>
                <w:rFonts w:ascii="Calibri" w:eastAsia="Times New Roman" w:hAnsi="Calibri" w:cs="Times New Roman"/>
                <w:color w:val="000000"/>
              </w:rPr>
            </w:pPr>
            <w:r w:rsidRPr="00663A2C">
              <w:rPr>
                <w:rFonts w:ascii="Calibri" w:eastAsia="Times New Roman" w:hAnsi="Calibri" w:cs="Times New Roman"/>
                <w:color w:val="000000"/>
              </w:rPr>
              <w:t>23%</w:t>
            </w:r>
          </w:p>
        </w:tc>
        <w:tc>
          <w:tcPr>
            <w:tcW w:w="988" w:type="pct"/>
            <w:tcBorders>
              <w:top w:val="nil"/>
              <w:left w:val="nil"/>
              <w:bottom w:val="single" w:sz="8" w:space="0" w:color="auto"/>
              <w:right w:val="single" w:sz="8" w:space="0" w:color="auto"/>
            </w:tcBorders>
            <w:shd w:val="clear" w:color="auto" w:fill="auto"/>
            <w:noWrap/>
            <w:vAlign w:val="center"/>
            <w:hideMark/>
          </w:tcPr>
          <w:p w:rsidR="00663A2C" w:rsidRPr="00663A2C" w:rsidRDefault="00663A2C" w:rsidP="00663A2C">
            <w:pPr>
              <w:spacing w:after="0" w:line="240" w:lineRule="auto"/>
              <w:jc w:val="center"/>
              <w:rPr>
                <w:rFonts w:ascii="Calibri" w:eastAsia="Times New Roman" w:hAnsi="Calibri" w:cs="Times New Roman"/>
                <w:color w:val="000000"/>
              </w:rPr>
            </w:pPr>
            <w:r w:rsidRPr="00663A2C">
              <w:rPr>
                <w:rFonts w:ascii="Calibri" w:eastAsia="Times New Roman" w:hAnsi="Calibri" w:cs="Times New Roman"/>
                <w:color w:val="000000"/>
              </w:rPr>
              <w:t>7%</w:t>
            </w:r>
          </w:p>
        </w:tc>
        <w:tc>
          <w:tcPr>
            <w:tcW w:w="988" w:type="pct"/>
            <w:tcBorders>
              <w:top w:val="nil"/>
              <w:left w:val="nil"/>
              <w:bottom w:val="single" w:sz="8" w:space="0" w:color="auto"/>
              <w:right w:val="single" w:sz="8" w:space="0" w:color="auto"/>
            </w:tcBorders>
            <w:shd w:val="clear" w:color="auto" w:fill="auto"/>
            <w:noWrap/>
            <w:vAlign w:val="center"/>
            <w:hideMark/>
          </w:tcPr>
          <w:p w:rsidR="00663A2C" w:rsidRPr="00663A2C" w:rsidRDefault="00663A2C" w:rsidP="00663A2C">
            <w:pPr>
              <w:spacing w:after="0" w:line="240" w:lineRule="auto"/>
              <w:jc w:val="center"/>
              <w:rPr>
                <w:rFonts w:ascii="Calibri" w:eastAsia="Times New Roman" w:hAnsi="Calibri" w:cs="Times New Roman"/>
                <w:color w:val="000000"/>
              </w:rPr>
            </w:pPr>
            <w:r w:rsidRPr="00663A2C">
              <w:rPr>
                <w:rFonts w:ascii="Calibri" w:eastAsia="Times New Roman" w:hAnsi="Calibri" w:cs="Times New Roman"/>
                <w:color w:val="000000"/>
              </w:rPr>
              <w:t>14%</w:t>
            </w:r>
          </w:p>
        </w:tc>
      </w:tr>
      <w:tr w:rsidR="00663A2C" w:rsidRPr="00663A2C" w:rsidTr="00663A2C">
        <w:trPr>
          <w:trHeight w:val="315"/>
          <w:jc w:val="center"/>
        </w:trPr>
        <w:tc>
          <w:tcPr>
            <w:tcW w:w="1049" w:type="pct"/>
            <w:tcBorders>
              <w:top w:val="nil"/>
              <w:left w:val="single" w:sz="8" w:space="0" w:color="auto"/>
              <w:bottom w:val="single" w:sz="8" w:space="0" w:color="auto"/>
              <w:right w:val="single" w:sz="8" w:space="0" w:color="auto"/>
            </w:tcBorders>
            <w:shd w:val="clear" w:color="auto" w:fill="auto"/>
            <w:noWrap/>
            <w:vAlign w:val="center"/>
            <w:hideMark/>
          </w:tcPr>
          <w:p w:rsidR="00663A2C" w:rsidRPr="00663A2C" w:rsidRDefault="00663A2C" w:rsidP="00663A2C">
            <w:pPr>
              <w:spacing w:after="0" w:line="240" w:lineRule="auto"/>
              <w:jc w:val="center"/>
              <w:rPr>
                <w:rFonts w:ascii="Calibri" w:eastAsia="Times New Roman" w:hAnsi="Calibri" w:cs="Times New Roman"/>
                <w:color w:val="000000"/>
              </w:rPr>
            </w:pPr>
            <w:r w:rsidRPr="00663A2C">
              <w:rPr>
                <w:rFonts w:ascii="Calibri" w:eastAsia="Times New Roman" w:hAnsi="Calibri" w:cs="Times New Roman"/>
                <w:color w:val="000000"/>
              </w:rPr>
              <w:t>&lt;0.05 kW</w:t>
            </w:r>
          </w:p>
        </w:tc>
        <w:tc>
          <w:tcPr>
            <w:tcW w:w="871" w:type="pct"/>
            <w:tcBorders>
              <w:top w:val="nil"/>
              <w:left w:val="nil"/>
              <w:bottom w:val="single" w:sz="8" w:space="0" w:color="auto"/>
              <w:right w:val="single" w:sz="8" w:space="0" w:color="auto"/>
            </w:tcBorders>
            <w:shd w:val="clear" w:color="auto" w:fill="auto"/>
            <w:noWrap/>
            <w:vAlign w:val="center"/>
            <w:hideMark/>
          </w:tcPr>
          <w:p w:rsidR="00663A2C" w:rsidRPr="00663A2C" w:rsidRDefault="00663A2C" w:rsidP="00663A2C">
            <w:pPr>
              <w:spacing w:after="0" w:line="240" w:lineRule="auto"/>
              <w:jc w:val="center"/>
              <w:rPr>
                <w:rFonts w:ascii="Calibri" w:eastAsia="Times New Roman" w:hAnsi="Calibri" w:cs="Times New Roman"/>
                <w:color w:val="000000"/>
              </w:rPr>
            </w:pPr>
            <w:r w:rsidRPr="00663A2C">
              <w:rPr>
                <w:rFonts w:ascii="Calibri" w:eastAsia="Times New Roman" w:hAnsi="Calibri" w:cs="Times New Roman"/>
                <w:color w:val="000000"/>
              </w:rPr>
              <w:t>15%</w:t>
            </w:r>
          </w:p>
        </w:tc>
        <w:tc>
          <w:tcPr>
            <w:tcW w:w="1104" w:type="pct"/>
            <w:tcBorders>
              <w:top w:val="nil"/>
              <w:left w:val="nil"/>
              <w:bottom w:val="single" w:sz="8" w:space="0" w:color="auto"/>
              <w:right w:val="single" w:sz="8" w:space="0" w:color="auto"/>
            </w:tcBorders>
            <w:shd w:val="clear" w:color="auto" w:fill="auto"/>
            <w:noWrap/>
            <w:vAlign w:val="center"/>
            <w:hideMark/>
          </w:tcPr>
          <w:p w:rsidR="00663A2C" w:rsidRPr="00663A2C" w:rsidRDefault="00663A2C" w:rsidP="00663A2C">
            <w:pPr>
              <w:spacing w:after="0" w:line="240" w:lineRule="auto"/>
              <w:jc w:val="center"/>
              <w:rPr>
                <w:rFonts w:ascii="Calibri" w:eastAsia="Times New Roman" w:hAnsi="Calibri" w:cs="Times New Roman"/>
                <w:color w:val="000000"/>
              </w:rPr>
            </w:pPr>
            <w:r w:rsidRPr="00663A2C">
              <w:rPr>
                <w:rFonts w:ascii="Calibri" w:eastAsia="Times New Roman" w:hAnsi="Calibri" w:cs="Times New Roman"/>
                <w:color w:val="000000"/>
              </w:rPr>
              <w:t>29%</w:t>
            </w:r>
          </w:p>
        </w:tc>
        <w:tc>
          <w:tcPr>
            <w:tcW w:w="988" w:type="pct"/>
            <w:tcBorders>
              <w:top w:val="nil"/>
              <w:left w:val="nil"/>
              <w:bottom w:val="single" w:sz="8" w:space="0" w:color="auto"/>
              <w:right w:val="single" w:sz="8" w:space="0" w:color="auto"/>
            </w:tcBorders>
            <w:shd w:val="clear" w:color="auto" w:fill="auto"/>
            <w:noWrap/>
            <w:vAlign w:val="center"/>
            <w:hideMark/>
          </w:tcPr>
          <w:p w:rsidR="00663A2C" w:rsidRPr="00663A2C" w:rsidRDefault="00663A2C" w:rsidP="00663A2C">
            <w:pPr>
              <w:spacing w:after="0" w:line="240" w:lineRule="auto"/>
              <w:jc w:val="center"/>
              <w:rPr>
                <w:rFonts w:ascii="Calibri" w:eastAsia="Times New Roman" w:hAnsi="Calibri" w:cs="Times New Roman"/>
                <w:color w:val="000000"/>
              </w:rPr>
            </w:pPr>
            <w:r w:rsidRPr="00663A2C">
              <w:rPr>
                <w:rFonts w:ascii="Calibri" w:eastAsia="Times New Roman" w:hAnsi="Calibri" w:cs="Times New Roman"/>
                <w:color w:val="000000"/>
              </w:rPr>
              <w:t>9%</w:t>
            </w:r>
          </w:p>
        </w:tc>
        <w:tc>
          <w:tcPr>
            <w:tcW w:w="988" w:type="pct"/>
            <w:tcBorders>
              <w:top w:val="nil"/>
              <w:left w:val="nil"/>
              <w:bottom w:val="single" w:sz="8" w:space="0" w:color="auto"/>
              <w:right w:val="single" w:sz="8" w:space="0" w:color="auto"/>
            </w:tcBorders>
            <w:shd w:val="clear" w:color="auto" w:fill="auto"/>
            <w:noWrap/>
            <w:vAlign w:val="center"/>
            <w:hideMark/>
          </w:tcPr>
          <w:p w:rsidR="00663A2C" w:rsidRPr="00663A2C" w:rsidRDefault="00663A2C" w:rsidP="00663A2C">
            <w:pPr>
              <w:spacing w:after="0" w:line="240" w:lineRule="auto"/>
              <w:jc w:val="center"/>
              <w:rPr>
                <w:rFonts w:ascii="Calibri" w:eastAsia="Times New Roman" w:hAnsi="Calibri" w:cs="Times New Roman"/>
                <w:color w:val="000000"/>
              </w:rPr>
            </w:pPr>
            <w:r w:rsidRPr="00663A2C">
              <w:rPr>
                <w:rFonts w:ascii="Calibri" w:eastAsia="Times New Roman" w:hAnsi="Calibri" w:cs="Times New Roman"/>
                <w:color w:val="000000"/>
              </w:rPr>
              <w:t>15%</w:t>
            </w:r>
          </w:p>
        </w:tc>
      </w:tr>
    </w:tbl>
    <w:p w:rsidR="00A44BD9" w:rsidRPr="00AB38A7" w:rsidRDefault="00A44BD9" w:rsidP="00A44BD9">
      <w:pPr>
        <w:pStyle w:val="Heading2"/>
        <w:spacing w:before="240"/>
        <w:ind w:left="547" w:hanging="547"/>
      </w:pPr>
      <w:bookmarkStart w:id="56" w:name="_Toc446323541"/>
      <w:r w:rsidRPr="00AB38A7">
        <w:t>Control Device Communications Failure</w:t>
      </w:r>
      <w:bookmarkEnd w:id="56"/>
    </w:p>
    <w:p w:rsidR="00A44BD9" w:rsidRPr="00AB38A7" w:rsidRDefault="00A44BD9" w:rsidP="00A44BD9">
      <w:pPr>
        <w:pStyle w:val="BodyParagraph"/>
        <w:rPr>
          <w:rFonts w:asciiTheme="minorHAnsi" w:hAnsiTheme="minorHAnsi"/>
        </w:rPr>
      </w:pPr>
      <w:r w:rsidRPr="00AB38A7">
        <w:rPr>
          <w:rFonts w:asciiTheme="minorHAnsi" w:hAnsiTheme="minorHAnsi"/>
        </w:rPr>
        <w:t>Summer Saver load control switches rely on radio signals for activating load control during program events. If the switch is broken, if the signal is blocked, or if the signal is sent on a frequency that the device is not set up to receive, then load control will not occur for that device. This is referred to as control device communication failure.</w:t>
      </w:r>
    </w:p>
    <w:p w:rsidR="00FB00CC" w:rsidRDefault="00A44BD9" w:rsidP="00A44BD9">
      <w:pPr>
        <w:pStyle w:val="BodyParagraph"/>
        <w:rPr>
          <w:rFonts w:asciiTheme="minorHAnsi" w:hAnsiTheme="minorHAnsi"/>
        </w:rPr>
      </w:pPr>
      <w:r w:rsidRPr="00AB38A7">
        <w:rPr>
          <w:rFonts w:asciiTheme="minorHAnsi" w:hAnsiTheme="minorHAnsi"/>
        </w:rPr>
        <w:t>There was no direct verification of control device communicatio</w:t>
      </w:r>
      <w:r w:rsidR="00AB38A7" w:rsidRPr="00AB38A7">
        <w:rPr>
          <w:rFonts w:asciiTheme="minorHAnsi" w:hAnsiTheme="minorHAnsi"/>
        </w:rPr>
        <w:t>n for the 2015</w:t>
      </w:r>
      <w:r w:rsidRPr="00AB38A7">
        <w:rPr>
          <w:rFonts w:asciiTheme="minorHAnsi" w:hAnsiTheme="minorHAnsi"/>
        </w:rPr>
        <w:t xml:space="preserve"> evaluation. However, the sub-sample of Summer Saver participants (see Section 4.3) with sub-metered data is available to provide some limited information on the prevalence of control device communication fail</w:t>
      </w:r>
      <w:r w:rsidR="00AB38A7" w:rsidRPr="00AB38A7">
        <w:rPr>
          <w:rFonts w:asciiTheme="minorHAnsi" w:hAnsiTheme="minorHAnsi"/>
        </w:rPr>
        <w:t>ure. The sub-sample includes 129</w:t>
      </w:r>
      <w:r w:rsidRPr="00AB38A7">
        <w:rPr>
          <w:rFonts w:asciiTheme="minorHAnsi" w:hAnsiTheme="minorHAnsi"/>
        </w:rPr>
        <w:t xml:space="preserve"> participants on the 100% cycling option. The sub-metered data from these customers</w:t>
      </w:r>
      <w:r w:rsidRPr="00AB38A7">
        <w:rPr>
          <w:rStyle w:val="FootnoteReference"/>
          <w:rFonts w:asciiTheme="minorHAnsi" w:hAnsiTheme="minorHAnsi"/>
        </w:rPr>
        <w:footnoteReference w:id="9"/>
      </w:r>
      <w:r w:rsidRPr="00AB38A7">
        <w:rPr>
          <w:rFonts w:asciiTheme="minorHAnsi" w:hAnsiTheme="minorHAnsi"/>
        </w:rPr>
        <w:t xml:space="preserve"> on</w:t>
      </w:r>
      <w:r w:rsidR="00FF35BC">
        <w:rPr>
          <w:rFonts w:asciiTheme="minorHAnsi" w:hAnsiTheme="minorHAnsi"/>
        </w:rPr>
        <w:t> </w:t>
      </w:r>
      <w:r w:rsidRPr="00AB38A7">
        <w:rPr>
          <w:rFonts w:asciiTheme="minorHAnsi" w:hAnsiTheme="minorHAnsi"/>
        </w:rPr>
        <w:t xml:space="preserve">event days should show load </w:t>
      </w:r>
      <w:r w:rsidRPr="00DF38E1">
        <w:rPr>
          <w:rFonts w:asciiTheme="minorHAnsi" w:hAnsiTheme="minorHAnsi"/>
        </w:rPr>
        <w:t>reductions very close to 100</w:t>
      </w:r>
      <w:r w:rsidR="00FF35BC" w:rsidRPr="00DF38E1">
        <w:rPr>
          <w:rFonts w:asciiTheme="minorHAnsi" w:hAnsiTheme="minorHAnsi"/>
        </w:rPr>
        <w:t xml:space="preserve">%; </w:t>
      </w:r>
      <w:r w:rsidRPr="00DF38E1">
        <w:rPr>
          <w:rFonts w:asciiTheme="minorHAnsi" w:hAnsiTheme="minorHAnsi"/>
        </w:rPr>
        <w:t>otherwise</w:t>
      </w:r>
      <w:r w:rsidR="00FF35BC" w:rsidRPr="00DF38E1">
        <w:rPr>
          <w:rFonts w:asciiTheme="minorHAnsi" w:hAnsiTheme="minorHAnsi"/>
        </w:rPr>
        <w:t>,</w:t>
      </w:r>
      <w:r w:rsidRPr="00DF38E1">
        <w:rPr>
          <w:rFonts w:asciiTheme="minorHAnsi" w:hAnsiTheme="minorHAnsi"/>
        </w:rPr>
        <w:t xml:space="preserve"> they can be presumed to be affected by communication failure. </w:t>
      </w:r>
      <w:r w:rsidR="00FB00CC" w:rsidRPr="00891423">
        <w:rPr>
          <w:rFonts w:asciiTheme="minorHAnsi" w:hAnsiTheme="minorHAnsi"/>
        </w:rPr>
        <w:t xml:space="preserve">Of the 129 participants in the sub-sample, </w:t>
      </w:r>
      <w:r w:rsidR="0054233A" w:rsidRPr="00891423">
        <w:rPr>
          <w:rFonts w:asciiTheme="minorHAnsi" w:hAnsiTheme="minorHAnsi"/>
        </w:rPr>
        <w:t xml:space="preserve">29 customers (22.5%) had zero kWh during all of the event hours. 110 customers (85.4%) had zero kWh during at least 50% of all event hours, and 1 customer (.78%) had complete signal failure and experienced non-zero kWh during all event hours. </w:t>
      </w:r>
    </w:p>
    <w:p w:rsidR="00A44BD9" w:rsidRPr="00AB38A7" w:rsidRDefault="00A44BD9" w:rsidP="00A44BD9">
      <w:pPr>
        <w:pStyle w:val="BodyParagraph"/>
        <w:rPr>
          <w:rFonts w:asciiTheme="minorHAnsi" w:hAnsiTheme="minorHAnsi"/>
        </w:rPr>
      </w:pPr>
      <w:r w:rsidRPr="00AB38A7">
        <w:rPr>
          <w:rFonts w:asciiTheme="minorHAnsi" w:hAnsiTheme="minorHAnsi"/>
        </w:rPr>
        <w:t>Since there is no obvious reason why customers on 100% cycling should have different communication failure rates from residential customers on other cycling options, this analysis likely reflects communication across the residential Summer Saver population. Commercial Summer Saver customers</w:t>
      </w:r>
      <w:r w:rsidR="00FF35BC">
        <w:rPr>
          <w:rFonts w:asciiTheme="minorHAnsi" w:hAnsiTheme="minorHAnsi"/>
        </w:rPr>
        <w:t> </w:t>
      </w:r>
      <w:r w:rsidRPr="00AB38A7">
        <w:rPr>
          <w:rFonts w:asciiTheme="minorHAnsi" w:hAnsiTheme="minorHAnsi"/>
        </w:rPr>
        <w:t>may have different rates of communication failure due to differing building types and</w:t>
      </w:r>
      <w:r w:rsidR="00FF35BC">
        <w:rPr>
          <w:rFonts w:asciiTheme="minorHAnsi" w:hAnsiTheme="minorHAnsi"/>
        </w:rPr>
        <w:t> </w:t>
      </w:r>
      <w:r w:rsidRPr="00AB38A7">
        <w:rPr>
          <w:rFonts w:asciiTheme="minorHAnsi" w:hAnsiTheme="minorHAnsi"/>
        </w:rPr>
        <w:t>switch</w:t>
      </w:r>
      <w:r w:rsidR="00FF35BC">
        <w:rPr>
          <w:rFonts w:asciiTheme="minorHAnsi" w:hAnsiTheme="minorHAnsi"/>
        </w:rPr>
        <w:t> </w:t>
      </w:r>
      <w:r w:rsidRPr="00AB38A7">
        <w:rPr>
          <w:rFonts w:asciiTheme="minorHAnsi" w:hAnsiTheme="minorHAnsi"/>
        </w:rPr>
        <w:t xml:space="preserve">locations. </w:t>
      </w:r>
    </w:p>
    <w:p w:rsidR="00A44BD9" w:rsidRPr="002878FD" w:rsidRDefault="00A44BD9" w:rsidP="002878FD">
      <w:pPr>
        <w:pStyle w:val="BodyParagraph"/>
        <w:rPr>
          <w:rFonts w:cs="Arial"/>
          <w:b/>
        </w:rPr>
      </w:pPr>
      <w:r w:rsidRPr="00AB38A7">
        <w:rPr>
          <w:rFonts w:asciiTheme="minorHAnsi" w:hAnsiTheme="minorHAnsi"/>
        </w:rPr>
        <w:t>As shown in Table 4-</w:t>
      </w:r>
      <w:r w:rsidR="00B21038">
        <w:rPr>
          <w:rFonts w:asciiTheme="minorHAnsi" w:hAnsiTheme="minorHAnsi"/>
        </w:rPr>
        <w:t>1</w:t>
      </w:r>
      <w:r w:rsidR="00B97DA0">
        <w:rPr>
          <w:rFonts w:asciiTheme="minorHAnsi" w:hAnsiTheme="minorHAnsi"/>
        </w:rPr>
        <w:t>2</w:t>
      </w:r>
      <w:r w:rsidRPr="00AB38A7">
        <w:rPr>
          <w:rFonts w:asciiTheme="minorHAnsi" w:hAnsiTheme="minorHAnsi"/>
        </w:rPr>
        <w:t>, an analysis of the number of customers in the 100% cycling group that had nonzero loa</w:t>
      </w:r>
      <w:r w:rsidR="00AB38A7" w:rsidRPr="00AB38A7">
        <w:rPr>
          <w:rFonts w:asciiTheme="minorHAnsi" w:hAnsiTheme="minorHAnsi"/>
        </w:rPr>
        <w:t>d during each event hour of 2015</w:t>
      </w:r>
      <w:r w:rsidRPr="00AB38A7">
        <w:rPr>
          <w:rFonts w:asciiTheme="minorHAnsi" w:hAnsiTheme="minorHAnsi"/>
        </w:rPr>
        <w:t xml:space="preserve"> revealed that communicat</w:t>
      </w:r>
      <w:r w:rsidR="00AB38A7" w:rsidRPr="00AB38A7">
        <w:rPr>
          <w:rFonts w:asciiTheme="minorHAnsi" w:hAnsiTheme="minorHAnsi"/>
        </w:rPr>
        <w:t>ion failure was variable in 2015,</w:t>
      </w:r>
      <w:r w:rsidR="008B0606">
        <w:rPr>
          <w:rFonts w:asciiTheme="minorHAnsi" w:hAnsiTheme="minorHAnsi"/>
        </w:rPr>
        <w:t> </w:t>
      </w:r>
      <w:r w:rsidR="00AB38A7" w:rsidRPr="00AB38A7">
        <w:rPr>
          <w:rFonts w:asciiTheme="minorHAnsi" w:hAnsiTheme="minorHAnsi"/>
        </w:rPr>
        <w:t>but averaged 17</w:t>
      </w:r>
      <w:r w:rsidRPr="00AB38A7">
        <w:rPr>
          <w:rFonts w:asciiTheme="minorHAnsi" w:hAnsiTheme="minorHAnsi"/>
        </w:rPr>
        <w:t xml:space="preserve">% after the first hour of the event. The higher percentage </w:t>
      </w:r>
      <w:r w:rsidR="00AB38A7" w:rsidRPr="00AB38A7">
        <w:rPr>
          <w:rFonts w:asciiTheme="minorHAnsi" w:hAnsiTheme="minorHAnsi"/>
        </w:rPr>
        <w:t xml:space="preserve">(26%) </w:t>
      </w:r>
      <w:r w:rsidRPr="00AB38A7">
        <w:rPr>
          <w:rFonts w:asciiTheme="minorHAnsi" w:hAnsiTheme="minorHAnsi"/>
        </w:rPr>
        <w:t>of nonzero loads</w:t>
      </w:r>
      <w:r w:rsidR="008B0606">
        <w:rPr>
          <w:rFonts w:asciiTheme="minorHAnsi" w:hAnsiTheme="minorHAnsi"/>
        </w:rPr>
        <w:t> </w:t>
      </w:r>
      <w:r w:rsidRPr="00AB38A7">
        <w:rPr>
          <w:rFonts w:asciiTheme="minorHAnsi" w:hAnsiTheme="minorHAnsi"/>
        </w:rPr>
        <w:t>in the first hour can be attributed to the fact that for each customer, events actually begin sometime in the first half-hour of the event, rather than immediately at the top of the hour.</w:t>
      </w:r>
      <w:r w:rsidRPr="00C04432">
        <w:rPr>
          <w:highlight w:val="yellow"/>
        </w:rPr>
        <w:br w:type="page"/>
      </w:r>
    </w:p>
    <w:p w:rsidR="00A44BD9" w:rsidRPr="00AB38A7" w:rsidRDefault="00A44BD9" w:rsidP="00A44BD9">
      <w:pPr>
        <w:pStyle w:val="TableFigureCaption"/>
      </w:pPr>
      <w:r w:rsidRPr="00AB38A7">
        <w:t>Table 4-</w:t>
      </w:r>
      <w:r w:rsidR="00B97DA0">
        <w:t>12</w:t>
      </w:r>
      <w:r w:rsidRPr="00AB38A7">
        <w:t>: Percentage of Premises on 100% Cycling with Nonzero Loa</w:t>
      </w:r>
      <w:r w:rsidR="00AB38A7" w:rsidRPr="00AB38A7">
        <w:t>d during Each Event Hour in 2015</w:t>
      </w:r>
    </w:p>
    <w:tbl>
      <w:tblPr>
        <w:tblW w:w="5000" w:type="pct"/>
        <w:tblLook w:val="04A0" w:firstRow="1" w:lastRow="0" w:firstColumn="1" w:lastColumn="0" w:noHBand="0" w:noVBand="1"/>
      </w:tblPr>
      <w:tblGrid>
        <w:gridCol w:w="2018"/>
        <w:gridCol w:w="1890"/>
        <w:gridCol w:w="1890"/>
        <w:gridCol w:w="1890"/>
        <w:gridCol w:w="1888"/>
      </w:tblGrid>
      <w:tr w:rsidR="00AB38A7" w:rsidRPr="00AB38A7" w:rsidTr="00CA3F73">
        <w:trPr>
          <w:trHeight w:val="300"/>
        </w:trPr>
        <w:tc>
          <w:tcPr>
            <w:tcW w:w="1053" w:type="pct"/>
            <w:vMerge w:val="restart"/>
            <w:tcBorders>
              <w:top w:val="single" w:sz="4" w:space="0" w:color="auto"/>
              <w:left w:val="single" w:sz="4" w:space="0" w:color="auto"/>
              <w:bottom w:val="single" w:sz="4" w:space="0" w:color="auto"/>
              <w:right w:val="single" w:sz="4" w:space="0" w:color="FFFFFF" w:themeColor="background1"/>
            </w:tcBorders>
            <w:shd w:val="clear" w:color="000000" w:fill="0070C0"/>
            <w:vAlign w:val="center"/>
            <w:hideMark/>
          </w:tcPr>
          <w:p w:rsidR="00AB38A7" w:rsidRPr="00AB38A7" w:rsidRDefault="00AB38A7" w:rsidP="00AB38A7">
            <w:pPr>
              <w:spacing w:after="0" w:line="240" w:lineRule="auto"/>
              <w:jc w:val="center"/>
              <w:rPr>
                <w:rFonts w:ascii="Calibri" w:eastAsia="Times New Roman" w:hAnsi="Calibri" w:cs="Times New Roman"/>
                <w:color w:val="FFFFFF"/>
              </w:rPr>
            </w:pPr>
            <w:r w:rsidRPr="00AB38A7">
              <w:rPr>
                <w:rFonts w:ascii="Calibri" w:eastAsia="Times New Roman" w:hAnsi="Calibri" w:cs="Times New Roman"/>
                <w:color w:val="FFFFFF"/>
              </w:rPr>
              <w:t>Event Date</w:t>
            </w:r>
          </w:p>
        </w:tc>
        <w:tc>
          <w:tcPr>
            <w:tcW w:w="3947" w:type="pct"/>
            <w:gridSpan w:val="4"/>
            <w:tcBorders>
              <w:top w:val="single" w:sz="4" w:space="0" w:color="auto"/>
              <w:left w:val="single" w:sz="4" w:space="0" w:color="FFFFFF" w:themeColor="background1"/>
              <w:bottom w:val="single" w:sz="4" w:space="0" w:color="FFFFFF" w:themeColor="background1"/>
              <w:right w:val="single" w:sz="4" w:space="0" w:color="auto"/>
            </w:tcBorders>
            <w:shd w:val="clear" w:color="000000" w:fill="0070C0"/>
            <w:noWrap/>
            <w:vAlign w:val="center"/>
            <w:hideMark/>
          </w:tcPr>
          <w:p w:rsidR="00AB38A7" w:rsidRPr="00AB38A7" w:rsidRDefault="00AB38A7" w:rsidP="00AB38A7">
            <w:pPr>
              <w:spacing w:after="0" w:line="240" w:lineRule="auto"/>
              <w:jc w:val="center"/>
              <w:rPr>
                <w:rFonts w:ascii="Calibri" w:eastAsia="Times New Roman" w:hAnsi="Calibri" w:cs="Times New Roman"/>
                <w:color w:val="FFFFFF"/>
              </w:rPr>
            </w:pPr>
            <w:r w:rsidRPr="00AB38A7">
              <w:rPr>
                <w:rFonts w:ascii="Calibri" w:eastAsia="Times New Roman" w:hAnsi="Calibri" w:cs="Times New Roman"/>
                <w:color w:val="FFFFFF"/>
              </w:rPr>
              <w:t>Event Hour</w:t>
            </w:r>
          </w:p>
        </w:tc>
      </w:tr>
      <w:tr w:rsidR="00AB38A7" w:rsidRPr="00AB38A7" w:rsidTr="00CA3F73">
        <w:trPr>
          <w:trHeight w:val="300"/>
        </w:trPr>
        <w:tc>
          <w:tcPr>
            <w:tcW w:w="1053" w:type="pct"/>
            <w:vMerge/>
            <w:tcBorders>
              <w:top w:val="single" w:sz="4" w:space="0" w:color="auto"/>
              <w:left w:val="single" w:sz="4" w:space="0" w:color="auto"/>
              <w:bottom w:val="single" w:sz="4" w:space="0" w:color="auto"/>
              <w:right w:val="single" w:sz="4" w:space="0" w:color="FFFFFF" w:themeColor="background1"/>
            </w:tcBorders>
            <w:vAlign w:val="center"/>
            <w:hideMark/>
          </w:tcPr>
          <w:p w:rsidR="00AB38A7" w:rsidRPr="00AB38A7" w:rsidRDefault="00AB38A7" w:rsidP="00AB38A7">
            <w:pPr>
              <w:spacing w:after="0" w:line="240" w:lineRule="auto"/>
              <w:rPr>
                <w:rFonts w:ascii="Calibri" w:eastAsia="Times New Roman" w:hAnsi="Calibri" w:cs="Times New Roman"/>
                <w:color w:val="FFFFFF"/>
              </w:rPr>
            </w:pPr>
          </w:p>
        </w:tc>
        <w:tc>
          <w:tcPr>
            <w:tcW w:w="987" w:type="pct"/>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000000" w:fill="0070C0"/>
            <w:noWrap/>
            <w:vAlign w:val="center"/>
            <w:hideMark/>
          </w:tcPr>
          <w:p w:rsidR="00AB38A7" w:rsidRPr="00AB38A7" w:rsidRDefault="00AB38A7" w:rsidP="00AB38A7">
            <w:pPr>
              <w:spacing w:after="0" w:line="240" w:lineRule="auto"/>
              <w:jc w:val="center"/>
              <w:rPr>
                <w:rFonts w:ascii="Calibri" w:eastAsia="Times New Roman" w:hAnsi="Calibri" w:cs="Times New Roman"/>
                <w:color w:val="FFFFFF"/>
              </w:rPr>
            </w:pPr>
            <w:r w:rsidRPr="00AB38A7">
              <w:rPr>
                <w:rFonts w:ascii="Calibri" w:eastAsia="Times New Roman" w:hAnsi="Calibri" w:cs="Times New Roman"/>
                <w:color w:val="FFFFFF"/>
              </w:rPr>
              <w:t>1</w:t>
            </w:r>
          </w:p>
        </w:tc>
        <w:tc>
          <w:tcPr>
            <w:tcW w:w="987" w:type="pct"/>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000000" w:fill="0070C0"/>
            <w:noWrap/>
            <w:vAlign w:val="center"/>
            <w:hideMark/>
          </w:tcPr>
          <w:p w:rsidR="00AB38A7" w:rsidRPr="00AB38A7" w:rsidRDefault="00AB38A7" w:rsidP="00AB38A7">
            <w:pPr>
              <w:spacing w:after="0" w:line="240" w:lineRule="auto"/>
              <w:jc w:val="center"/>
              <w:rPr>
                <w:rFonts w:ascii="Calibri" w:eastAsia="Times New Roman" w:hAnsi="Calibri" w:cs="Times New Roman"/>
                <w:color w:val="FFFFFF"/>
              </w:rPr>
            </w:pPr>
            <w:r w:rsidRPr="00AB38A7">
              <w:rPr>
                <w:rFonts w:ascii="Calibri" w:eastAsia="Times New Roman" w:hAnsi="Calibri" w:cs="Times New Roman"/>
                <w:color w:val="FFFFFF"/>
              </w:rPr>
              <w:t>2</w:t>
            </w:r>
          </w:p>
        </w:tc>
        <w:tc>
          <w:tcPr>
            <w:tcW w:w="987" w:type="pct"/>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000000" w:fill="0070C0"/>
            <w:noWrap/>
            <w:vAlign w:val="center"/>
            <w:hideMark/>
          </w:tcPr>
          <w:p w:rsidR="00AB38A7" w:rsidRPr="00AB38A7" w:rsidRDefault="00AB38A7" w:rsidP="00AB38A7">
            <w:pPr>
              <w:spacing w:after="0" w:line="240" w:lineRule="auto"/>
              <w:jc w:val="center"/>
              <w:rPr>
                <w:rFonts w:ascii="Calibri" w:eastAsia="Times New Roman" w:hAnsi="Calibri" w:cs="Times New Roman"/>
                <w:color w:val="FFFFFF"/>
              </w:rPr>
            </w:pPr>
            <w:r w:rsidRPr="00AB38A7">
              <w:rPr>
                <w:rFonts w:ascii="Calibri" w:eastAsia="Times New Roman" w:hAnsi="Calibri" w:cs="Times New Roman"/>
                <w:color w:val="FFFFFF"/>
              </w:rPr>
              <w:t>3</w:t>
            </w:r>
          </w:p>
        </w:tc>
        <w:tc>
          <w:tcPr>
            <w:tcW w:w="987" w:type="pct"/>
            <w:tcBorders>
              <w:top w:val="single" w:sz="4" w:space="0" w:color="FFFFFF" w:themeColor="background1"/>
              <w:left w:val="single" w:sz="4" w:space="0" w:color="FFFFFF" w:themeColor="background1"/>
              <w:bottom w:val="single" w:sz="4" w:space="0" w:color="auto"/>
              <w:right w:val="single" w:sz="4" w:space="0" w:color="auto"/>
            </w:tcBorders>
            <w:shd w:val="clear" w:color="000000" w:fill="0070C0"/>
            <w:noWrap/>
            <w:vAlign w:val="center"/>
            <w:hideMark/>
          </w:tcPr>
          <w:p w:rsidR="00AB38A7" w:rsidRPr="00AB38A7" w:rsidRDefault="00AB38A7" w:rsidP="00AB38A7">
            <w:pPr>
              <w:spacing w:after="0" w:line="240" w:lineRule="auto"/>
              <w:jc w:val="center"/>
              <w:rPr>
                <w:rFonts w:ascii="Calibri" w:eastAsia="Times New Roman" w:hAnsi="Calibri" w:cs="Times New Roman"/>
                <w:color w:val="FFFFFF"/>
              </w:rPr>
            </w:pPr>
            <w:r w:rsidRPr="00AB38A7">
              <w:rPr>
                <w:rFonts w:ascii="Calibri" w:eastAsia="Times New Roman" w:hAnsi="Calibri" w:cs="Times New Roman"/>
                <w:color w:val="FFFFFF"/>
              </w:rPr>
              <w:t>4</w:t>
            </w:r>
          </w:p>
        </w:tc>
      </w:tr>
      <w:tr w:rsidR="00AB38A7" w:rsidRPr="00AB38A7" w:rsidTr="00AB38A7">
        <w:trPr>
          <w:trHeight w:val="300"/>
        </w:trPr>
        <w:tc>
          <w:tcPr>
            <w:tcW w:w="1053" w:type="pct"/>
            <w:tcBorders>
              <w:top w:val="nil"/>
              <w:left w:val="single" w:sz="4" w:space="0" w:color="auto"/>
              <w:bottom w:val="single" w:sz="4" w:space="0" w:color="auto"/>
              <w:right w:val="single" w:sz="4" w:space="0" w:color="auto"/>
            </w:tcBorders>
            <w:shd w:val="clear" w:color="auto" w:fill="auto"/>
            <w:noWrap/>
            <w:vAlign w:val="bottom"/>
            <w:hideMark/>
          </w:tcPr>
          <w:p w:rsidR="00AB38A7" w:rsidRPr="00AB38A7" w:rsidRDefault="00AB38A7" w:rsidP="00FB00CC">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13-Aug-15</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22%</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13%</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13%</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13%</w:t>
            </w:r>
          </w:p>
        </w:tc>
      </w:tr>
      <w:tr w:rsidR="00AB38A7" w:rsidRPr="00AB38A7" w:rsidTr="00AB38A7">
        <w:trPr>
          <w:trHeight w:val="300"/>
        </w:trPr>
        <w:tc>
          <w:tcPr>
            <w:tcW w:w="1053" w:type="pct"/>
            <w:tcBorders>
              <w:top w:val="nil"/>
              <w:left w:val="single" w:sz="4" w:space="0" w:color="auto"/>
              <w:bottom w:val="single" w:sz="4" w:space="0" w:color="auto"/>
              <w:right w:val="single" w:sz="4" w:space="0" w:color="auto"/>
            </w:tcBorders>
            <w:shd w:val="clear" w:color="auto" w:fill="auto"/>
            <w:noWrap/>
            <w:vAlign w:val="bottom"/>
            <w:hideMark/>
          </w:tcPr>
          <w:p w:rsidR="00AB38A7" w:rsidRPr="00AB38A7" w:rsidRDefault="00AB38A7" w:rsidP="00FB00CC">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14-Aug-15</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24%</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16%</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16%</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14%</w:t>
            </w:r>
          </w:p>
        </w:tc>
      </w:tr>
      <w:tr w:rsidR="00AB38A7" w:rsidRPr="00AB38A7" w:rsidTr="00AB38A7">
        <w:trPr>
          <w:trHeight w:val="300"/>
        </w:trPr>
        <w:tc>
          <w:tcPr>
            <w:tcW w:w="1053" w:type="pct"/>
            <w:tcBorders>
              <w:top w:val="nil"/>
              <w:left w:val="single" w:sz="4" w:space="0" w:color="auto"/>
              <w:bottom w:val="single" w:sz="4" w:space="0" w:color="auto"/>
              <w:right w:val="single" w:sz="4" w:space="0" w:color="auto"/>
            </w:tcBorders>
            <w:shd w:val="clear" w:color="auto" w:fill="auto"/>
            <w:noWrap/>
            <w:vAlign w:val="bottom"/>
            <w:hideMark/>
          </w:tcPr>
          <w:p w:rsidR="00AB38A7" w:rsidRPr="00AB38A7" w:rsidRDefault="00AB38A7" w:rsidP="00FB00CC">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16-Aug-15</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30%</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19%</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17%</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17%</w:t>
            </w:r>
          </w:p>
        </w:tc>
      </w:tr>
      <w:tr w:rsidR="00AB38A7" w:rsidRPr="00AB38A7" w:rsidTr="00AB38A7">
        <w:trPr>
          <w:trHeight w:val="300"/>
        </w:trPr>
        <w:tc>
          <w:tcPr>
            <w:tcW w:w="1053" w:type="pct"/>
            <w:tcBorders>
              <w:top w:val="nil"/>
              <w:left w:val="single" w:sz="4" w:space="0" w:color="auto"/>
              <w:bottom w:val="single" w:sz="4" w:space="0" w:color="auto"/>
              <w:right w:val="single" w:sz="4" w:space="0" w:color="auto"/>
            </w:tcBorders>
            <w:shd w:val="clear" w:color="auto" w:fill="auto"/>
            <w:noWrap/>
            <w:vAlign w:val="bottom"/>
            <w:hideMark/>
          </w:tcPr>
          <w:p w:rsidR="00AB38A7" w:rsidRPr="00AB38A7" w:rsidRDefault="00AB38A7" w:rsidP="00FB00CC">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26-Aug-15</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25%</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13%</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13%</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10%</w:t>
            </w:r>
          </w:p>
        </w:tc>
      </w:tr>
      <w:tr w:rsidR="00AB38A7" w:rsidRPr="00AB38A7" w:rsidTr="00AB38A7">
        <w:trPr>
          <w:trHeight w:val="300"/>
        </w:trPr>
        <w:tc>
          <w:tcPr>
            <w:tcW w:w="1053" w:type="pct"/>
            <w:tcBorders>
              <w:top w:val="nil"/>
              <w:left w:val="single" w:sz="4" w:space="0" w:color="auto"/>
              <w:bottom w:val="single" w:sz="4" w:space="0" w:color="auto"/>
              <w:right w:val="single" w:sz="4" w:space="0" w:color="auto"/>
            </w:tcBorders>
            <w:shd w:val="clear" w:color="auto" w:fill="auto"/>
            <w:noWrap/>
            <w:vAlign w:val="bottom"/>
            <w:hideMark/>
          </w:tcPr>
          <w:p w:rsidR="00AB38A7" w:rsidRPr="00AB38A7" w:rsidRDefault="00AB38A7" w:rsidP="00FB00CC">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27-Aug-15</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29%</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20%</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17%</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16%</w:t>
            </w:r>
          </w:p>
        </w:tc>
      </w:tr>
      <w:tr w:rsidR="00AB38A7" w:rsidRPr="00AB38A7" w:rsidTr="00AB38A7">
        <w:trPr>
          <w:trHeight w:val="300"/>
        </w:trPr>
        <w:tc>
          <w:tcPr>
            <w:tcW w:w="1053" w:type="pct"/>
            <w:tcBorders>
              <w:top w:val="nil"/>
              <w:left w:val="single" w:sz="4" w:space="0" w:color="auto"/>
              <w:bottom w:val="single" w:sz="4" w:space="0" w:color="auto"/>
              <w:right w:val="single" w:sz="4" w:space="0" w:color="auto"/>
            </w:tcBorders>
            <w:shd w:val="clear" w:color="auto" w:fill="auto"/>
            <w:noWrap/>
            <w:vAlign w:val="bottom"/>
            <w:hideMark/>
          </w:tcPr>
          <w:p w:rsidR="00AB38A7" w:rsidRPr="00AB38A7" w:rsidRDefault="00AB38A7" w:rsidP="00FB00CC">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28-Aug-15</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26%</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16%</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19%</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20%</w:t>
            </w:r>
          </w:p>
        </w:tc>
      </w:tr>
      <w:tr w:rsidR="00AB38A7" w:rsidRPr="00AB38A7" w:rsidTr="00AB38A7">
        <w:trPr>
          <w:trHeight w:val="300"/>
        </w:trPr>
        <w:tc>
          <w:tcPr>
            <w:tcW w:w="1053" w:type="pct"/>
            <w:tcBorders>
              <w:top w:val="nil"/>
              <w:left w:val="single" w:sz="4" w:space="0" w:color="auto"/>
              <w:bottom w:val="single" w:sz="4" w:space="0" w:color="auto"/>
              <w:right w:val="single" w:sz="4" w:space="0" w:color="auto"/>
            </w:tcBorders>
            <w:shd w:val="clear" w:color="auto" w:fill="auto"/>
            <w:noWrap/>
            <w:vAlign w:val="bottom"/>
            <w:hideMark/>
          </w:tcPr>
          <w:p w:rsidR="00AB38A7" w:rsidRPr="00AB38A7" w:rsidRDefault="00AB38A7" w:rsidP="00FB00CC">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9-Sep-15</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31%</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20%</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21%</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22%</w:t>
            </w:r>
          </w:p>
        </w:tc>
      </w:tr>
      <w:tr w:rsidR="00AB38A7" w:rsidRPr="00AB38A7" w:rsidTr="00AB38A7">
        <w:trPr>
          <w:trHeight w:val="300"/>
        </w:trPr>
        <w:tc>
          <w:tcPr>
            <w:tcW w:w="1053" w:type="pct"/>
            <w:tcBorders>
              <w:top w:val="nil"/>
              <w:left w:val="single" w:sz="4" w:space="0" w:color="auto"/>
              <w:bottom w:val="single" w:sz="4" w:space="0" w:color="auto"/>
              <w:right w:val="single" w:sz="4" w:space="0" w:color="auto"/>
            </w:tcBorders>
            <w:shd w:val="clear" w:color="auto" w:fill="auto"/>
            <w:noWrap/>
            <w:vAlign w:val="bottom"/>
            <w:hideMark/>
          </w:tcPr>
          <w:p w:rsidR="00AB38A7" w:rsidRPr="00AB38A7" w:rsidRDefault="00AB38A7" w:rsidP="00FB00CC">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10-Sep-15</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24%</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15%</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18%</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19%</w:t>
            </w:r>
          </w:p>
        </w:tc>
      </w:tr>
      <w:tr w:rsidR="00AB38A7" w:rsidRPr="00AB38A7" w:rsidTr="00AB38A7">
        <w:trPr>
          <w:trHeight w:val="300"/>
        </w:trPr>
        <w:tc>
          <w:tcPr>
            <w:tcW w:w="1053" w:type="pct"/>
            <w:tcBorders>
              <w:top w:val="nil"/>
              <w:left w:val="single" w:sz="4" w:space="0" w:color="auto"/>
              <w:bottom w:val="single" w:sz="4" w:space="0" w:color="auto"/>
              <w:right w:val="single" w:sz="4" w:space="0" w:color="auto"/>
            </w:tcBorders>
            <w:shd w:val="clear" w:color="auto" w:fill="auto"/>
            <w:noWrap/>
            <w:vAlign w:val="bottom"/>
            <w:hideMark/>
          </w:tcPr>
          <w:p w:rsidR="00AB38A7" w:rsidRPr="00AB38A7" w:rsidRDefault="00AB38A7" w:rsidP="00FB00CC">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11-Sep-15</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34%</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18%</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20%</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20%</w:t>
            </w:r>
          </w:p>
        </w:tc>
      </w:tr>
      <w:tr w:rsidR="00AB38A7" w:rsidRPr="00AB38A7" w:rsidTr="00AB38A7">
        <w:trPr>
          <w:trHeight w:val="300"/>
        </w:trPr>
        <w:tc>
          <w:tcPr>
            <w:tcW w:w="1053" w:type="pct"/>
            <w:tcBorders>
              <w:top w:val="nil"/>
              <w:left w:val="single" w:sz="4" w:space="0" w:color="auto"/>
              <w:bottom w:val="single" w:sz="4" w:space="0" w:color="auto"/>
              <w:right w:val="single" w:sz="4" w:space="0" w:color="auto"/>
            </w:tcBorders>
            <w:shd w:val="clear" w:color="auto" w:fill="auto"/>
            <w:noWrap/>
            <w:vAlign w:val="bottom"/>
            <w:hideMark/>
          </w:tcPr>
          <w:p w:rsidR="00AB38A7" w:rsidRPr="00AB38A7" w:rsidRDefault="00AB38A7" w:rsidP="00FB00CC">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20-Sep-15</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13%</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36%</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N/A</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N/A</w:t>
            </w:r>
          </w:p>
        </w:tc>
      </w:tr>
      <w:tr w:rsidR="00AB38A7" w:rsidRPr="00AB38A7" w:rsidTr="00AB38A7">
        <w:trPr>
          <w:trHeight w:val="300"/>
        </w:trPr>
        <w:tc>
          <w:tcPr>
            <w:tcW w:w="1053" w:type="pct"/>
            <w:tcBorders>
              <w:top w:val="nil"/>
              <w:left w:val="single" w:sz="4" w:space="0" w:color="auto"/>
              <w:bottom w:val="single" w:sz="4" w:space="0" w:color="auto"/>
              <w:right w:val="single" w:sz="4" w:space="0" w:color="auto"/>
            </w:tcBorders>
            <w:shd w:val="clear" w:color="auto" w:fill="auto"/>
            <w:noWrap/>
            <w:vAlign w:val="bottom"/>
            <w:hideMark/>
          </w:tcPr>
          <w:p w:rsidR="00AB38A7" w:rsidRPr="00AB38A7" w:rsidRDefault="00AB38A7" w:rsidP="00FB00CC">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24-Sep-15</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24%</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16%</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17%</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17%</w:t>
            </w:r>
          </w:p>
        </w:tc>
      </w:tr>
      <w:tr w:rsidR="00AB38A7" w:rsidRPr="00AB38A7" w:rsidTr="00AB38A7">
        <w:trPr>
          <w:trHeight w:val="300"/>
        </w:trPr>
        <w:tc>
          <w:tcPr>
            <w:tcW w:w="1053" w:type="pct"/>
            <w:tcBorders>
              <w:top w:val="nil"/>
              <w:left w:val="single" w:sz="4" w:space="0" w:color="auto"/>
              <w:bottom w:val="single" w:sz="4" w:space="0" w:color="auto"/>
              <w:right w:val="single" w:sz="4" w:space="0" w:color="auto"/>
            </w:tcBorders>
            <w:shd w:val="clear" w:color="auto" w:fill="auto"/>
            <w:noWrap/>
            <w:vAlign w:val="bottom"/>
            <w:hideMark/>
          </w:tcPr>
          <w:p w:rsidR="00AB38A7" w:rsidRPr="00AB38A7" w:rsidRDefault="00AB38A7" w:rsidP="00FB00CC">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25-Sep-15</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22%</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17%</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16%</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17%</w:t>
            </w:r>
          </w:p>
        </w:tc>
      </w:tr>
      <w:tr w:rsidR="00AB38A7" w:rsidRPr="00AB38A7" w:rsidTr="00AB38A7">
        <w:trPr>
          <w:trHeight w:val="300"/>
        </w:trPr>
        <w:tc>
          <w:tcPr>
            <w:tcW w:w="1053" w:type="pct"/>
            <w:tcBorders>
              <w:top w:val="nil"/>
              <w:left w:val="single" w:sz="4" w:space="0" w:color="auto"/>
              <w:bottom w:val="single" w:sz="4" w:space="0" w:color="auto"/>
              <w:right w:val="single" w:sz="4" w:space="0" w:color="auto"/>
            </w:tcBorders>
            <w:shd w:val="clear" w:color="auto" w:fill="auto"/>
            <w:noWrap/>
            <w:vAlign w:val="bottom"/>
            <w:hideMark/>
          </w:tcPr>
          <w:p w:rsidR="00AB38A7" w:rsidRPr="00AB38A7" w:rsidRDefault="00AB38A7" w:rsidP="00FB00CC">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9-Oct-15</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21%</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16%</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14%</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13%</w:t>
            </w:r>
          </w:p>
        </w:tc>
      </w:tr>
      <w:tr w:rsidR="00AB38A7" w:rsidRPr="00AB38A7" w:rsidTr="00AB38A7">
        <w:trPr>
          <w:trHeight w:val="300"/>
        </w:trPr>
        <w:tc>
          <w:tcPr>
            <w:tcW w:w="1053" w:type="pct"/>
            <w:tcBorders>
              <w:top w:val="nil"/>
              <w:left w:val="single" w:sz="4" w:space="0" w:color="auto"/>
              <w:bottom w:val="single" w:sz="4" w:space="0" w:color="auto"/>
              <w:right w:val="single" w:sz="4" w:space="0" w:color="auto"/>
            </w:tcBorders>
            <w:shd w:val="clear" w:color="auto" w:fill="auto"/>
            <w:noWrap/>
            <w:vAlign w:val="bottom"/>
            <w:hideMark/>
          </w:tcPr>
          <w:p w:rsidR="00AB38A7" w:rsidRPr="00AB38A7" w:rsidRDefault="00AB38A7" w:rsidP="00FB00CC">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10-Oct-15</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29%</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16%</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15%</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14%</w:t>
            </w:r>
          </w:p>
        </w:tc>
      </w:tr>
      <w:tr w:rsidR="00AB38A7" w:rsidRPr="00AB38A7" w:rsidTr="00AB38A7">
        <w:trPr>
          <w:trHeight w:val="300"/>
        </w:trPr>
        <w:tc>
          <w:tcPr>
            <w:tcW w:w="1053" w:type="pct"/>
            <w:tcBorders>
              <w:top w:val="nil"/>
              <w:left w:val="single" w:sz="4" w:space="0" w:color="auto"/>
              <w:bottom w:val="single" w:sz="4" w:space="0" w:color="auto"/>
              <w:right w:val="single" w:sz="4" w:space="0" w:color="auto"/>
            </w:tcBorders>
            <w:shd w:val="clear" w:color="auto" w:fill="auto"/>
            <w:noWrap/>
            <w:vAlign w:val="bottom"/>
            <w:hideMark/>
          </w:tcPr>
          <w:p w:rsidR="00AB38A7" w:rsidRPr="00AB38A7" w:rsidRDefault="00AB38A7" w:rsidP="00FB00CC">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13-Oct-15</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30%</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17%</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15%</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color w:val="000000"/>
              </w:rPr>
            </w:pPr>
            <w:r w:rsidRPr="00AB38A7">
              <w:rPr>
                <w:rFonts w:ascii="Calibri" w:eastAsia="Times New Roman" w:hAnsi="Calibri" w:cs="Times New Roman"/>
                <w:color w:val="000000"/>
              </w:rPr>
              <w:t>12%</w:t>
            </w:r>
          </w:p>
        </w:tc>
      </w:tr>
      <w:tr w:rsidR="00AB38A7" w:rsidRPr="00AB38A7" w:rsidTr="00AB38A7">
        <w:trPr>
          <w:trHeight w:val="300"/>
        </w:trPr>
        <w:tc>
          <w:tcPr>
            <w:tcW w:w="1053" w:type="pct"/>
            <w:tcBorders>
              <w:top w:val="nil"/>
              <w:left w:val="single" w:sz="4" w:space="0" w:color="auto"/>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b/>
                <w:bCs/>
                <w:color w:val="000000"/>
              </w:rPr>
            </w:pPr>
            <w:r w:rsidRPr="00AB38A7">
              <w:rPr>
                <w:rFonts w:ascii="Calibri" w:eastAsia="Times New Roman" w:hAnsi="Calibri" w:cs="Times New Roman"/>
                <w:b/>
                <w:bCs/>
                <w:color w:val="000000"/>
              </w:rPr>
              <w:t>Average</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b/>
                <w:bCs/>
                <w:color w:val="000000"/>
              </w:rPr>
            </w:pPr>
            <w:r w:rsidRPr="00AB38A7">
              <w:rPr>
                <w:rFonts w:ascii="Calibri" w:eastAsia="Times New Roman" w:hAnsi="Calibri" w:cs="Times New Roman"/>
                <w:b/>
                <w:bCs/>
                <w:color w:val="000000"/>
              </w:rPr>
              <w:t>26%</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b/>
                <w:bCs/>
                <w:color w:val="000000"/>
              </w:rPr>
            </w:pPr>
            <w:r w:rsidRPr="00AB38A7">
              <w:rPr>
                <w:rFonts w:ascii="Calibri" w:eastAsia="Times New Roman" w:hAnsi="Calibri" w:cs="Times New Roman"/>
                <w:b/>
                <w:bCs/>
                <w:color w:val="000000"/>
              </w:rPr>
              <w:t>18%</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b/>
                <w:bCs/>
                <w:color w:val="000000"/>
              </w:rPr>
            </w:pPr>
            <w:r w:rsidRPr="00AB38A7">
              <w:rPr>
                <w:rFonts w:ascii="Calibri" w:eastAsia="Times New Roman" w:hAnsi="Calibri" w:cs="Times New Roman"/>
                <w:b/>
                <w:bCs/>
                <w:color w:val="000000"/>
              </w:rPr>
              <w:t>17%</w:t>
            </w:r>
          </w:p>
        </w:tc>
        <w:tc>
          <w:tcPr>
            <w:tcW w:w="987" w:type="pct"/>
            <w:tcBorders>
              <w:top w:val="nil"/>
              <w:left w:val="nil"/>
              <w:bottom w:val="single" w:sz="4" w:space="0" w:color="auto"/>
              <w:right w:val="single" w:sz="4" w:space="0" w:color="auto"/>
            </w:tcBorders>
            <w:shd w:val="clear" w:color="auto" w:fill="auto"/>
            <w:noWrap/>
            <w:vAlign w:val="center"/>
            <w:hideMark/>
          </w:tcPr>
          <w:p w:rsidR="00AB38A7" w:rsidRPr="00AB38A7" w:rsidRDefault="00AB38A7" w:rsidP="00AB38A7">
            <w:pPr>
              <w:spacing w:after="0" w:line="240" w:lineRule="auto"/>
              <w:jc w:val="center"/>
              <w:rPr>
                <w:rFonts w:ascii="Calibri" w:eastAsia="Times New Roman" w:hAnsi="Calibri" w:cs="Times New Roman"/>
                <w:b/>
                <w:bCs/>
                <w:color w:val="000000"/>
              </w:rPr>
            </w:pPr>
            <w:r w:rsidRPr="00AB38A7">
              <w:rPr>
                <w:rFonts w:ascii="Calibri" w:eastAsia="Times New Roman" w:hAnsi="Calibri" w:cs="Times New Roman"/>
                <w:b/>
                <w:bCs/>
                <w:color w:val="000000"/>
              </w:rPr>
              <w:t>16%</w:t>
            </w:r>
          </w:p>
        </w:tc>
      </w:tr>
    </w:tbl>
    <w:p w:rsidR="00966448" w:rsidRDefault="00966448">
      <w:pPr>
        <w:rPr>
          <w:rFonts w:ascii="Arial" w:eastAsia="Times New Roman" w:hAnsi="Arial" w:cs="Times New Roman"/>
          <w:b/>
          <w:color w:val="0070CD"/>
          <w:sz w:val="28"/>
          <w:szCs w:val="28"/>
        </w:rPr>
      </w:pPr>
      <w:r>
        <w:br w:type="page"/>
      </w:r>
    </w:p>
    <w:p w:rsidR="000B462B" w:rsidRPr="00983B31" w:rsidRDefault="000B462B" w:rsidP="000B462B">
      <w:pPr>
        <w:pStyle w:val="Heading1"/>
      </w:pPr>
      <w:bookmarkStart w:id="57" w:name="_Toc446323542"/>
      <w:r w:rsidRPr="00983B31">
        <w:t>Ex Ante Load Impact</w:t>
      </w:r>
      <w:bookmarkEnd w:id="41"/>
      <w:r w:rsidRPr="00983B31">
        <w:t xml:space="preserve"> Estimates</w:t>
      </w:r>
      <w:bookmarkEnd w:id="42"/>
      <w:bookmarkEnd w:id="43"/>
      <w:bookmarkEnd w:id="44"/>
      <w:bookmarkEnd w:id="57"/>
    </w:p>
    <w:p w:rsidR="000B462B" w:rsidRPr="00983B31" w:rsidRDefault="000B462B" w:rsidP="000B462B">
      <w:pPr>
        <w:pStyle w:val="BodyParagraph"/>
        <w:rPr>
          <w:rFonts w:asciiTheme="minorHAnsi" w:hAnsiTheme="minorHAnsi"/>
        </w:rPr>
      </w:pPr>
      <w:r w:rsidRPr="00983B31">
        <w:rPr>
          <w:rFonts w:asciiTheme="minorHAnsi" w:hAnsiTheme="minorHAnsi"/>
        </w:rPr>
        <w:t xml:space="preserve">This section </w:t>
      </w:r>
      <w:r w:rsidR="005F249B" w:rsidRPr="00983B31">
        <w:rPr>
          <w:rFonts w:asciiTheme="minorHAnsi" w:hAnsiTheme="minorHAnsi"/>
        </w:rPr>
        <w:t xml:space="preserve">presents </w:t>
      </w:r>
      <w:r w:rsidRPr="00983B31">
        <w:rPr>
          <w:rFonts w:asciiTheme="minorHAnsi" w:hAnsiTheme="minorHAnsi"/>
        </w:rPr>
        <w:t>ex ante load impact estimates for SDG&amp;E’s Summer Saver program</w:t>
      </w:r>
      <w:r w:rsidR="00F4688A" w:rsidRPr="00983B31">
        <w:rPr>
          <w:rFonts w:asciiTheme="minorHAnsi" w:hAnsiTheme="minorHAnsi"/>
        </w:rPr>
        <w:t xml:space="preserve">. </w:t>
      </w:r>
      <w:r w:rsidRPr="00983B31">
        <w:rPr>
          <w:rFonts w:asciiTheme="minorHAnsi" w:hAnsiTheme="minorHAnsi"/>
        </w:rPr>
        <w:t>Residential ex</w:t>
      </w:r>
      <w:r w:rsidR="003351A0">
        <w:rPr>
          <w:rFonts w:asciiTheme="minorHAnsi" w:hAnsiTheme="minorHAnsi"/>
        </w:rPr>
        <w:t> </w:t>
      </w:r>
      <w:r w:rsidRPr="00983B31">
        <w:rPr>
          <w:rFonts w:asciiTheme="minorHAnsi" w:hAnsiTheme="minorHAnsi"/>
        </w:rPr>
        <w:t>ante estimates are provided first, followed by estimates for nonresidential customers</w:t>
      </w:r>
      <w:r w:rsidR="00F4688A" w:rsidRPr="00983B31">
        <w:rPr>
          <w:rFonts w:asciiTheme="minorHAnsi" w:hAnsiTheme="minorHAnsi"/>
        </w:rPr>
        <w:t xml:space="preserve">. </w:t>
      </w:r>
      <w:r w:rsidRPr="00983B31">
        <w:rPr>
          <w:rFonts w:asciiTheme="minorHAnsi" w:hAnsiTheme="minorHAnsi"/>
        </w:rPr>
        <w:t>The last subsection provides a detailed discussion of the differences between ex</w:t>
      </w:r>
      <w:r w:rsidR="0077699A" w:rsidRPr="00983B31">
        <w:rPr>
          <w:rFonts w:asciiTheme="minorHAnsi" w:hAnsiTheme="minorHAnsi"/>
        </w:rPr>
        <w:t> </w:t>
      </w:r>
      <w:r w:rsidRPr="00983B31">
        <w:rPr>
          <w:rFonts w:asciiTheme="minorHAnsi" w:hAnsiTheme="minorHAnsi"/>
        </w:rPr>
        <w:t>post and ex ante estimates</w:t>
      </w:r>
      <w:r w:rsidR="00F4688A" w:rsidRPr="00983B31">
        <w:rPr>
          <w:rFonts w:asciiTheme="minorHAnsi" w:hAnsiTheme="minorHAnsi"/>
        </w:rPr>
        <w:t xml:space="preserve">. </w:t>
      </w:r>
    </w:p>
    <w:p w:rsidR="000B462B" w:rsidRPr="00983B31" w:rsidRDefault="000B462B" w:rsidP="009B2442">
      <w:pPr>
        <w:pStyle w:val="Heading2"/>
        <w:numPr>
          <w:ilvl w:val="1"/>
          <w:numId w:val="8"/>
        </w:numPr>
      </w:pPr>
      <w:bookmarkStart w:id="58" w:name="_Toc383698796"/>
      <w:bookmarkStart w:id="59" w:name="_Toc446323543"/>
      <w:r w:rsidRPr="00983B31">
        <w:t>Ex Ante Estimates</w:t>
      </w:r>
      <w:bookmarkEnd w:id="58"/>
      <w:bookmarkEnd w:id="59"/>
    </w:p>
    <w:p w:rsidR="003D50E8" w:rsidRPr="00983B31" w:rsidRDefault="000B462B" w:rsidP="000B462B">
      <w:pPr>
        <w:pStyle w:val="BodyParagraph"/>
        <w:rPr>
          <w:rFonts w:asciiTheme="minorHAnsi" w:eastAsia="Calibri" w:hAnsiTheme="minorHAnsi" w:cs="Times New Roman"/>
        </w:rPr>
      </w:pPr>
      <w:r w:rsidRPr="00983B31">
        <w:rPr>
          <w:rFonts w:asciiTheme="minorHAnsi" w:eastAsia="Calibri" w:hAnsiTheme="minorHAnsi" w:cs="Times New Roman"/>
        </w:rPr>
        <w:t xml:space="preserve">The model described in Section 3 was used to estimate load impacts based on ex ante event </w:t>
      </w:r>
      <w:r w:rsidR="003D50E8" w:rsidRPr="00983B31">
        <w:rPr>
          <w:rFonts w:asciiTheme="minorHAnsi" w:eastAsia="Calibri" w:hAnsiTheme="minorHAnsi" w:cs="Times New Roman"/>
        </w:rPr>
        <w:t xml:space="preserve">weather </w:t>
      </w:r>
      <w:r w:rsidRPr="00983B31">
        <w:rPr>
          <w:rFonts w:asciiTheme="minorHAnsi" w:eastAsia="Calibri" w:hAnsiTheme="minorHAnsi" w:cs="Times New Roman"/>
        </w:rPr>
        <w:t>conditions and enrollmen</w:t>
      </w:r>
      <w:r w:rsidR="00983B31" w:rsidRPr="00983B31">
        <w:rPr>
          <w:rFonts w:asciiTheme="minorHAnsi" w:eastAsia="Calibri" w:hAnsiTheme="minorHAnsi" w:cs="Times New Roman"/>
        </w:rPr>
        <w:t>t projections for the years 2016</w:t>
      </w:r>
      <w:r w:rsidRPr="00983B31">
        <w:rPr>
          <w:rFonts w:asciiTheme="minorHAnsi" w:hAnsiTheme="minorHAnsi"/>
        </w:rPr>
        <w:t>–</w:t>
      </w:r>
      <w:r w:rsidRPr="00983B31">
        <w:rPr>
          <w:rFonts w:asciiTheme="minorHAnsi" w:eastAsia="Calibri" w:hAnsiTheme="minorHAnsi" w:cs="Times New Roman"/>
        </w:rPr>
        <w:t>202</w:t>
      </w:r>
      <w:r w:rsidR="00983B31" w:rsidRPr="00983B31">
        <w:rPr>
          <w:rFonts w:asciiTheme="minorHAnsi" w:hAnsiTheme="minorHAnsi"/>
        </w:rPr>
        <w:t>6</w:t>
      </w:r>
      <w:r w:rsidR="00541E7C" w:rsidRPr="00983B31">
        <w:rPr>
          <w:rFonts w:asciiTheme="minorHAnsi" w:eastAsia="Calibri" w:hAnsiTheme="minorHAnsi" w:cs="Times New Roman"/>
        </w:rPr>
        <w:t>. E</w:t>
      </w:r>
      <w:r w:rsidRPr="00983B31">
        <w:rPr>
          <w:rFonts w:asciiTheme="minorHAnsi" w:eastAsia="Calibri" w:hAnsiTheme="minorHAnsi" w:cs="Times New Roman"/>
        </w:rPr>
        <w:t xml:space="preserve">nrollment </w:t>
      </w:r>
      <w:r w:rsidR="00541E7C" w:rsidRPr="00983B31">
        <w:rPr>
          <w:rFonts w:asciiTheme="minorHAnsi" w:eastAsia="Calibri" w:hAnsiTheme="minorHAnsi" w:cs="Times New Roman"/>
        </w:rPr>
        <w:t xml:space="preserve">in the Summer Saver program </w:t>
      </w:r>
      <w:r w:rsidRPr="00983B31">
        <w:rPr>
          <w:rFonts w:asciiTheme="minorHAnsi" w:eastAsia="Calibri" w:hAnsiTheme="minorHAnsi" w:cs="Times New Roman"/>
        </w:rPr>
        <w:t>is not expected to change over the forecast horizon so the tables in</w:t>
      </w:r>
      <w:r w:rsidR="0077699A" w:rsidRPr="00983B31">
        <w:rPr>
          <w:rFonts w:asciiTheme="minorHAnsi" w:eastAsia="Calibri" w:hAnsiTheme="minorHAnsi" w:cs="Times New Roman"/>
        </w:rPr>
        <w:t> </w:t>
      </w:r>
      <w:r w:rsidRPr="00983B31">
        <w:rPr>
          <w:rFonts w:asciiTheme="minorHAnsi" w:eastAsia="Calibri" w:hAnsiTheme="minorHAnsi" w:cs="Times New Roman"/>
        </w:rPr>
        <w:t>this</w:t>
      </w:r>
      <w:r w:rsidR="0077699A" w:rsidRPr="00983B31">
        <w:rPr>
          <w:rFonts w:asciiTheme="minorHAnsi" w:eastAsia="Calibri" w:hAnsiTheme="minorHAnsi" w:cs="Times New Roman"/>
        </w:rPr>
        <w:t> </w:t>
      </w:r>
      <w:r w:rsidRPr="00983B31">
        <w:rPr>
          <w:rFonts w:asciiTheme="minorHAnsi" w:eastAsia="Calibri" w:hAnsiTheme="minorHAnsi" w:cs="Times New Roman"/>
        </w:rPr>
        <w:t>sectio</w:t>
      </w:r>
      <w:r w:rsidR="00983B31" w:rsidRPr="00983B31">
        <w:rPr>
          <w:rFonts w:asciiTheme="minorHAnsi" w:eastAsia="Calibri" w:hAnsiTheme="minorHAnsi" w:cs="Times New Roman"/>
        </w:rPr>
        <w:t xml:space="preserve">n represent predictions for each of the </w:t>
      </w:r>
      <w:r w:rsidR="0077699A" w:rsidRPr="00983B31">
        <w:rPr>
          <w:rFonts w:asciiTheme="minorHAnsi" w:eastAsia="Calibri" w:hAnsiTheme="minorHAnsi" w:cs="Times New Roman"/>
        </w:rPr>
        <w:t xml:space="preserve">11 </w:t>
      </w:r>
      <w:r w:rsidRPr="00983B31">
        <w:rPr>
          <w:rFonts w:asciiTheme="minorHAnsi" w:eastAsia="Calibri" w:hAnsiTheme="minorHAnsi" w:cs="Times New Roman"/>
        </w:rPr>
        <w:t>year</w:t>
      </w:r>
      <w:r w:rsidR="0077699A" w:rsidRPr="00983B31">
        <w:rPr>
          <w:rFonts w:asciiTheme="minorHAnsi" w:eastAsia="Calibri" w:hAnsiTheme="minorHAnsi" w:cs="Times New Roman"/>
        </w:rPr>
        <w:t>s</w:t>
      </w:r>
      <w:r w:rsidRPr="00983B31">
        <w:rPr>
          <w:rFonts w:asciiTheme="minorHAnsi" w:eastAsia="Calibri" w:hAnsiTheme="minorHAnsi" w:cs="Times New Roman"/>
        </w:rPr>
        <w:t xml:space="preserve"> </w:t>
      </w:r>
      <w:r w:rsidR="0077699A" w:rsidRPr="00983B31">
        <w:rPr>
          <w:rFonts w:asciiTheme="minorHAnsi" w:eastAsia="Calibri" w:hAnsiTheme="minorHAnsi" w:cs="Times New Roman"/>
        </w:rPr>
        <w:t>from</w:t>
      </w:r>
      <w:r w:rsidRPr="00983B31">
        <w:rPr>
          <w:rFonts w:asciiTheme="minorHAnsi" w:eastAsia="Calibri" w:hAnsiTheme="minorHAnsi" w:cs="Times New Roman"/>
        </w:rPr>
        <w:t xml:space="preserve"> 201</w:t>
      </w:r>
      <w:r w:rsidR="00983B31" w:rsidRPr="00983B31">
        <w:rPr>
          <w:rFonts w:asciiTheme="minorHAnsi" w:eastAsia="Calibri" w:hAnsiTheme="minorHAnsi" w:cs="Times New Roman"/>
        </w:rPr>
        <w:t>6</w:t>
      </w:r>
      <w:r w:rsidRPr="00983B31">
        <w:rPr>
          <w:rFonts w:asciiTheme="minorHAnsi" w:eastAsia="Calibri" w:hAnsiTheme="minorHAnsi" w:cs="Times New Roman"/>
        </w:rPr>
        <w:t xml:space="preserve"> to 202</w:t>
      </w:r>
      <w:r w:rsidR="00983B31" w:rsidRPr="00983B31">
        <w:rPr>
          <w:rFonts w:asciiTheme="minorHAnsi" w:eastAsia="Calibri" w:hAnsiTheme="minorHAnsi" w:cs="Times New Roman"/>
        </w:rPr>
        <w:t>6, under the assumption that the program would continue to be operated as it is currently throughout that period of time</w:t>
      </w:r>
      <w:r w:rsidR="003D50E8" w:rsidRPr="00983B31">
        <w:rPr>
          <w:rFonts w:asciiTheme="minorHAnsi" w:eastAsia="Calibri" w:hAnsiTheme="minorHAnsi" w:cs="Times New Roman"/>
        </w:rPr>
        <w:t xml:space="preserve">. </w:t>
      </w:r>
    </w:p>
    <w:p w:rsidR="003D50E8" w:rsidRPr="00983B31" w:rsidRDefault="003D50E8" w:rsidP="003D50E8">
      <w:pPr>
        <w:pStyle w:val="BodyParagraph"/>
        <w:rPr>
          <w:rFonts w:asciiTheme="minorHAnsi" w:hAnsiTheme="minorHAnsi"/>
        </w:rPr>
      </w:pPr>
      <w:r w:rsidRPr="00983B31">
        <w:rPr>
          <w:rFonts w:asciiTheme="minorHAnsi" w:hAnsiTheme="minorHAnsi"/>
        </w:rPr>
        <w:t xml:space="preserve">The Protocols require that ex ante load impacts be estimated assuming weather conditions associated with both normal and extreme utility operating conditions. Normal conditions are defined as those that would be expected to occur once every </w:t>
      </w:r>
      <w:r w:rsidR="003351A0">
        <w:rPr>
          <w:rFonts w:asciiTheme="minorHAnsi" w:hAnsiTheme="minorHAnsi"/>
        </w:rPr>
        <w:t>2</w:t>
      </w:r>
      <w:r w:rsidR="003351A0" w:rsidRPr="00983B31">
        <w:rPr>
          <w:rFonts w:asciiTheme="minorHAnsi" w:hAnsiTheme="minorHAnsi"/>
        </w:rPr>
        <w:t xml:space="preserve"> </w:t>
      </w:r>
      <w:r w:rsidRPr="00983B31">
        <w:rPr>
          <w:rFonts w:asciiTheme="minorHAnsi" w:hAnsiTheme="minorHAnsi"/>
        </w:rPr>
        <w:t xml:space="preserve">years (1-in-2 conditions) and extreme conditions are those that would be expected to occur once every </w:t>
      </w:r>
      <w:r w:rsidR="0077699A" w:rsidRPr="00983B31">
        <w:rPr>
          <w:rFonts w:asciiTheme="minorHAnsi" w:hAnsiTheme="minorHAnsi"/>
        </w:rPr>
        <w:t xml:space="preserve">10 </w:t>
      </w:r>
      <w:r w:rsidRPr="00983B31">
        <w:rPr>
          <w:rFonts w:asciiTheme="minorHAnsi" w:hAnsiTheme="minorHAnsi"/>
        </w:rPr>
        <w:t>years (1-in-10 conditions). Since 2008, the</w:t>
      </w:r>
      <w:r w:rsidR="00775830" w:rsidRPr="00983B31">
        <w:rPr>
          <w:rFonts w:asciiTheme="minorHAnsi" w:hAnsiTheme="minorHAnsi"/>
        </w:rPr>
        <w:t xml:space="preserve"> California</w:t>
      </w:r>
      <w:r w:rsidRPr="00983B31">
        <w:rPr>
          <w:rFonts w:asciiTheme="minorHAnsi" w:hAnsiTheme="minorHAnsi"/>
        </w:rPr>
        <w:t xml:space="preserve"> IOUs have based the ex ante weather conditions on system operating conditions specific to each individual utility for estimating demand response load impacts. However, ex ante weather conditions could alternatively reflect 1-in-2 and 1-in-10 year operating conditions for the CAISO rather than the operating conditions for each IOU. While the protocols are silent on this issue, a letter from the CPUC Energy Division to the IOUs dated October 21, 2014 directed the utilities to provide impact estimates under two sets of operating conditions starting with the April 1, 2015 filings</w:t>
      </w:r>
      <w:r w:rsidR="00F4688A" w:rsidRPr="00983B31">
        <w:rPr>
          <w:rFonts w:asciiTheme="minorHAnsi" w:hAnsiTheme="minorHAnsi"/>
        </w:rPr>
        <w:t xml:space="preserve">: </w:t>
      </w:r>
      <w:r w:rsidRPr="00983B31">
        <w:rPr>
          <w:rFonts w:asciiTheme="minorHAnsi" w:hAnsiTheme="minorHAnsi"/>
        </w:rPr>
        <w:t>one reflecting operating conditions for</w:t>
      </w:r>
      <w:r w:rsidR="008E1B06" w:rsidRPr="00983B31">
        <w:rPr>
          <w:rFonts w:asciiTheme="minorHAnsi" w:hAnsiTheme="minorHAnsi"/>
        </w:rPr>
        <w:t> </w:t>
      </w:r>
      <w:r w:rsidRPr="00983B31">
        <w:rPr>
          <w:rFonts w:asciiTheme="minorHAnsi" w:hAnsiTheme="minorHAnsi"/>
        </w:rPr>
        <w:t xml:space="preserve">each IOU and one reflecting operating conditions for the CAISO system. </w:t>
      </w:r>
    </w:p>
    <w:p w:rsidR="003D50E8" w:rsidRPr="00983B31" w:rsidRDefault="003D50E8" w:rsidP="003D50E8">
      <w:pPr>
        <w:pStyle w:val="BodyParagraph"/>
        <w:rPr>
          <w:rFonts w:asciiTheme="minorHAnsi" w:hAnsiTheme="minorHAnsi"/>
        </w:rPr>
      </w:pPr>
      <w:r w:rsidRPr="00983B31">
        <w:rPr>
          <w:rFonts w:asciiTheme="minorHAnsi" w:hAnsiTheme="minorHAnsi"/>
        </w:rPr>
        <w:t>In order to meet this new requirement, California’s IOUs contracted with Nexant to develop ex</w:t>
      </w:r>
      <w:r w:rsidR="008E1B06" w:rsidRPr="00983B31">
        <w:rPr>
          <w:rFonts w:asciiTheme="minorHAnsi" w:hAnsiTheme="minorHAnsi"/>
        </w:rPr>
        <w:t> </w:t>
      </w:r>
      <w:r w:rsidRPr="00983B31">
        <w:rPr>
          <w:rFonts w:asciiTheme="minorHAnsi" w:hAnsiTheme="minorHAnsi"/>
        </w:rPr>
        <w:t>ante weather conditions based on the peaking conditions for each utility and for the CAISO system</w:t>
      </w:r>
      <w:r w:rsidR="00F4688A" w:rsidRPr="00983B31">
        <w:rPr>
          <w:rFonts w:asciiTheme="minorHAnsi" w:hAnsiTheme="minorHAnsi"/>
        </w:rPr>
        <w:t xml:space="preserve">. </w:t>
      </w:r>
      <w:r w:rsidRPr="00983B31">
        <w:rPr>
          <w:rFonts w:asciiTheme="minorHAnsi" w:hAnsiTheme="minorHAnsi"/>
        </w:rPr>
        <w:t xml:space="preserve">The previous ex ante weather conditions for </w:t>
      </w:r>
      <w:r w:rsidR="00DE6190" w:rsidRPr="00983B31">
        <w:rPr>
          <w:rFonts w:asciiTheme="minorHAnsi" w:hAnsiTheme="minorHAnsi"/>
        </w:rPr>
        <w:t xml:space="preserve">Pacific Gas and Electric Co. and Southern California Edison Co. </w:t>
      </w:r>
      <w:r w:rsidRPr="00983B31">
        <w:rPr>
          <w:rFonts w:asciiTheme="minorHAnsi" w:hAnsiTheme="minorHAnsi"/>
        </w:rPr>
        <w:t>were developed in 2009</w:t>
      </w:r>
      <w:r w:rsidR="00DE6190" w:rsidRPr="00983B31">
        <w:rPr>
          <w:rFonts w:asciiTheme="minorHAnsi" w:hAnsiTheme="minorHAnsi"/>
        </w:rPr>
        <w:t xml:space="preserve">; the previous ex ante weather conditions were developed in 2012 for SDG&amp;E. These scenarios </w:t>
      </w:r>
      <w:r w:rsidRPr="00983B31">
        <w:rPr>
          <w:rFonts w:asciiTheme="minorHAnsi" w:hAnsiTheme="minorHAnsi"/>
        </w:rPr>
        <w:t>were updated this year along with the development of the new CAISO-based conditions</w:t>
      </w:r>
      <w:r w:rsidR="00F4688A" w:rsidRPr="00983B31">
        <w:rPr>
          <w:rFonts w:asciiTheme="minorHAnsi" w:hAnsiTheme="minorHAnsi"/>
        </w:rPr>
        <w:t xml:space="preserve">. </w:t>
      </w:r>
      <w:r w:rsidRPr="00983B31">
        <w:rPr>
          <w:rFonts w:asciiTheme="minorHAnsi" w:hAnsiTheme="minorHAnsi"/>
        </w:rPr>
        <w:t>Both sets of estimates used a common methodology, which is documented in a report delivered to the IOUs.</w:t>
      </w:r>
      <w:r w:rsidRPr="00983B31">
        <w:rPr>
          <w:rStyle w:val="FootnoteReference"/>
          <w:rFonts w:asciiTheme="minorHAnsi" w:hAnsiTheme="minorHAnsi"/>
        </w:rPr>
        <w:footnoteReference w:id="10"/>
      </w:r>
      <w:r w:rsidRPr="00983B31">
        <w:rPr>
          <w:rFonts w:asciiTheme="minorHAnsi" w:hAnsiTheme="minorHAnsi"/>
        </w:rPr>
        <w:t xml:space="preserve">   </w:t>
      </w:r>
    </w:p>
    <w:p w:rsidR="003D50E8" w:rsidRPr="00983B31" w:rsidRDefault="003D50E8" w:rsidP="003D50E8">
      <w:pPr>
        <w:pStyle w:val="BodyParagraph"/>
        <w:rPr>
          <w:rFonts w:asciiTheme="minorHAnsi" w:hAnsiTheme="minorHAnsi"/>
        </w:rPr>
      </w:pPr>
      <w:r w:rsidRPr="00983B31">
        <w:rPr>
          <w:rFonts w:asciiTheme="minorHAnsi" w:hAnsiTheme="minorHAnsi"/>
        </w:rPr>
        <w:t>The extent to which utility-specific ex ante weather conditions differ from CAISO ex ante weather conditions largely depends on the correlation between individual utility and CAISO peak</w:t>
      </w:r>
      <w:r w:rsidR="008E1B06" w:rsidRPr="00983B31">
        <w:rPr>
          <w:rFonts w:asciiTheme="minorHAnsi" w:hAnsiTheme="minorHAnsi"/>
        </w:rPr>
        <w:t> </w:t>
      </w:r>
      <w:r w:rsidRPr="00983B31">
        <w:rPr>
          <w:rFonts w:asciiTheme="minorHAnsi" w:hAnsiTheme="minorHAnsi"/>
        </w:rPr>
        <w:t>loads. Based on</w:t>
      </w:r>
      <w:r w:rsidR="003351A0">
        <w:rPr>
          <w:rFonts w:asciiTheme="minorHAnsi" w:hAnsiTheme="minorHAnsi"/>
        </w:rPr>
        <w:t> </w:t>
      </w:r>
      <w:r w:rsidRPr="00983B31">
        <w:rPr>
          <w:rFonts w:asciiTheme="minorHAnsi" w:hAnsiTheme="minorHAnsi"/>
        </w:rPr>
        <w:t xml:space="preserve">CAISO and SDG&amp;E system peak loads for the top 25 CAISO system load days each year from 2006 to 2013, the correlation coefficient for SDG&amp;E is </w:t>
      </w:r>
      <w:r w:rsidR="001B17E2" w:rsidRPr="00983B31">
        <w:rPr>
          <w:rFonts w:asciiTheme="minorHAnsi" w:hAnsiTheme="minorHAnsi"/>
        </w:rPr>
        <w:t>0.56</w:t>
      </w:r>
      <w:r w:rsidRPr="00983B31">
        <w:rPr>
          <w:rFonts w:asciiTheme="minorHAnsi" w:hAnsiTheme="minorHAnsi"/>
        </w:rPr>
        <w:t xml:space="preserve">, indicating that there are many days on which the CAISO system loads are high while </w:t>
      </w:r>
      <w:r w:rsidR="001B17E2" w:rsidRPr="00983B31">
        <w:rPr>
          <w:rFonts w:asciiTheme="minorHAnsi" w:hAnsiTheme="minorHAnsi"/>
        </w:rPr>
        <w:t>SDG</w:t>
      </w:r>
      <w:r w:rsidRPr="00983B31">
        <w:rPr>
          <w:rFonts w:asciiTheme="minorHAnsi" w:hAnsiTheme="minorHAnsi"/>
        </w:rPr>
        <w:t>&amp;E loads are more</w:t>
      </w:r>
      <w:r w:rsidR="00775830" w:rsidRPr="00983B31">
        <w:rPr>
          <w:rFonts w:asciiTheme="minorHAnsi" w:hAnsiTheme="minorHAnsi"/>
        </w:rPr>
        <w:t xml:space="preserve"> modest</w:t>
      </w:r>
      <w:r w:rsidR="00F4688A" w:rsidRPr="00983B31">
        <w:rPr>
          <w:rFonts w:asciiTheme="minorHAnsi" w:hAnsiTheme="minorHAnsi"/>
        </w:rPr>
        <w:t xml:space="preserve">. </w:t>
      </w:r>
      <w:r w:rsidR="00775830" w:rsidRPr="00983B31">
        <w:rPr>
          <w:rFonts w:asciiTheme="minorHAnsi" w:hAnsiTheme="minorHAnsi"/>
        </w:rPr>
        <w:t>This correlation for SD</w:t>
      </w:r>
      <w:r w:rsidRPr="00983B31">
        <w:rPr>
          <w:rFonts w:asciiTheme="minorHAnsi" w:hAnsiTheme="minorHAnsi"/>
        </w:rPr>
        <w:t>G&amp;E tends to be weakest when CAISO loads</w:t>
      </w:r>
      <w:r w:rsidR="001B17E2" w:rsidRPr="00983B31">
        <w:rPr>
          <w:rFonts w:asciiTheme="minorHAnsi" w:hAnsiTheme="minorHAnsi"/>
        </w:rPr>
        <w:t xml:space="preserve"> have been below 46</w:t>
      </w:r>
      <w:r w:rsidRPr="00983B31">
        <w:rPr>
          <w:rFonts w:asciiTheme="minorHAnsi" w:hAnsiTheme="minorHAnsi"/>
        </w:rPr>
        <w:t>,000 MW</w:t>
      </w:r>
      <w:r w:rsidR="00F4688A" w:rsidRPr="00983B31">
        <w:rPr>
          <w:rFonts w:asciiTheme="minorHAnsi" w:hAnsiTheme="minorHAnsi"/>
        </w:rPr>
        <w:t xml:space="preserve">. </w:t>
      </w:r>
      <w:r w:rsidRPr="00983B31">
        <w:rPr>
          <w:rFonts w:asciiTheme="minorHAnsi" w:hAnsiTheme="minorHAnsi"/>
        </w:rPr>
        <w:t>CAISO loads often reach 43,</w:t>
      </w:r>
      <w:r w:rsidR="001B17E2" w:rsidRPr="00983B31">
        <w:rPr>
          <w:rFonts w:asciiTheme="minorHAnsi" w:hAnsiTheme="minorHAnsi"/>
        </w:rPr>
        <w:t xml:space="preserve">000 MW when </w:t>
      </w:r>
      <w:r w:rsidRPr="00983B31">
        <w:rPr>
          <w:rFonts w:asciiTheme="minorHAnsi" w:hAnsiTheme="minorHAnsi"/>
        </w:rPr>
        <w:t xml:space="preserve">loads </w:t>
      </w:r>
      <w:r w:rsidR="001B17E2" w:rsidRPr="00983B31">
        <w:rPr>
          <w:rFonts w:asciiTheme="minorHAnsi" w:hAnsiTheme="minorHAnsi"/>
        </w:rPr>
        <w:t xml:space="preserve">in the Los Angeles area </w:t>
      </w:r>
      <w:r w:rsidRPr="00983B31">
        <w:rPr>
          <w:rFonts w:asciiTheme="minorHAnsi" w:hAnsiTheme="minorHAnsi"/>
        </w:rPr>
        <w:t>are</w:t>
      </w:r>
      <w:r w:rsidR="001B17E2" w:rsidRPr="00983B31">
        <w:rPr>
          <w:rFonts w:asciiTheme="minorHAnsi" w:hAnsiTheme="minorHAnsi"/>
        </w:rPr>
        <w:t xml:space="preserve"> extreme but San Diego</w:t>
      </w:r>
      <w:r w:rsidRPr="00983B31">
        <w:rPr>
          <w:rFonts w:asciiTheme="minorHAnsi" w:hAnsiTheme="minorHAnsi"/>
        </w:rPr>
        <w:t xml:space="preserve"> loads are moderate</w:t>
      </w:r>
      <w:r w:rsidR="003351A0">
        <w:rPr>
          <w:rFonts w:asciiTheme="minorHAnsi" w:hAnsiTheme="minorHAnsi"/>
        </w:rPr>
        <w:t>—</w:t>
      </w:r>
      <w:r w:rsidRPr="00983B31">
        <w:rPr>
          <w:rFonts w:asciiTheme="minorHAnsi" w:hAnsiTheme="minorHAnsi"/>
        </w:rPr>
        <w:t>or vice-versa. However, whenever CAISO loads have exceeded 45,000 MW, loads typically have</w:t>
      </w:r>
      <w:r w:rsidR="00983B31" w:rsidRPr="00983B31">
        <w:rPr>
          <w:rFonts w:asciiTheme="minorHAnsi" w:hAnsiTheme="minorHAnsi"/>
        </w:rPr>
        <w:t xml:space="preserve"> been high across all three IOU</w:t>
      </w:r>
      <w:r w:rsidRPr="00983B31">
        <w:rPr>
          <w:rFonts w:asciiTheme="minorHAnsi" w:hAnsiTheme="minorHAnsi"/>
        </w:rPr>
        <w:t>s</w:t>
      </w:r>
      <w:r w:rsidR="00F4688A" w:rsidRPr="00983B31">
        <w:rPr>
          <w:rFonts w:asciiTheme="minorHAnsi" w:hAnsiTheme="minorHAnsi"/>
        </w:rPr>
        <w:t xml:space="preserve">. </w:t>
      </w:r>
    </w:p>
    <w:p w:rsidR="008360DC" w:rsidRPr="00983B31" w:rsidRDefault="001B17E2" w:rsidP="003D50E8">
      <w:pPr>
        <w:pStyle w:val="BodyParagraph"/>
        <w:rPr>
          <w:rFonts w:asciiTheme="minorHAnsi" w:hAnsiTheme="minorHAnsi"/>
        </w:rPr>
      </w:pPr>
      <w:r w:rsidRPr="00983B31">
        <w:rPr>
          <w:rFonts w:asciiTheme="minorHAnsi" w:hAnsiTheme="minorHAnsi"/>
        </w:rPr>
        <w:t>Table 5-1</w:t>
      </w:r>
      <w:r w:rsidR="003D50E8" w:rsidRPr="00983B31">
        <w:rPr>
          <w:rFonts w:asciiTheme="minorHAnsi" w:hAnsiTheme="minorHAnsi"/>
        </w:rPr>
        <w:t xml:space="preserve"> shows the </w:t>
      </w:r>
      <w:r w:rsidRPr="00983B31">
        <w:rPr>
          <w:rFonts w:asciiTheme="minorHAnsi" w:hAnsiTheme="minorHAnsi"/>
        </w:rPr>
        <w:t xml:space="preserve">Summer Saver </w:t>
      </w:r>
      <w:r w:rsidR="00BC5407" w:rsidRPr="00983B31">
        <w:rPr>
          <w:rFonts w:asciiTheme="minorHAnsi" w:hAnsiTheme="minorHAnsi"/>
        </w:rPr>
        <w:t xml:space="preserve">enrollment-weighted </w:t>
      </w:r>
      <w:r w:rsidR="005B553F" w:rsidRPr="00983B31">
        <w:rPr>
          <w:rFonts w:asciiTheme="minorHAnsi" w:hAnsiTheme="minorHAnsi"/>
        </w:rPr>
        <w:t xml:space="preserve">average temperature from </w:t>
      </w:r>
      <w:r w:rsidR="008360DC" w:rsidRPr="00983B31">
        <w:rPr>
          <w:rFonts w:asciiTheme="minorHAnsi" w:hAnsiTheme="minorHAnsi"/>
        </w:rPr>
        <w:t>midnight to</w:t>
      </w:r>
      <w:r w:rsidR="008E1B06" w:rsidRPr="00983B31">
        <w:rPr>
          <w:rFonts w:asciiTheme="minorHAnsi" w:hAnsiTheme="minorHAnsi"/>
        </w:rPr>
        <w:t> </w:t>
      </w:r>
      <w:r w:rsidR="008360DC" w:rsidRPr="00983B31">
        <w:rPr>
          <w:rFonts w:asciiTheme="minorHAnsi" w:hAnsiTheme="minorHAnsi"/>
        </w:rPr>
        <w:t>5 PM (</w:t>
      </w:r>
      <w:r w:rsidR="003D50E8" w:rsidRPr="00983B31">
        <w:rPr>
          <w:rFonts w:asciiTheme="minorHAnsi" w:hAnsiTheme="minorHAnsi"/>
        </w:rPr>
        <w:t>mean17</w:t>
      </w:r>
      <w:r w:rsidR="008360DC" w:rsidRPr="00983B31">
        <w:rPr>
          <w:rFonts w:asciiTheme="minorHAnsi" w:hAnsiTheme="minorHAnsi"/>
        </w:rPr>
        <w:t>)</w:t>
      </w:r>
      <w:r w:rsidR="003D50E8" w:rsidRPr="00983B31">
        <w:rPr>
          <w:rFonts w:asciiTheme="minorHAnsi" w:hAnsiTheme="minorHAnsi"/>
        </w:rPr>
        <w:t xml:space="preserve"> for the typical event day and the monthly system peak day under the four sets of weather </w:t>
      </w:r>
      <w:r w:rsidR="005F249B" w:rsidRPr="00983B31">
        <w:rPr>
          <w:rFonts w:asciiTheme="minorHAnsi" w:hAnsiTheme="minorHAnsi"/>
        </w:rPr>
        <w:t xml:space="preserve">conditions </w:t>
      </w:r>
      <w:r w:rsidR="003D50E8" w:rsidRPr="00983B31">
        <w:rPr>
          <w:rFonts w:asciiTheme="minorHAnsi" w:hAnsiTheme="minorHAnsi"/>
        </w:rPr>
        <w:t>for which load impacts are estimated</w:t>
      </w:r>
      <w:r w:rsidR="00F4688A" w:rsidRPr="00983B31">
        <w:rPr>
          <w:rFonts w:asciiTheme="minorHAnsi" w:hAnsiTheme="minorHAnsi"/>
        </w:rPr>
        <w:t xml:space="preserve">. </w:t>
      </w:r>
      <w:r w:rsidR="00775830" w:rsidRPr="00983B31">
        <w:rPr>
          <w:rFonts w:asciiTheme="minorHAnsi" w:hAnsiTheme="minorHAnsi"/>
        </w:rPr>
        <w:t>T</w:t>
      </w:r>
      <w:r w:rsidR="003D50E8" w:rsidRPr="00983B31">
        <w:rPr>
          <w:rFonts w:asciiTheme="minorHAnsi" w:hAnsiTheme="minorHAnsi"/>
        </w:rPr>
        <w:t xml:space="preserve">he differences in </w:t>
      </w:r>
      <w:r w:rsidR="005F249B" w:rsidRPr="00983B31">
        <w:rPr>
          <w:rFonts w:asciiTheme="minorHAnsi" w:hAnsiTheme="minorHAnsi"/>
        </w:rPr>
        <w:t xml:space="preserve">mean17 values </w:t>
      </w:r>
      <w:r w:rsidR="003D50E8" w:rsidRPr="00983B31">
        <w:rPr>
          <w:rFonts w:asciiTheme="minorHAnsi" w:hAnsiTheme="minorHAnsi"/>
        </w:rPr>
        <w:t xml:space="preserve">based on </w:t>
      </w:r>
      <w:r w:rsidR="008D6C90" w:rsidRPr="00983B31">
        <w:rPr>
          <w:rFonts w:asciiTheme="minorHAnsi" w:hAnsiTheme="minorHAnsi"/>
        </w:rPr>
        <w:t>SD</w:t>
      </w:r>
      <w:r w:rsidR="003D50E8" w:rsidRPr="00983B31">
        <w:rPr>
          <w:rFonts w:asciiTheme="minorHAnsi" w:hAnsiTheme="minorHAnsi"/>
        </w:rPr>
        <w:t>G&amp;E peak condit</w:t>
      </w:r>
      <w:r w:rsidR="00775830" w:rsidRPr="00983B31">
        <w:rPr>
          <w:rFonts w:asciiTheme="minorHAnsi" w:hAnsiTheme="minorHAnsi"/>
        </w:rPr>
        <w:t>ions and CAISO peak conditions</w:t>
      </w:r>
      <w:r w:rsidR="0077699A" w:rsidRPr="00983B31">
        <w:rPr>
          <w:rFonts w:asciiTheme="minorHAnsi" w:hAnsiTheme="minorHAnsi"/>
        </w:rPr>
        <w:t>,</w:t>
      </w:r>
      <w:r w:rsidR="00775830" w:rsidRPr="00983B31">
        <w:rPr>
          <w:rFonts w:asciiTheme="minorHAnsi" w:hAnsiTheme="minorHAnsi"/>
        </w:rPr>
        <w:t xml:space="preserve"> </w:t>
      </w:r>
      <w:r w:rsidR="003D50E8" w:rsidRPr="00983B31">
        <w:rPr>
          <w:rFonts w:asciiTheme="minorHAnsi" w:hAnsiTheme="minorHAnsi"/>
        </w:rPr>
        <w:t>and</w:t>
      </w:r>
      <w:r w:rsidR="0077699A" w:rsidRPr="00983B31">
        <w:rPr>
          <w:rFonts w:asciiTheme="minorHAnsi" w:hAnsiTheme="minorHAnsi"/>
        </w:rPr>
        <w:t xml:space="preserve"> also</w:t>
      </w:r>
      <w:r w:rsidR="003D50E8" w:rsidRPr="00983B31">
        <w:rPr>
          <w:rFonts w:asciiTheme="minorHAnsi" w:hAnsiTheme="minorHAnsi"/>
        </w:rPr>
        <w:t xml:space="preserve"> </w:t>
      </w:r>
      <w:r w:rsidR="00064993" w:rsidRPr="00983B31">
        <w:rPr>
          <w:rFonts w:asciiTheme="minorHAnsi" w:hAnsiTheme="minorHAnsi"/>
        </w:rPr>
        <w:t>based on</w:t>
      </w:r>
      <w:r w:rsidR="005F249B" w:rsidRPr="00983B31">
        <w:rPr>
          <w:rFonts w:asciiTheme="minorHAnsi" w:hAnsiTheme="minorHAnsi"/>
        </w:rPr>
        <w:t xml:space="preserve"> </w:t>
      </w:r>
      <w:r w:rsidR="003D50E8" w:rsidRPr="00983B31">
        <w:rPr>
          <w:rFonts w:asciiTheme="minorHAnsi" w:hAnsiTheme="minorHAnsi"/>
        </w:rPr>
        <w:t>no</w:t>
      </w:r>
      <w:r w:rsidR="008D6C90" w:rsidRPr="00983B31">
        <w:rPr>
          <w:rFonts w:asciiTheme="minorHAnsi" w:hAnsiTheme="minorHAnsi"/>
        </w:rPr>
        <w:t>rmal and extreme weather</w:t>
      </w:r>
      <w:r w:rsidR="0077699A" w:rsidRPr="00983B31">
        <w:rPr>
          <w:rFonts w:asciiTheme="minorHAnsi" w:hAnsiTheme="minorHAnsi"/>
        </w:rPr>
        <w:t>,</w:t>
      </w:r>
      <w:r w:rsidR="008D6C90" w:rsidRPr="00983B31">
        <w:rPr>
          <w:rFonts w:asciiTheme="minorHAnsi" w:hAnsiTheme="minorHAnsi"/>
        </w:rPr>
        <w:t xml:space="preserve"> can </w:t>
      </w:r>
      <w:r w:rsidR="005F249B" w:rsidRPr="00983B31">
        <w:rPr>
          <w:rFonts w:asciiTheme="minorHAnsi" w:hAnsiTheme="minorHAnsi"/>
        </w:rPr>
        <w:t>be quite large</w:t>
      </w:r>
      <w:r w:rsidR="00F4688A" w:rsidRPr="00983B31">
        <w:rPr>
          <w:rFonts w:asciiTheme="minorHAnsi" w:hAnsiTheme="minorHAnsi"/>
        </w:rPr>
        <w:t xml:space="preserve">. </w:t>
      </w:r>
      <w:r w:rsidR="008D6C90" w:rsidRPr="00983B31">
        <w:rPr>
          <w:rFonts w:asciiTheme="minorHAnsi" w:hAnsiTheme="minorHAnsi"/>
        </w:rPr>
        <w:t>There are also large differences across months</w:t>
      </w:r>
      <w:r w:rsidR="00F4688A" w:rsidRPr="00983B31">
        <w:rPr>
          <w:rFonts w:asciiTheme="minorHAnsi" w:hAnsiTheme="minorHAnsi"/>
        </w:rPr>
        <w:t xml:space="preserve">. </w:t>
      </w:r>
      <w:r w:rsidR="008D6C90" w:rsidRPr="00983B31">
        <w:rPr>
          <w:rFonts w:asciiTheme="minorHAnsi" w:hAnsiTheme="minorHAnsi"/>
        </w:rPr>
        <w:t xml:space="preserve">As seen </w:t>
      </w:r>
      <w:r w:rsidR="005F249B" w:rsidRPr="00983B31">
        <w:rPr>
          <w:rFonts w:asciiTheme="minorHAnsi" w:hAnsiTheme="minorHAnsi"/>
        </w:rPr>
        <w:t>later</w:t>
      </w:r>
      <w:r w:rsidR="008D6C90" w:rsidRPr="00983B31">
        <w:rPr>
          <w:rFonts w:asciiTheme="minorHAnsi" w:hAnsiTheme="minorHAnsi"/>
        </w:rPr>
        <w:t>, even small differences in the value of mean17 can have large impacts on</w:t>
      </w:r>
      <w:r w:rsidR="0077699A" w:rsidRPr="00983B31">
        <w:rPr>
          <w:rFonts w:asciiTheme="minorHAnsi" w:hAnsiTheme="minorHAnsi"/>
        </w:rPr>
        <w:t> </w:t>
      </w:r>
      <w:r w:rsidR="008D6C90" w:rsidRPr="00983B31">
        <w:rPr>
          <w:rFonts w:asciiTheme="minorHAnsi" w:hAnsiTheme="minorHAnsi"/>
        </w:rPr>
        <w:t>aggregat</w:t>
      </w:r>
      <w:r w:rsidR="00E805A0" w:rsidRPr="00983B31">
        <w:rPr>
          <w:rFonts w:asciiTheme="minorHAnsi" w:hAnsiTheme="minorHAnsi"/>
        </w:rPr>
        <w:t>e load impacts</w:t>
      </w:r>
      <w:r w:rsidR="00F4688A" w:rsidRPr="00983B31">
        <w:rPr>
          <w:rFonts w:asciiTheme="minorHAnsi" w:hAnsiTheme="minorHAnsi"/>
        </w:rPr>
        <w:t xml:space="preserve">. </w:t>
      </w:r>
    </w:p>
    <w:p w:rsidR="005B553F" w:rsidRPr="0059652C" w:rsidRDefault="008360DC" w:rsidP="008360DC">
      <w:pPr>
        <w:keepNext/>
        <w:spacing w:after="120" w:line="240" w:lineRule="auto"/>
        <w:jc w:val="center"/>
        <w:rPr>
          <w:rFonts w:ascii="Arial" w:hAnsi="Arial" w:cs="Arial"/>
          <w:b/>
        </w:rPr>
      </w:pPr>
      <w:r w:rsidRPr="0059652C">
        <w:rPr>
          <w:rFonts w:ascii="Arial" w:hAnsi="Arial" w:cs="Arial"/>
          <w:b/>
        </w:rPr>
        <w:t>Table 5-1: Summer Saver Enrollment-weighted Ex Ante Weather Values (mean17)</w:t>
      </w:r>
    </w:p>
    <w:tbl>
      <w:tblPr>
        <w:tblW w:w="5000" w:type="pct"/>
        <w:tblLook w:val="04A0" w:firstRow="1" w:lastRow="0" w:firstColumn="1" w:lastColumn="0" w:noHBand="0" w:noVBand="1"/>
      </w:tblPr>
      <w:tblGrid>
        <w:gridCol w:w="1869"/>
        <w:gridCol w:w="711"/>
        <w:gridCol w:w="2028"/>
        <w:gridCol w:w="1163"/>
        <w:gridCol w:w="1283"/>
        <w:gridCol w:w="1153"/>
        <w:gridCol w:w="1369"/>
      </w:tblGrid>
      <w:tr w:rsidR="005B553F" w:rsidRPr="0059652C" w:rsidTr="005B089B">
        <w:trPr>
          <w:trHeight w:val="300"/>
        </w:trPr>
        <w:tc>
          <w:tcPr>
            <w:tcW w:w="976" w:type="pct"/>
            <w:vMerge w:val="restart"/>
            <w:tcBorders>
              <w:top w:val="single" w:sz="4" w:space="0" w:color="auto"/>
              <w:left w:val="single" w:sz="4" w:space="0" w:color="auto"/>
              <w:bottom w:val="single" w:sz="4" w:space="0" w:color="000000"/>
              <w:right w:val="single" w:sz="4" w:space="0" w:color="FFFFFF"/>
            </w:tcBorders>
            <w:shd w:val="clear" w:color="000000" w:fill="0070C0"/>
            <w:noWrap/>
            <w:vAlign w:val="center"/>
            <w:hideMark/>
          </w:tcPr>
          <w:p w:rsidR="005B553F" w:rsidRPr="0059652C" w:rsidRDefault="005B553F" w:rsidP="008E1B06">
            <w:pPr>
              <w:pStyle w:val="TableHeader"/>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Customer Type</w:t>
            </w:r>
          </w:p>
        </w:tc>
        <w:tc>
          <w:tcPr>
            <w:tcW w:w="371" w:type="pct"/>
            <w:vMerge w:val="restart"/>
            <w:tcBorders>
              <w:top w:val="single" w:sz="4" w:space="0" w:color="auto"/>
              <w:left w:val="single" w:sz="4" w:space="0" w:color="FFFFFF"/>
              <w:bottom w:val="single" w:sz="4" w:space="0" w:color="000000"/>
              <w:right w:val="single" w:sz="4" w:space="0" w:color="FFFFFF"/>
            </w:tcBorders>
            <w:shd w:val="clear" w:color="000000" w:fill="0070C0"/>
            <w:noWrap/>
            <w:vAlign w:val="center"/>
            <w:hideMark/>
          </w:tcPr>
          <w:p w:rsidR="005B553F" w:rsidRPr="0059652C" w:rsidRDefault="005B553F" w:rsidP="008E1B06">
            <w:pPr>
              <w:pStyle w:val="TableHeader"/>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Cycle</w:t>
            </w:r>
          </w:p>
        </w:tc>
        <w:tc>
          <w:tcPr>
            <w:tcW w:w="1059" w:type="pct"/>
            <w:vMerge w:val="restart"/>
            <w:tcBorders>
              <w:top w:val="single" w:sz="4" w:space="0" w:color="auto"/>
              <w:left w:val="single" w:sz="4" w:space="0" w:color="FFFFFF"/>
              <w:bottom w:val="single" w:sz="4" w:space="0" w:color="000000"/>
              <w:right w:val="single" w:sz="4" w:space="0" w:color="FFFFFF"/>
            </w:tcBorders>
            <w:shd w:val="clear" w:color="000000" w:fill="0070C0"/>
            <w:noWrap/>
            <w:vAlign w:val="center"/>
            <w:hideMark/>
          </w:tcPr>
          <w:p w:rsidR="005B553F" w:rsidRPr="0059652C" w:rsidRDefault="005B553F" w:rsidP="008E1B06">
            <w:pPr>
              <w:pStyle w:val="TableHeader"/>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Day Type</w:t>
            </w:r>
          </w:p>
        </w:tc>
        <w:tc>
          <w:tcPr>
            <w:tcW w:w="1277" w:type="pct"/>
            <w:gridSpan w:val="2"/>
            <w:tcBorders>
              <w:top w:val="single" w:sz="4" w:space="0" w:color="auto"/>
              <w:left w:val="nil"/>
              <w:bottom w:val="single" w:sz="4" w:space="0" w:color="FFFFFF"/>
              <w:right w:val="single" w:sz="4" w:space="0" w:color="FFFFFF"/>
            </w:tcBorders>
            <w:shd w:val="clear" w:color="000000" w:fill="0070C0"/>
            <w:vAlign w:val="center"/>
            <w:hideMark/>
          </w:tcPr>
          <w:p w:rsidR="005B553F" w:rsidRPr="0059652C" w:rsidRDefault="005B553F" w:rsidP="008E1B06">
            <w:pPr>
              <w:pStyle w:val="TableHeader"/>
              <w:spacing w:before="0" w:after="0"/>
              <w:contextualSpacing/>
              <w:rPr>
                <w:rFonts w:asciiTheme="minorHAnsi" w:eastAsia="Times New Roman" w:hAnsiTheme="minorHAnsi"/>
                <w:bCs/>
                <w:sz w:val="18"/>
                <w:szCs w:val="18"/>
              </w:rPr>
            </w:pPr>
            <w:r w:rsidRPr="0059652C">
              <w:rPr>
                <w:rFonts w:asciiTheme="minorHAnsi" w:eastAsia="Times New Roman" w:hAnsiTheme="minorHAnsi"/>
                <w:bCs/>
                <w:sz w:val="18"/>
                <w:szCs w:val="18"/>
              </w:rPr>
              <w:t>CAISO-based Weather (°F)</w:t>
            </w:r>
          </w:p>
        </w:tc>
        <w:tc>
          <w:tcPr>
            <w:tcW w:w="1317" w:type="pct"/>
            <w:gridSpan w:val="2"/>
            <w:tcBorders>
              <w:top w:val="single" w:sz="4" w:space="0" w:color="auto"/>
              <w:left w:val="nil"/>
              <w:bottom w:val="single" w:sz="4" w:space="0" w:color="FFFFFF"/>
              <w:right w:val="single" w:sz="4" w:space="0" w:color="000000"/>
            </w:tcBorders>
            <w:shd w:val="clear" w:color="000000" w:fill="0070C0"/>
            <w:vAlign w:val="center"/>
            <w:hideMark/>
          </w:tcPr>
          <w:p w:rsidR="005B553F" w:rsidRPr="0059652C" w:rsidRDefault="005B553F" w:rsidP="008E1B06">
            <w:pPr>
              <w:pStyle w:val="TableHeader"/>
              <w:spacing w:before="0" w:after="0"/>
              <w:contextualSpacing/>
              <w:rPr>
                <w:rFonts w:asciiTheme="minorHAnsi" w:eastAsia="Times New Roman" w:hAnsiTheme="minorHAnsi"/>
                <w:bCs/>
                <w:sz w:val="18"/>
                <w:szCs w:val="18"/>
              </w:rPr>
            </w:pPr>
            <w:r w:rsidRPr="0059652C">
              <w:rPr>
                <w:rFonts w:asciiTheme="minorHAnsi" w:eastAsia="Times New Roman" w:hAnsiTheme="minorHAnsi"/>
                <w:bCs/>
                <w:sz w:val="18"/>
                <w:szCs w:val="18"/>
              </w:rPr>
              <w:t>SDG&amp;E-based Weather (°F)</w:t>
            </w:r>
          </w:p>
        </w:tc>
      </w:tr>
      <w:tr w:rsidR="005B553F" w:rsidRPr="0059652C" w:rsidTr="005B089B">
        <w:trPr>
          <w:trHeight w:val="300"/>
        </w:trPr>
        <w:tc>
          <w:tcPr>
            <w:tcW w:w="976" w:type="pct"/>
            <w:vMerge/>
            <w:tcBorders>
              <w:top w:val="single" w:sz="4" w:space="0" w:color="auto"/>
              <w:left w:val="single" w:sz="4" w:space="0" w:color="auto"/>
              <w:bottom w:val="single" w:sz="4" w:space="0" w:color="000000"/>
              <w:right w:val="single" w:sz="4" w:space="0" w:color="FFFFFF"/>
            </w:tcBorders>
            <w:vAlign w:val="center"/>
            <w:hideMark/>
          </w:tcPr>
          <w:p w:rsidR="005B553F" w:rsidRPr="0059652C" w:rsidRDefault="005B553F" w:rsidP="008E1B06">
            <w:pPr>
              <w:pStyle w:val="TableHeader"/>
              <w:spacing w:before="0" w:after="0"/>
              <w:contextualSpacing/>
              <w:rPr>
                <w:rFonts w:asciiTheme="minorHAnsi" w:eastAsia="Times New Roman" w:hAnsiTheme="minorHAnsi"/>
                <w:sz w:val="18"/>
                <w:szCs w:val="18"/>
              </w:rPr>
            </w:pPr>
          </w:p>
        </w:tc>
        <w:tc>
          <w:tcPr>
            <w:tcW w:w="371" w:type="pct"/>
            <w:vMerge/>
            <w:tcBorders>
              <w:top w:val="single" w:sz="4" w:space="0" w:color="auto"/>
              <w:left w:val="single" w:sz="4" w:space="0" w:color="FFFFFF"/>
              <w:bottom w:val="single" w:sz="4" w:space="0" w:color="000000"/>
              <w:right w:val="single" w:sz="4" w:space="0" w:color="FFFFFF"/>
            </w:tcBorders>
            <w:vAlign w:val="center"/>
            <w:hideMark/>
          </w:tcPr>
          <w:p w:rsidR="005B553F" w:rsidRPr="0059652C" w:rsidRDefault="005B553F" w:rsidP="008E1B06">
            <w:pPr>
              <w:pStyle w:val="TableHeader"/>
              <w:spacing w:before="0" w:after="0"/>
              <w:contextualSpacing/>
              <w:rPr>
                <w:rFonts w:asciiTheme="minorHAnsi" w:eastAsia="Times New Roman" w:hAnsiTheme="minorHAnsi"/>
                <w:sz w:val="18"/>
                <w:szCs w:val="18"/>
              </w:rPr>
            </w:pPr>
          </w:p>
        </w:tc>
        <w:tc>
          <w:tcPr>
            <w:tcW w:w="1059" w:type="pct"/>
            <w:vMerge/>
            <w:tcBorders>
              <w:top w:val="single" w:sz="4" w:space="0" w:color="auto"/>
              <w:left w:val="single" w:sz="4" w:space="0" w:color="FFFFFF"/>
              <w:bottom w:val="single" w:sz="4" w:space="0" w:color="000000"/>
              <w:right w:val="single" w:sz="4" w:space="0" w:color="FFFFFF"/>
            </w:tcBorders>
            <w:vAlign w:val="center"/>
            <w:hideMark/>
          </w:tcPr>
          <w:p w:rsidR="005B553F" w:rsidRPr="0059652C" w:rsidRDefault="005B553F" w:rsidP="008E1B06">
            <w:pPr>
              <w:pStyle w:val="TableHeader"/>
              <w:spacing w:before="0" w:after="0"/>
              <w:contextualSpacing/>
              <w:rPr>
                <w:rFonts w:asciiTheme="minorHAnsi" w:eastAsia="Times New Roman" w:hAnsiTheme="minorHAnsi"/>
                <w:sz w:val="18"/>
                <w:szCs w:val="18"/>
              </w:rPr>
            </w:pPr>
          </w:p>
        </w:tc>
        <w:tc>
          <w:tcPr>
            <w:tcW w:w="607" w:type="pct"/>
            <w:tcBorders>
              <w:top w:val="nil"/>
              <w:left w:val="nil"/>
              <w:bottom w:val="single" w:sz="4" w:space="0" w:color="auto"/>
              <w:right w:val="single" w:sz="4" w:space="0" w:color="FFFFFF"/>
            </w:tcBorders>
            <w:shd w:val="clear" w:color="000000" w:fill="0070C0"/>
            <w:vAlign w:val="center"/>
            <w:hideMark/>
          </w:tcPr>
          <w:p w:rsidR="005B553F" w:rsidRPr="0059652C" w:rsidRDefault="005B553F" w:rsidP="008E1B06">
            <w:pPr>
              <w:pStyle w:val="TableHeader"/>
              <w:spacing w:before="0" w:after="0"/>
              <w:contextualSpacing/>
              <w:rPr>
                <w:rFonts w:asciiTheme="minorHAnsi" w:eastAsia="Times New Roman" w:hAnsiTheme="minorHAnsi"/>
                <w:bCs/>
                <w:sz w:val="18"/>
                <w:szCs w:val="18"/>
              </w:rPr>
            </w:pPr>
            <w:r w:rsidRPr="0059652C">
              <w:rPr>
                <w:rFonts w:asciiTheme="minorHAnsi" w:eastAsia="Times New Roman" w:hAnsiTheme="minorHAnsi"/>
                <w:bCs/>
                <w:sz w:val="18"/>
                <w:szCs w:val="18"/>
              </w:rPr>
              <w:t>1-in-2</w:t>
            </w:r>
          </w:p>
        </w:tc>
        <w:tc>
          <w:tcPr>
            <w:tcW w:w="670" w:type="pct"/>
            <w:tcBorders>
              <w:top w:val="nil"/>
              <w:left w:val="nil"/>
              <w:bottom w:val="single" w:sz="4" w:space="0" w:color="auto"/>
              <w:right w:val="single" w:sz="4" w:space="0" w:color="FFFFFF"/>
            </w:tcBorders>
            <w:shd w:val="clear" w:color="000000" w:fill="0070C0"/>
            <w:vAlign w:val="center"/>
            <w:hideMark/>
          </w:tcPr>
          <w:p w:rsidR="005B553F" w:rsidRPr="0059652C" w:rsidRDefault="005B553F" w:rsidP="008E1B06">
            <w:pPr>
              <w:pStyle w:val="TableHeader"/>
              <w:spacing w:before="0" w:after="0"/>
              <w:contextualSpacing/>
              <w:rPr>
                <w:rFonts w:asciiTheme="minorHAnsi" w:eastAsia="Times New Roman" w:hAnsiTheme="minorHAnsi"/>
                <w:bCs/>
                <w:sz w:val="18"/>
                <w:szCs w:val="18"/>
              </w:rPr>
            </w:pPr>
            <w:r w:rsidRPr="0059652C">
              <w:rPr>
                <w:rFonts w:asciiTheme="minorHAnsi" w:eastAsia="Times New Roman" w:hAnsiTheme="minorHAnsi"/>
                <w:bCs/>
                <w:sz w:val="18"/>
                <w:szCs w:val="18"/>
              </w:rPr>
              <w:t>1-in-10</w:t>
            </w:r>
          </w:p>
        </w:tc>
        <w:tc>
          <w:tcPr>
            <w:tcW w:w="602" w:type="pct"/>
            <w:tcBorders>
              <w:top w:val="nil"/>
              <w:left w:val="nil"/>
              <w:bottom w:val="single" w:sz="4" w:space="0" w:color="auto"/>
              <w:right w:val="single" w:sz="4" w:space="0" w:color="FFFFFF"/>
            </w:tcBorders>
            <w:shd w:val="clear" w:color="000000" w:fill="0070C0"/>
            <w:vAlign w:val="center"/>
            <w:hideMark/>
          </w:tcPr>
          <w:p w:rsidR="005B553F" w:rsidRPr="0059652C" w:rsidRDefault="005B553F" w:rsidP="008E1B06">
            <w:pPr>
              <w:pStyle w:val="TableHeader"/>
              <w:spacing w:before="0" w:after="0"/>
              <w:contextualSpacing/>
              <w:rPr>
                <w:rFonts w:asciiTheme="minorHAnsi" w:eastAsia="Times New Roman" w:hAnsiTheme="minorHAnsi"/>
                <w:bCs/>
                <w:sz w:val="18"/>
                <w:szCs w:val="18"/>
              </w:rPr>
            </w:pPr>
            <w:r w:rsidRPr="0059652C">
              <w:rPr>
                <w:rFonts w:asciiTheme="minorHAnsi" w:eastAsia="Times New Roman" w:hAnsiTheme="minorHAnsi"/>
                <w:bCs/>
                <w:sz w:val="18"/>
                <w:szCs w:val="18"/>
              </w:rPr>
              <w:t>1-in-2</w:t>
            </w:r>
          </w:p>
        </w:tc>
        <w:tc>
          <w:tcPr>
            <w:tcW w:w="715" w:type="pct"/>
            <w:tcBorders>
              <w:top w:val="nil"/>
              <w:left w:val="nil"/>
              <w:bottom w:val="single" w:sz="4" w:space="0" w:color="auto"/>
              <w:right w:val="single" w:sz="4" w:space="0" w:color="auto"/>
            </w:tcBorders>
            <w:shd w:val="clear" w:color="000000" w:fill="0070C0"/>
            <w:vAlign w:val="center"/>
            <w:hideMark/>
          </w:tcPr>
          <w:p w:rsidR="005B553F" w:rsidRPr="0059652C" w:rsidRDefault="005B553F" w:rsidP="008E1B06">
            <w:pPr>
              <w:pStyle w:val="TableHeader"/>
              <w:spacing w:before="0" w:after="0"/>
              <w:contextualSpacing/>
              <w:rPr>
                <w:rFonts w:asciiTheme="minorHAnsi" w:eastAsia="Times New Roman" w:hAnsiTheme="minorHAnsi"/>
                <w:bCs/>
                <w:sz w:val="18"/>
                <w:szCs w:val="18"/>
              </w:rPr>
            </w:pPr>
            <w:r w:rsidRPr="0059652C">
              <w:rPr>
                <w:rFonts w:asciiTheme="minorHAnsi" w:eastAsia="Times New Roman" w:hAnsiTheme="minorHAnsi"/>
                <w:bCs/>
                <w:sz w:val="18"/>
                <w:szCs w:val="18"/>
              </w:rPr>
              <w:t>1-in-10</w:t>
            </w:r>
          </w:p>
        </w:tc>
      </w:tr>
      <w:tr w:rsidR="005B553F" w:rsidRPr="0059652C" w:rsidTr="005B089B">
        <w:trPr>
          <w:trHeight w:val="300"/>
        </w:trPr>
        <w:tc>
          <w:tcPr>
            <w:tcW w:w="976"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Nonresidential</w:t>
            </w:r>
          </w:p>
        </w:tc>
        <w:tc>
          <w:tcPr>
            <w:tcW w:w="371"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30%</w:t>
            </w: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Typical Event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74</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77</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73</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78</w:t>
            </w:r>
          </w:p>
        </w:tc>
      </w:tr>
      <w:tr w:rsidR="005B553F" w:rsidRPr="0059652C" w:rsidTr="005B089B">
        <w:trPr>
          <w:trHeight w:val="300"/>
        </w:trPr>
        <w:tc>
          <w:tcPr>
            <w:tcW w:w="976"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371"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May Peak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65</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74</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68</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77</w:t>
            </w:r>
          </w:p>
        </w:tc>
      </w:tr>
      <w:tr w:rsidR="005B553F" w:rsidRPr="0059652C" w:rsidTr="005B089B">
        <w:trPr>
          <w:trHeight w:val="300"/>
        </w:trPr>
        <w:tc>
          <w:tcPr>
            <w:tcW w:w="976"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371"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June Peak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69</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74</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68</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74</w:t>
            </w:r>
          </w:p>
        </w:tc>
      </w:tr>
      <w:tr w:rsidR="005B553F" w:rsidRPr="0059652C" w:rsidTr="005B089B">
        <w:trPr>
          <w:trHeight w:val="300"/>
        </w:trPr>
        <w:tc>
          <w:tcPr>
            <w:tcW w:w="976"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371"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July Peak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72</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74</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73</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79</w:t>
            </w:r>
          </w:p>
        </w:tc>
      </w:tr>
      <w:tr w:rsidR="005B553F" w:rsidRPr="0059652C" w:rsidTr="005B089B">
        <w:trPr>
          <w:trHeight w:val="300"/>
        </w:trPr>
        <w:tc>
          <w:tcPr>
            <w:tcW w:w="976"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371"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August Peak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77</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77</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75</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79</w:t>
            </w:r>
          </w:p>
        </w:tc>
      </w:tr>
      <w:tr w:rsidR="005B553F" w:rsidRPr="0059652C" w:rsidTr="005B089B">
        <w:trPr>
          <w:trHeight w:val="300"/>
        </w:trPr>
        <w:tc>
          <w:tcPr>
            <w:tcW w:w="976"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371"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September Peak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77</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82</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76</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82</w:t>
            </w:r>
          </w:p>
        </w:tc>
      </w:tr>
      <w:tr w:rsidR="005B553F" w:rsidRPr="0059652C" w:rsidTr="005B089B">
        <w:trPr>
          <w:trHeight w:val="300"/>
        </w:trPr>
        <w:tc>
          <w:tcPr>
            <w:tcW w:w="976"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371"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October Peak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68</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75</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71</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77</w:t>
            </w:r>
          </w:p>
        </w:tc>
      </w:tr>
      <w:tr w:rsidR="005B553F" w:rsidRPr="0059652C" w:rsidTr="005B089B">
        <w:trPr>
          <w:trHeight w:val="300"/>
        </w:trPr>
        <w:tc>
          <w:tcPr>
            <w:tcW w:w="976"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371"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50%</w:t>
            </w: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Typical Event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73</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76</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73</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78</w:t>
            </w:r>
          </w:p>
        </w:tc>
      </w:tr>
      <w:tr w:rsidR="005B553F" w:rsidRPr="0059652C" w:rsidTr="005B089B">
        <w:trPr>
          <w:trHeight w:val="300"/>
        </w:trPr>
        <w:tc>
          <w:tcPr>
            <w:tcW w:w="976"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371"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May Peak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65</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73</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68</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76</w:t>
            </w:r>
          </w:p>
        </w:tc>
      </w:tr>
      <w:tr w:rsidR="005B553F" w:rsidRPr="0059652C" w:rsidTr="005B089B">
        <w:trPr>
          <w:trHeight w:val="300"/>
        </w:trPr>
        <w:tc>
          <w:tcPr>
            <w:tcW w:w="976"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371"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June Peak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69</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73</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68</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73</w:t>
            </w:r>
          </w:p>
        </w:tc>
      </w:tr>
      <w:tr w:rsidR="005B553F" w:rsidRPr="0059652C" w:rsidTr="005B089B">
        <w:trPr>
          <w:trHeight w:val="300"/>
        </w:trPr>
        <w:tc>
          <w:tcPr>
            <w:tcW w:w="976"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371"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July Peak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72</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74</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72</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78</w:t>
            </w:r>
          </w:p>
        </w:tc>
      </w:tr>
      <w:tr w:rsidR="005B553F" w:rsidRPr="0059652C" w:rsidTr="005B089B">
        <w:trPr>
          <w:trHeight w:val="300"/>
        </w:trPr>
        <w:tc>
          <w:tcPr>
            <w:tcW w:w="976"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371"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August Peak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76</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77</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75</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79</w:t>
            </w:r>
          </w:p>
        </w:tc>
      </w:tr>
      <w:tr w:rsidR="005B553F" w:rsidRPr="0059652C" w:rsidTr="005B089B">
        <w:trPr>
          <w:trHeight w:val="300"/>
        </w:trPr>
        <w:tc>
          <w:tcPr>
            <w:tcW w:w="976"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371"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September Peak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77</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81</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75</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81</w:t>
            </w:r>
          </w:p>
        </w:tc>
      </w:tr>
      <w:tr w:rsidR="005B553F" w:rsidRPr="0059652C" w:rsidTr="005B089B">
        <w:trPr>
          <w:trHeight w:val="300"/>
        </w:trPr>
        <w:tc>
          <w:tcPr>
            <w:tcW w:w="976"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371"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October Peak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68</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75</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71</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76</w:t>
            </w:r>
          </w:p>
        </w:tc>
      </w:tr>
      <w:tr w:rsidR="005B553F" w:rsidRPr="0059652C" w:rsidTr="005B089B">
        <w:trPr>
          <w:trHeight w:val="300"/>
        </w:trPr>
        <w:tc>
          <w:tcPr>
            <w:tcW w:w="976"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Residential</w:t>
            </w:r>
          </w:p>
        </w:tc>
        <w:tc>
          <w:tcPr>
            <w:tcW w:w="371"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50%</w:t>
            </w: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Typical Event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74</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78</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74</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79</w:t>
            </w:r>
          </w:p>
        </w:tc>
      </w:tr>
      <w:tr w:rsidR="005B553F" w:rsidRPr="0059652C" w:rsidTr="005B089B">
        <w:trPr>
          <w:trHeight w:val="300"/>
        </w:trPr>
        <w:tc>
          <w:tcPr>
            <w:tcW w:w="976"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371"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May Peak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65</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74</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69</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77</w:t>
            </w:r>
          </w:p>
        </w:tc>
      </w:tr>
      <w:tr w:rsidR="005B553F" w:rsidRPr="0059652C" w:rsidTr="005B089B">
        <w:trPr>
          <w:trHeight w:val="300"/>
        </w:trPr>
        <w:tc>
          <w:tcPr>
            <w:tcW w:w="976"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371"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June Peak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69</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74</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69</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75</w:t>
            </w:r>
          </w:p>
        </w:tc>
      </w:tr>
      <w:tr w:rsidR="005B553F" w:rsidRPr="0059652C" w:rsidTr="005B089B">
        <w:trPr>
          <w:trHeight w:val="300"/>
        </w:trPr>
        <w:tc>
          <w:tcPr>
            <w:tcW w:w="976"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371"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July Peak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72</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75</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73</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80</w:t>
            </w:r>
          </w:p>
        </w:tc>
      </w:tr>
      <w:tr w:rsidR="005B553F" w:rsidRPr="0059652C" w:rsidTr="005B089B">
        <w:trPr>
          <w:trHeight w:val="300"/>
        </w:trPr>
        <w:tc>
          <w:tcPr>
            <w:tcW w:w="976"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371"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August Peak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77</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78</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75</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80</w:t>
            </w:r>
          </w:p>
        </w:tc>
      </w:tr>
      <w:tr w:rsidR="005B553F" w:rsidRPr="0059652C" w:rsidTr="005B089B">
        <w:trPr>
          <w:trHeight w:val="300"/>
        </w:trPr>
        <w:tc>
          <w:tcPr>
            <w:tcW w:w="976"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371"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September Peak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78</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83</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77</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83</w:t>
            </w:r>
          </w:p>
        </w:tc>
      </w:tr>
      <w:tr w:rsidR="005B553F" w:rsidRPr="0059652C" w:rsidTr="005B089B">
        <w:trPr>
          <w:trHeight w:val="300"/>
        </w:trPr>
        <w:tc>
          <w:tcPr>
            <w:tcW w:w="976"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371"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October Peak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68</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76</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72</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78</w:t>
            </w:r>
          </w:p>
        </w:tc>
      </w:tr>
      <w:tr w:rsidR="005B553F" w:rsidRPr="0059652C" w:rsidTr="005B089B">
        <w:trPr>
          <w:trHeight w:val="300"/>
        </w:trPr>
        <w:tc>
          <w:tcPr>
            <w:tcW w:w="976"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371"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100%</w:t>
            </w: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Typical Event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74</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77</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73</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79</w:t>
            </w:r>
          </w:p>
        </w:tc>
      </w:tr>
      <w:tr w:rsidR="005B553F" w:rsidRPr="0059652C" w:rsidTr="005B089B">
        <w:trPr>
          <w:trHeight w:val="300"/>
        </w:trPr>
        <w:tc>
          <w:tcPr>
            <w:tcW w:w="976"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371"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May Peak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65</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74</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69</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77</w:t>
            </w:r>
          </w:p>
        </w:tc>
      </w:tr>
      <w:tr w:rsidR="005B553F" w:rsidRPr="0059652C" w:rsidTr="005B089B">
        <w:trPr>
          <w:trHeight w:val="300"/>
        </w:trPr>
        <w:tc>
          <w:tcPr>
            <w:tcW w:w="976"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371"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June Peak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69</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74</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68</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74</w:t>
            </w:r>
          </w:p>
        </w:tc>
      </w:tr>
      <w:tr w:rsidR="005B553F" w:rsidRPr="0059652C" w:rsidTr="005B089B">
        <w:trPr>
          <w:trHeight w:val="300"/>
        </w:trPr>
        <w:tc>
          <w:tcPr>
            <w:tcW w:w="976"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371"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July Peak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72</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75</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73</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79</w:t>
            </w:r>
          </w:p>
        </w:tc>
      </w:tr>
      <w:tr w:rsidR="005B553F" w:rsidRPr="0059652C" w:rsidTr="005B089B">
        <w:trPr>
          <w:trHeight w:val="300"/>
        </w:trPr>
        <w:tc>
          <w:tcPr>
            <w:tcW w:w="976"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371"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August Peak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77</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78</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75</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80</w:t>
            </w:r>
          </w:p>
        </w:tc>
      </w:tr>
      <w:tr w:rsidR="005B553F" w:rsidRPr="0059652C" w:rsidTr="005B089B">
        <w:trPr>
          <w:trHeight w:val="300"/>
        </w:trPr>
        <w:tc>
          <w:tcPr>
            <w:tcW w:w="976"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371"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September Peak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78</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83</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76</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83</w:t>
            </w:r>
          </w:p>
        </w:tc>
      </w:tr>
      <w:tr w:rsidR="005B553F" w:rsidRPr="0059652C" w:rsidTr="005B089B">
        <w:trPr>
          <w:trHeight w:val="300"/>
        </w:trPr>
        <w:tc>
          <w:tcPr>
            <w:tcW w:w="976"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371" w:type="pct"/>
            <w:vMerge/>
            <w:tcBorders>
              <w:top w:val="nil"/>
              <w:left w:val="single" w:sz="4" w:space="0" w:color="auto"/>
              <w:bottom w:val="single" w:sz="4" w:space="0" w:color="auto"/>
              <w:right w:val="single" w:sz="4" w:space="0" w:color="auto"/>
            </w:tcBorders>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p>
        </w:tc>
        <w:tc>
          <w:tcPr>
            <w:tcW w:w="1059" w:type="pct"/>
            <w:tcBorders>
              <w:top w:val="nil"/>
              <w:left w:val="nil"/>
              <w:bottom w:val="single" w:sz="4" w:space="0" w:color="auto"/>
              <w:right w:val="single" w:sz="4" w:space="0" w:color="auto"/>
            </w:tcBorders>
            <w:shd w:val="clear" w:color="auto" w:fill="auto"/>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October Peak Day</w:t>
            </w:r>
          </w:p>
        </w:tc>
        <w:tc>
          <w:tcPr>
            <w:tcW w:w="607"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68</w:t>
            </w:r>
          </w:p>
        </w:tc>
        <w:tc>
          <w:tcPr>
            <w:tcW w:w="670"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75</w:t>
            </w:r>
          </w:p>
        </w:tc>
        <w:tc>
          <w:tcPr>
            <w:tcW w:w="602"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72</w:t>
            </w:r>
          </w:p>
        </w:tc>
        <w:tc>
          <w:tcPr>
            <w:tcW w:w="715" w:type="pct"/>
            <w:tcBorders>
              <w:top w:val="nil"/>
              <w:left w:val="nil"/>
              <w:bottom w:val="single" w:sz="4" w:space="0" w:color="auto"/>
              <w:right w:val="single" w:sz="4" w:space="0" w:color="auto"/>
            </w:tcBorders>
            <w:shd w:val="clear" w:color="auto" w:fill="auto"/>
            <w:noWrap/>
            <w:vAlign w:val="center"/>
            <w:hideMark/>
          </w:tcPr>
          <w:p w:rsidR="005B553F" w:rsidRPr="0059652C" w:rsidRDefault="005B553F" w:rsidP="008E1B06">
            <w:pPr>
              <w:pStyle w:val="TableText"/>
              <w:spacing w:before="0" w:after="0"/>
              <w:contextualSpacing/>
              <w:rPr>
                <w:rFonts w:asciiTheme="minorHAnsi" w:eastAsia="Times New Roman" w:hAnsiTheme="minorHAnsi"/>
                <w:sz w:val="18"/>
                <w:szCs w:val="18"/>
              </w:rPr>
            </w:pPr>
            <w:r w:rsidRPr="0059652C">
              <w:rPr>
                <w:rFonts w:asciiTheme="minorHAnsi" w:eastAsia="Times New Roman" w:hAnsiTheme="minorHAnsi"/>
                <w:sz w:val="18"/>
                <w:szCs w:val="18"/>
              </w:rPr>
              <w:t>77</w:t>
            </w:r>
          </w:p>
        </w:tc>
      </w:tr>
    </w:tbl>
    <w:p w:rsidR="000B462B" w:rsidRPr="00891423" w:rsidRDefault="00174E4D" w:rsidP="00155E98">
      <w:pPr>
        <w:pStyle w:val="BodyParaAfterTableFigure"/>
        <w:rPr>
          <w:rFonts w:asciiTheme="minorHAnsi" w:eastAsia="Calibri" w:hAnsiTheme="minorHAnsi"/>
        </w:rPr>
      </w:pPr>
      <w:r w:rsidRPr="00891423">
        <w:rPr>
          <w:rFonts w:asciiTheme="minorHAnsi" w:eastAsia="Calibri" w:hAnsiTheme="minorHAnsi"/>
        </w:rPr>
        <w:t>W</w:t>
      </w:r>
      <w:r w:rsidR="008D6C90" w:rsidRPr="00891423">
        <w:rPr>
          <w:rFonts w:asciiTheme="minorHAnsi" w:eastAsia="Calibri" w:hAnsiTheme="minorHAnsi"/>
        </w:rPr>
        <w:t>hile Summer Saver events can be called any time between noon and 8 PM, ex ante load</w:t>
      </w:r>
      <w:r w:rsidR="008E1B06" w:rsidRPr="00891423">
        <w:rPr>
          <w:rFonts w:asciiTheme="minorHAnsi" w:eastAsia="Calibri" w:hAnsiTheme="minorHAnsi"/>
        </w:rPr>
        <w:t> </w:t>
      </w:r>
      <w:r w:rsidR="008D6C90" w:rsidRPr="00891423">
        <w:rPr>
          <w:rFonts w:asciiTheme="minorHAnsi" w:eastAsia="Calibri" w:hAnsiTheme="minorHAnsi"/>
        </w:rPr>
        <w:t xml:space="preserve">impacts reported here represent the average load impact across the hours </w:t>
      </w:r>
      <w:r w:rsidR="005F249B" w:rsidRPr="00891423">
        <w:rPr>
          <w:rFonts w:asciiTheme="minorHAnsi" w:eastAsia="Calibri" w:hAnsiTheme="minorHAnsi"/>
        </w:rPr>
        <w:t>from</w:t>
      </w:r>
      <w:r w:rsidR="00983B31" w:rsidRPr="00891423">
        <w:rPr>
          <w:rFonts w:asciiTheme="minorHAnsi" w:eastAsia="Calibri" w:hAnsiTheme="minorHAnsi"/>
        </w:rPr>
        <w:t xml:space="preserve"> </w:t>
      </w:r>
      <w:r w:rsidR="008D6C90" w:rsidRPr="00891423">
        <w:rPr>
          <w:rFonts w:asciiTheme="minorHAnsi" w:eastAsia="Calibri" w:hAnsiTheme="minorHAnsi"/>
        </w:rPr>
        <w:t>1</w:t>
      </w:r>
      <w:r w:rsidR="000B462B" w:rsidRPr="00891423">
        <w:rPr>
          <w:rFonts w:asciiTheme="minorHAnsi" w:eastAsia="Calibri" w:hAnsiTheme="minorHAnsi"/>
        </w:rPr>
        <w:t xml:space="preserve"> </w:t>
      </w:r>
      <w:r w:rsidR="000B462B" w:rsidRPr="00891423">
        <w:rPr>
          <w:rFonts w:asciiTheme="minorHAnsi" w:hAnsiTheme="minorHAnsi"/>
        </w:rPr>
        <w:t>to 6</w:t>
      </w:r>
      <w:r w:rsidR="000B462B" w:rsidRPr="00891423">
        <w:rPr>
          <w:rFonts w:asciiTheme="minorHAnsi" w:eastAsia="Calibri" w:hAnsiTheme="minorHAnsi"/>
        </w:rPr>
        <w:t xml:space="preserve"> PM</w:t>
      </w:r>
      <w:r w:rsidR="00775830" w:rsidRPr="00891423">
        <w:rPr>
          <w:rFonts w:asciiTheme="minorHAnsi" w:eastAsia="Calibri" w:hAnsiTheme="minorHAnsi"/>
        </w:rPr>
        <w:t>,</w:t>
      </w:r>
      <w:r w:rsidR="008D6C90" w:rsidRPr="00891423">
        <w:rPr>
          <w:rFonts w:asciiTheme="minorHAnsi" w:eastAsia="Calibri" w:hAnsiTheme="minorHAnsi"/>
        </w:rPr>
        <w:t xml:space="preserve"> reflecting the peak period as defined by the CPUC for determining resource adequacy</w:t>
      </w:r>
      <w:r w:rsidR="00775830" w:rsidRPr="00891423">
        <w:rPr>
          <w:rFonts w:asciiTheme="minorHAnsi" w:eastAsia="Calibri" w:hAnsiTheme="minorHAnsi"/>
        </w:rPr>
        <w:t xml:space="preserve"> requirements</w:t>
      </w:r>
      <w:r w:rsidR="00F4688A" w:rsidRPr="00891423">
        <w:rPr>
          <w:rFonts w:asciiTheme="minorHAnsi" w:eastAsia="Calibri" w:hAnsiTheme="minorHAnsi"/>
        </w:rPr>
        <w:t xml:space="preserve">. </w:t>
      </w:r>
    </w:p>
    <w:p w:rsidR="00C543D6" w:rsidRPr="00891423" w:rsidRDefault="00775830">
      <w:pPr>
        <w:pStyle w:val="BodyParagraph"/>
        <w:rPr>
          <w:rFonts w:asciiTheme="minorHAnsi" w:hAnsiTheme="minorHAnsi"/>
        </w:rPr>
      </w:pPr>
      <w:r w:rsidRPr="00891423">
        <w:rPr>
          <w:rFonts w:asciiTheme="minorHAnsi" w:hAnsiTheme="minorHAnsi"/>
        </w:rPr>
        <w:t>Tables 5-2 and 5-3</w:t>
      </w:r>
      <w:r w:rsidR="000B462B" w:rsidRPr="00891423">
        <w:rPr>
          <w:rFonts w:asciiTheme="minorHAnsi" w:hAnsiTheme="minorHAnsi"/>
        </w:rPr>
        <w:t xml:space="preserve"> summarize the average and aggregate load impact estimates per </w:t>
      </w:r>
      <w:r w:rsidRPr="00891423">
        <w:rPr>
          <w:rFonts w:asciiTheme="minorHAnsi" w:hAnsiTheme="minorHAnsi"/>
        </w:rPr>
        <w:t>premise</w:t>
      </w:r>
      <w:r w:rsidR="00C543D6" w:rsidRPr="00891423">
        <w:rPr>
          <w:rFonts w:asciiTheme="minorHAnsi" w:hAnsiTheme="minorHAnsi"/>
        </w:rPr>
        <w:t xml:space="preserve"> under SDG&amp;E-specific peaking conditions and CAISO peaking conditions, respectively</w:t>
      </w:r>
      <w:r w:rsidR="00F4688A" w:rsidRPr="00891423">
        <w:rPr>
          <w:rFonts w:asciiTheme="minorHAnsi" w:hAnsiTheme="minorHAnsi"/>
        </w:rPr>
        <w:t xml:space="preserve">. </w:t>
      </w:r>
      <w:r w:rsidR="000B462B" w:rsidRPr="00891423">
        <w:rPr>
          <w:rFonts w:asciiTheme="minorHAnsi" w:hAnsiTheme="minorHAnsi"/>
        </w:rPr>
        <w:t xml:space="preserve">For a typical event day </w:t>
      </w:r>
      <w:r w:rsidR="0077699A" w:rsidRPr="00891423">
        <w:rPr>
          <w:rFonts w:asciiTheme="minorHAnsi" w:hAnsiTheme="minorHAnsi"/>
        </w:rPr>
        <w:t>in</w:t>
      </w:r>
      <w:r w:rsidR="003351A0" w:rsidRPr="00891423">
        <w:rPr>
          <w:rFonts w:asciiTheme="minorHAnsi" w:hAnsiTheme="minorHAnsi"/>
        </w:rPr>
        <w:t> </w:t>
      </w:r>
      <w:r w:rsidR="0077699A" w:rsidRPr="00891423">
        <w:rPr>
          <w:rFonts w:asciiTheme="minorHAnsi" w:hAnsiTheme="minorHAnsi"/>
        </w:rPr>
        <w:t xml:space="preserve">a </w:t>
      </w:r>
      <w:r w:rsidR="000B462B" w:rsidRPr="00891423">
        <w:rPr>
          <w:rFonts w:asciiTheme="minorHAnsi" w:hAnsiTheme="minorHAnsi"/>
        </w:rPr>
        <w:t>1-in-2 year</w:t>
      </w:r>
      <w:r w:rsidR="005F249B" w:rsidRPr="00891423">
        <w:rPr>
          <w:rFonts w:asciiTheme="minorHAnsi" w:hAnsiTheme="minorHAnsi"/>
        </w:rPr>
        <w:t>,</w:t>
      </w:r>
      <w:r w:rsidR="000B462B" w:rsidRPr="00891423">
        <w:rPr>
          <w:rFonts w:asciiTheme="minorHAnsi" w:hAnsiTheme="minorHAnsi"/>
        </w:rPr>
        <w:t xml:space="preserve"> </w:t>
      </w:r>
      <w:r w:rsidR="00C543D6" w:rsidRPr="00891423">
        <w:rPr>
          <w:rFonts w:asciiTheme="minorHAnsi" w:hAnsiTheme="minorHAnsi"/>
        </w:rPr>
        <w:t xml:space="preserve">SDG&amp;E-specific </w:t>
      </w:r>
      <w:r w:rsidR="000B462B" w:rsidRPr="00891423">
        <w:rPr>
          <w:rFonts w:asciiTheme="minorHAnsi" w:hAnsiTheme="minorHAnsi"/>
        </w:rPr>
        <w:t>weather conditions,</w:t>
      </w:r>
      <w:r w:rsidR="00C4138A" w:rsidRPr="00891423">
        <w:rPr>
          <w:rFonts w:asciiTheme="minorHAnsi" w:hAnsiTheme="minorHAnsi"/>
        </w:rPr>
        <w:t xml:space="preserve"> the impact per premise is</w:t>
      </w:r>
      <w:r w:rsidR="0077699A" w:rsidRPr="00891423">
        <w:rPr>
          <w:rFonts w:asciiTheme="minorHAnsi" w:hAnsiTheme="minorHAnsi"/>
        </w:rPr>
        <w:t> </w:t>
      </w:r>
      <w:r w:rsidR="00983B31" w:rsidRPr="00891423">
        <w:rPr>
          <w:rFonts w:asciiTheme="minorHAnsi" w:hAnsiTheme="minorHAnsi"/>
        </w:rPr>
        <w:t>0.43</w:t>
      </w:r>
      <w:r w:rsidR="000B462B" w:rsidRPr="00891423">
        <w:rPr>
          <w:rFonts w:asciiTheme="minorHAnsi" w:hAnsiTheme="minorHAnsi"/>
        </w:rPr>
        <w:t xml:space="preserve"> kW for residential customers</w:t>
      </w:r>
      <w:r w:rsidR="00F4688A" w:rsidRPr="00891423">
        <w:rPr>
          <w:rFonts w:asciiTheme="minorHAnsi" w:hAnsiTheme="minorHAnsi"/>
        </w:rPr>
        <w:t xml:space="preserve">. </w:t>
      </w:r>
      <w:r w:rsidR="000B462B" w:rsidRPr="00891423">
        <w:rPr>
          <w:rFonts w:asciiTheme="minorHAnsi" w:hAnsiTheme="minorHAnsi"/>
        </w:rPr>
        <w:t xml:space="preserve">The 1-in-10 year </w:t>
      </w:r>
      <w:r w:rsidR="00C543D6" w:rsidRPr="00891423">
        <w:rPr>
          <w:rFonts w:asciiTheme="minorHAnsi" w:hAnsiTheme="minorHAnsi"/>
        </w:rPr>
        <w:t>typical event da</w:t>
      </w:r>
      <w:r w:rsidR="00983B31" w:rsidRPr="00891423">
        <w:rPr>
          <w:rFonts w:asciiTheme="minorHAnsi" w:hAnsiTheme="minorHAnsi"/>
        </w:rPr>
        <w:t>y estimate is 35% higher at 0.58</w:t>
      </w:r>
      <w:r w:rsidR="000B462B" w:rsidRPr="00891423">
        <w:rPr>
          <w:rFonts w:asciiTheme="minorHAnsi" w:hAnsiTheme="minorHAnsi"/>
        </w:rPr>
        <w:t xml:space="preserve"> kW.</w:t>
      </w:r>
      <w:r w:rsidR="00C543D6" w:rsidRPr="00891423">
        <w:rPr>
          <w:rFonts w:asciiTheme="minorHAnsi" w:hAnsiTheme="minorHAnsi"/>
        </w:rPr>
        <w:t xml:space="preserve"> Under 1-in-2 CAISO peak conditions, the typical event day </w:t>
      </w:r>
      <w:r w:rsidR="00036764" w:rsidRPr="00891423">
        <w:rPr>
          <w:rFonts w:asciiTheme="minorHAnsi" w:hAnsiTheme="minorHAnsi"/>
        </w:rPr>
        <w:t xml:space="preserve">residential load </w:t>
      </w:r>
      <w:r w:rsidR="00C543D6" w:rsidRPr="00891423">
        <w:rPr>
          <w:rFonts w:asciiTheme="minorHAnsi" w:hAnsiTheme="minorHAnsi"/>
        </w:rPr>
        <w:t xml:space="preserve">impact per premise is </w:t>
      </w:r>
      <w:r w:rsidR="00983B31" w:rsidRPr="00891423">
        <w:rPr>
          <w:rFonts w:asciiTheme="minorHAnsi" w:hAnsiTheme="minorHAnsi"/>
        </w:rPr>
        <w:t>0.45</w:t>
      </w:r>
      <w:r w:rsidR="00036764" w:rsidRPr="00891423">
        <w:rPr>
          <w:rFonts w:asciiTheme="minorHAnsi" w:hAnsiTheme="minorHAnsi"/>
        </w:rPr>
        <w:t xml:space="preserve"> kW; for </w:t>
      </w:r>
      <w:r w:rsidR="00983B31" w:rsidRPr="00891423">
        <w:rPr>
          <w:rFonts w:asciiTheme="minorHAnsi" w:hAnsiTheme="minorHAnsi"/>
        </w:rPr>
        <w:t>the 1-in-10 scenario, it is 0.53</w:t>
      </w:r>
      <w:r w:rsidR="00036764" w:rsidRPr="00891423">
        <w:rPr>
          <w:rFonts w:asciiTheme="minorHAnsi" w:hAnsiTheme="minorHAnsi"/>
        </w:rPr>
        <w:t xml:space="preserve"> kW, or </w:t>
      </w:r>
      <w:r w:rsidR="00983B31" w:rsidRPr="00891423">
        <w:rPr>
          <w:rFonts w:asciiTheme="minorHAnsi" w:hAnsiTheme="minorHAnsi"/>
        </w:rPr>
        <w:t>18</w:t>
      </w:r>
      <w:r w:rsidR="00036764" w:rsidRPr="00891423">
        <w:rPr>
          <w:rFonts w:asciiTheme="minorHAnsi" w:hAnsiTheme="minorHAnsi"/>
        </w:rPr>
        <w:t>% higher</w:t>
      </w:r>
      <w:r w:rsidR="00F4688A" w:rsidRPr="00891423">
        <w:rPr>
          <w:rFonts w:asciiTheme="minorHAnsi" w:hAnsiTheme="minorHAnsi"/>
        </w:rPr>
        <w:t xml:space="preserve">. </w:t>
      </w:r>
      <w:r w:rsidR="005F249B" w:rsidRPr="00891423">
        <w:rPr>
          <w:rFonts w:asciiTheme="minorHAnsi" w:hAnsiTheme="minorHAnsi"/>
        </w:rPr>
        <w:t xml:space="preserve">These large differences </w:t>
      </w:r>
      <w:r w:rsidR="00983B31" w:rsidRPr="00891423">
        <w:rPr>
          <w:rFonts w:asciiTheme="minorHAnsi" w:hAnsiTheme="minorHAnsi"/>
        </w:rPr>
        <w:t xml:space="preserve">between 1-in-2 and 1-in-10 load impacts </w:t>
      </w:r>
      <w:r w:rsidR="005F249B" w:rsidRPr="00891423">
        <w:rPr>
          <w:rFonts w:asciiTheme="minorHAnsi" w:hAnsiTheme="minorHAnsi"/>
        </w:rPr>
        <w:t>are driven by the larger differences in mean17, which vary by 5 or 6 degrees across some of the above conditions</w:t>
      </w:r>
      <w:r w:rsidR="00983B31" w:rsidRPr="00891423">
        <w:rPr>
          <w:rFonts w:asciiTheme="minorHAnsi" w:hAnsiTheme="minorHAnsi"/>
        </w:rPr>
        <w:t xml:space="preserve">; a </w:t>
      </w:r>
      <w:r w:rsidR="005F249B" w:rsidRPr="00891423">
        <w:rPr>
          <w:rFonts w:asciiTheme="minorHAnsi" w:hAnsiTheme="minorHAnsi"/>
        </w:rPr>
        <w:t>difference of 5 degrees on average over 17 hours represents a very large difference in temperature conditions and air conditioning requirements</w:t>
      </w:r>
      <w:r w:rsidR="00F4688A" w:rsidRPr="00891423">
        <w:rPr>
          <w:rFonts w:asciiTheme="minorHAnsi" w:hAnsiTheme="minorHAnsi"/>
        </w:rPr>
        <w:t xml:space="preserve">. </w:t>
      </w:r>
    </w:p>
    <w:p w:rsidR="00C543D6" w:rsidRPr="0064155E" w:rsidRDefault="00036764" w:rsidP="000B462B">
      <w:pPr>
        <w:pStyle w:val="BodyParagraph"/>
        <w:rPr>
          <w:rFonts w:asciiTheme="minorHAnsi" w:hAnsiTheme="minorHAnsi"/>
          <w:highlight w:val="yellow"/>
        </w:rPr>
      </w:pPr>
      <w:r w:rsidRPr="00891423">
        <w:rPr>
          <w:rFonts w:asciiTheme="minorHAnsi" w:hAnsiTheme="minorHAnsi"/>
        </w:rPr>
        <w:t>Nonresidential Summer Saver load impacts fo</w:t>
      </w:r>
      <w:r w:rsidR="00983B31" w:rsidRPr="00891423">
        <w:rPr>
          <w:rFonts w:asciiTheme="minorHAnsi" w:hAnsiTheme="minorHAnsi"/>
        </w:rPr>
        <w:t>r the typical event day are 0.6</w:t>
      </w:r>
      <w:r w:rsidR="00DA72E1" w:rsidRPr="00891423">
        <w:rPr>
          <w:rFonts w:asciiTheme="minorHAnsi" w:hAnsiTheme="minorHAnsi"/>
        </w:rPr>
        <w:t>3</w:t>
      </w:r>
      <w:r w:rsidRPr="00891423">
        <w:rPr>
          <w:rFonts w:asciiTheme="minorHAnsi" w:hAnsiTheme="minorHAnsi"/>
        </w:rPr>
        <w:t xml:space="preserve"> kW per premise under 1</w:t>
      </w:r>
      <w:r w:rsidR="003351A0" w:rsidRPr="00891423">
        <w:rPr>
          <w:rFonts w:asciiTheme="minorHAnsi" w:hAnsiTheme="minorHAnsi"/>
        </w:rPr>
        <w:noBreakHyphen/>
      </w:r>
      <w:r w:rsidRPr="00891423">
        <w:rPr>
          <w:rFonts w:asciiTheme="minorHAnsi" w:hAnsiTheme="minorHAnsi"/>
        </w:rPr>
        <w:t>in-2 SDG&amp;E-sp</w:t>
      </w:r>
      <w:r w:rsidR="00C4138A" w:rsidRPr="00891423">
        <w:rPr>
          <w:rFonts w:asciiTheme="minorHAnsi" w:hAnsiTheme="minorHAnsi"/>
        </w:rPr>
        <w:t>ecific peak conditions, and 0.</w:t>
      </w:r>
      <w:r w:rsidR="00DA72E1" w:rsidRPr="00891423">
        <w:rPr>
          <w:rFonts w:asciiTheme="minorHAnsi" w:hAnsiTheme="minorHAnsi"/>
        </w:rPr>
        <w:t xml:space="preserve">67 </w:t>
      </w:r>
      <w:r w:rsidRPr="00891423">
        <w:rPr>
          <w:rFonts w:asciiTheme="minorHAnsi" w:hAnsiTheme="minorHAnsi"/>
        </w:rPr>
        <w:t xml:space="preserve">kW for 1-in-10. Under CAISO peak conditions, nonresidential typical event day load impacts are </w:t>
      </w:r>
      <w:r w:rsidR="00DA72E1" w:rsidRPr="00891423">
        <w:rPr>
          <w:rFonts w:asciiTheme="minorHAnsi" w:hAnsiTheme="minorHAnsi"/>
        </w:rPr>
        <w:t xml:space="preserve">also </w:t>
      </w:r>
      <w:r w:rsidRPr="00891423">
        <w:rPr>
          <w:rFonts w:asciiTheme="minorHAnsi" w:hAnsiTheme="minorHAnsi"/>
        </w:rPr>
        <w:t>0.</w:t>
      </w:r>
      <w:r w:rsidR="00983B31" w:rsidRPr="00891423">
        <w:rPr>
          <w:rFonts w:asciiTheme="minorHAnsi" w:hAnsiTheme="minorHAnsi"/>
        </w:rPr>
        <w:t>6</w:t>
      </w:r>
      <w:r w:rsidR="00DA72E1" w:rsidRPr="00891423">
        <w:rPr>
          <w:rFonts w:asciiTheme="minorHAnsi" w:hAnsiTheme="minorHAnsi"/>
        </w:rPr>
        <w:t>3</w:t>
      </w:r>
      <w:r w:rsidRPr="00891423">
        <w:rPr>
          <w:rFonts w:asciiTheme="minorHAnsi" w:hAnsiTheme="minorHAnsi"/>
        </w:rPr>
        <w:t xml:space="preserve"> kW</w:t>
      </w:r>
      <w:r w:rsidR="00C4138A" w:rsidRPr="00891423">
        <w:rPr>
          <w:rFonts w:asciiTheme="minorHAnsi" w:hAnsiTheme="minorHAnsi"/>
        </w:rPr>
        <w:t xml:space="preserve"> per premise for 1-in-2 and 0.</w:t>
      </w:r>
      <w:r w:rsidR="00DA72E1" w:rsidRPr="00891423">
        <w:rPr>
          <w:rFonts w:asciiTheme="minorHAnsi" w:hAnsiTheme="minorHAnsi"/>
        </w:rPr>
        <w:t>66</w:t>
      </w:r>
      <w:r w:rsidRPr="00891423">
        <w:rPr>
          <w:rFonts w:asciiTheme="minorHAnsi" w:hAnsiTheme="minorHAnsi"/>
        </w:rPr>
        <w:t xml:space="preserve"> kW per premise for 1-in-10 weather. The 1-in-2 to 1-in-1</w:t>
      </w:r>
      <w:r w:rsidR="00983B31" w:rsidRPr="00891423">
        <w:rPr>
          <w:rFonts w:asciiTheme="minorHAnsi" w:hAnsiTheme="minorHAnsi"/>
        </w:rPr>
        <w:t xml:space="preserve">0 increase in load impacts is </w:t>
      </w:r>
      <w:r w:rsidR="00DA72E1" w:rsidRPr="00891423">
        <w:rPr>
          <w:rFonts w:asciiTheme="minorHAnsi" w:hAnsiTheme="minorHAnsi"/>
        </w:rPr>
        <w:t>4</w:t>
      </w:r>
      <w:r w:rsidRPr="00891423">
        <w:rPr>
          <w:rFonts w:asciiTheme="minorHAnsi" w:hAnsiTheme="minorHAnsi"/>
        </w:rPr>
        <w:t xml:space="preserve">% for </w:t>
      </w:r>
      <w:r w:rsidR="00DA72E1" w:rsidRPr="00891423">
        <w:rPr>
          <w:rFonts w:asciiTheme="minorHAnsi" w:hAnsiTheme="minorHAnsi"/>
        </w:rPr>
        <w:t xml:space="preserve">CAISO peak conditions and 6% for </w:t>
      </w:r>
      <w:r w:rsidRPr="00891423">
        <w:rPr>
          <w:rFonts w:asciiTheme="minorHAnsi" w:hAnsiTheme="minorHAnsi"/>
        </w:rPr>
        <w:t>SDG&amp;E</w:t>
      </w:r>
      <w:r w:rsidR="00983B31" w:rsidRPr="00891423">
        <w:rPr>
          <w:rFonts w:asciiTheme="minorHAnsi" w:hAnsiTheme="minorHAnsi"/>
        </w:rPr>
        <w:t>-specific peak conditions</w:t>
      </w:r>
      <w:r w:rsidRPr="00891423">
        <w:rPr>
          <w:rFonts w:asciiTheme="minorHAnsi" w:hAnsiTheme="minorHAnsi"/>
        </w:rPr>
        <w:t>.</w:t>
      </w:r>
    </w:p>
    <w:p w:rsidR="00C4138A" w:rsidRPr="00983B31" w:rsidRDefault="000B462B" w:rsidP="000B462B">
      <w:pPr>
        <w:pStyle w:val="BodyParagraph"/>
        <w:rPr>
          <w:rFonts w:asciiTheme="minorHAnsi" w:hAnsiTheme="minorHAnsi"/>
        </w:rPr>
      </w:pPr>
      <w:r w:rsidRPr="00891423">
        <w:rPr>
          <w:rFonts w:asciiTheme="minorHAnsi" w:hAnsiTheme="minorHAnsi"/>
        </w:rPr>
        <w:t>The aggregate program load reduction potential f</w:t>
      </w:r>
      <w:r w:rsidR="00C4138A" w:rsidRPr="00891423">
        <w:rPr>
          <w:rFonts w:asciiTheme="minorHAnsi" w:hAnsiTheme="minorHAnsi"/>
        </w:rPr>
        <w:t>or residential customers is 9.4</w:t>
      </w:r>
      <w:r w:rsidRPr="00891423">
        <w:rPr>
          <w:rFonts w:asciiTheme="minorHAnsi" w:hAnsiTheme="minorHAnsi"/>
        </w:rPr>
        <w:t xml:space="preserve"> MW for a typical event day under </w:t>
      </w:r>
      <w:r w:rsidR="00036764" w:rsidRPr="00891423">
        <w:rPr>
          <w:rFonts w:asciiTheme="minorHAnsi" w:hAnsiTheme="minorHAnsi"/>
        </w:rPr>
        <w:t xml:space="preserve">SDG&amp;E-specific </w:t>
      </w:r>
      <w:r w:rsidRPr="00891423">
        <w:rPr>
          <w:rFonts w:asciiTheme="minorHAnsi" w:hAnsiTheme="minorHAnsi"/>
        </w:rPr>
        <w:t>1-in-2 year weather conditions and 1</w:t>
      </w:r>
      <w:r w:rsidR="00983B31" w:rsidRPr="00891423">
        <w:rPr>
          <w:rFonts w:asciiTheme="minorHAnsi" w:hAnsiTheme="minorHAnsi"/>
        </w:rPr>
        <w:t>2</w:t>
      </w:r>
      <w:r w:rsidR="00036764" w:rsidRPr="00891423">
        <w:rPr>
          <w:rFonts w:asciiTheme="minorHAnsi" w:hAnsiTheme="minorHAnsi"/>
        </w:rPr>
        <w:t>.6</w:t>
      </w:r>
      <w:r w:rsidRPr="00891423">
        <w:rPr>
          <w:rFonts w:asciiTheme="minorHAnsi" w:hAnsiTheme="minorHAnsi"/>
        </w:rPr>
        <w:t xml:space="preserve"> MW under </w:t>
      </w:r>
      <w:r w:rsidR="00036764" w:rsidRPr="00891423">
        <w:rPr>
          <w:rFonts w:asciiTheme="minorHAnsi" w:hAnsiTheme="minorHAnsi"/>
        </w:rPr>
        <w:t xml:space="preserve">SDG&amp;E-specific </w:t>
      </w:r>
      <w:r w:rsidRPr="00891423">
        <w:rPr>
          <w:rFonts w:asciiTheme="minorHAnsi" w:hAnsiTheme="minorHAnsi"/>
        </w:rPr>
        <w:t>1-in-10 year weather conditions</w:t>
      </w:r>
      <w:r w:rsidR="00F4688A" w:rsidRPr="00891423">
        <w:rPr>
          <w:rFonts w:asciiTheme="minorHAnsi" w:hAnsiTheme="minorHAnsi"/>
        </w:rPr>
        <w:t xml:space="preserve">. </w:t>
      </w:r>
      <w:r w:rsidR="00C020E5" w:rsidRPr="00891423">
        <w:rPr>
          <w:rFonts w:asciiTheme="minorHAnsi" w:hAnsiTheme="minorHAnsi"/>
        </w:rPr>
        <w:t xml:space="preserve">Residential aggregate load impacts for 1-in-2 CAISO peaking conditions are </w:t>
      </w:r>
      <w:r w:rsidR="00983B31" w:rsidRPr="00891423">
        <w:rPr>
          <w:rFonts w:asciiTheme="minorHAnsi" w:hAnsiTheme="minorHAnsi"/>
        </w:rPr>
        <w:t>9.8</w:t>
      </w:r>
      <w:r w:rsidR="003351A0" w:rsidRPr="00891423">
        <w:rPr>
          <w:rFonts w:asciiTheme="minorHAnsi" w:hAnsiTheme="minorHAnsi"/>
        </w:rPr>
        <w:t> </w:t>
      </w:r>
      <w:r w:rsidR="00983B31" w:rsidRPr="00891423">
        <w:rPr>
          <w:rFonts w:asciiTheme="minorHAnsi" w:hAnsiTheme="minorHAnsi"/>
        </w:rPr>
        <w:t>MW and 11.6</w:t>
      </w:r>
      <w:r w:rsidR="00C020E5" w:rsidRPr="00891423">
        <w:rPr>
          <w:rFonts w:asciiTheme="minorHAnsi" w:hAnsiTheme="minorHAnsi"/>
        </w:rPr>
        <w:t xml:space="preserve"> MW f</w:t>
      </w:r>
      <w:r w:rsidR="00C4138A" w:rsidRPr="00891423">
        <w:rPr>
          <w:rFonts w:asciiTheme="minorHAnsi" w:hAnsiTheme="minorHAnsi"/>
        </w:rPr>
        <w:t>or the 1-in-10 weather scenario. For SDG&amp;E peaking conditions, nonresidential aggregate program</w:t>
      </w:r>
      <w:r w:rsidR="00983B31" w:rsidRPr="00891423">
        <w:rPr>
          <w:rFonts w:asciiTheme="minorHAnsi" w:hAnsiTheme="minorHAnsi"/>
        </w:rPr>
        <w:t xml:space="preserve"> load reduction potential is 2.9</w:t>
      </w:r>
      <w:r w:rsidR="00C4138A" w:rsidRPr="00891423">
        <w:rPr>
          <w:rFonts w:asciiTheme="minorHAnsi" w:hAnsiTheme="minorHAnsi"/>
        </w:rPr>
        <w:t xml:space="preserve"> MW u</w:t>
      </w:r>
      <w:r w:rsidR="00983B31" w:rsidRPr="00891423">
        <w:rPr>
          <w:rFonts w:asciiTheme="minorHAnsi" w:hAnsiTheme="minorHAnsi"/>
        </w:rPr>
        <w:t>nder the 1-in-2 scenario and 3.</w:t>
      </w:r>
      <w:r w:rsidR="00DA72E1" w:rsidRPr="00891423">
        <w:rPr>
          <w:rFonts w:asciiTheme="minorHAnsi" w:hAnsiTheme="minorHAnsi"/>
        </w:rPr>
        <w:t>1</w:t>
      </w:r>
      <w:r w:rsidR="00C4138A" w:rsidRPr="00891423">
        <w:rPr>
          <w:rFonts w:asciiTheme="minorHAnsi" w:hAnsiTheme="minorHAnsi"/>
        </w:rPr>
        <w:t xml:space="preserve"> MW under the 1-in-10 scenario for the typical event day. For CAISO peaking conditions, the nonresidential typical event day load impacts for 1-in-2 and 1-i</w:t>
      </w:r>
      <w:r w:rsidR="00983B31" w:rsidRPr="00891423">
        <w:rPr>
          <w:rFonts w:asciiTheme="minorHAnsi" w:hAnsiTheme="minorHAnsi"/>
        </w:rPr>
        <w:t>n-10 conditions are similar: 3.0 MW and 3.</w:t>
      </w:r>
      <w:r w:rsidR="00DA72E1" w:rsidRPr="00891423">
        <w:rPr>
          <w:rFonts w:asciiTheme="minorHAnsi" w:hAnsiTheme="minorHAnsi"/>
        </w:rPr>
        <w:t>1</w:t>
      </w:r>
      <w:r w:rsidR="00C4138A" w:rsidRPr="00891423">
        <w:rPr>
          <w:rFonts w:asciiTheme="minorHAnsi" w:hAnsiTheme="minorHAnsi"/>
        </w:rPr>
        <w:t xml:space="preserve"> MW, respectively.</w:t>
      </w:r>
    </w:p>
    <w:p w:rsidR="00BF3A5A" w:rsidRPr="00D53A0C" w:rsidRDefault="00BF3A5A" w:rsidP="00BF3A5A">
      <w:pPr>
        <w:pStyle w:val="Heading4"/>
      </w:pPr>
      <w:r w:rsidRPr="00D53A0C">
        <w:t>Comparison of Ex Ante Load Impacts by Month</w:t>
      </w:r>
    </w:p>
    <w:p w:rsidR="000B462B" w:rsidRPr="00891423" w:rsidRDefault="000B462B" w:rsidP="000B462B">
      <w:pPr>
        <w:pStyle w:val="BodyParagraph"/>
        <w:rPr>
          <w:rFonts w:asciiTheme="minorHAnsi" w:hAnsiTheme="minorHAnsi"/>
        </w:rPr>
      </w:pPr>
      <w:r w:rsidRPr="00891423">
        <w:rPr>
          <w:rFonts w:asciiTheme="minorHAnsi" w:hAnsiTheme="minorHAnsi"/>
        </w:rPr>
        <w:t xml:space="preserve">September ex ante conditions </w:t>
      </w:r>
      <w:proofErr w:type="gramStart"/>
      <w:r w:rsidRPr="00891423">
        <w:rPr>
          <w:rFonts w:asciiTheme="minorHAnsi" w:hAnsiTheme="minorHAnsi"/>
        </w:rPr>
        <w:t>are</w:t>
      </w:r>
      <w:proofErr w:type="gramEnd"/>
      <w:r w:rsidRPr="00891423">
        <w:rPr>
          <w:rFonts w:asciiTheme="minorHAnsi" w:hAnsiTheme="minorHAnsi"/>
        </w:rPr>
        <w:t xml:space="preserve"> much hotter than typical event day conditions</w:t>
      </w:r>
      <w:r w:rsidR="00F4688A" w:rsidRPr="00891423">
        <w:rPr>
          <w:rFonts w:asciiTheme="minorHAnsi" w:hAnsiTheme="minorHAnsi"/>
        </w:rPr>
        <w:t xml:space="preserve">. </w:t>
      </w:r>
      <w:r w:rsidRPr="00891423">
        <w:rPr>
          <w:rFonts w:asciiTheme="minorHAnsi" w:hAnsiTheme="minorHAnsi"/>
        </w:rPr>
        <w:t>The residential program is estimated to p</w:t>
      </w:r>
      <w:r w:rsidR="00983B31" w:rsidRPr="00891423">
        <w:rPr>
          <w:rFonts w:asciiTheme="minorHAnsi" w:hAnsiTheme="minorHAnsi"/>
        </w:rPr>
        <w:t>rovide an average impact of 14.6</w:t>
      </w:r>
      <w:r w:rsidRPr="00891423">
        <w:rPr>
          <w:rFonts w:asciiTheme="minorHAnsi" w:hAnsiTheme="minorHAnsi"/>
        </w:rPr>
        <w:t xml:space="preserve"> MW over the 5</w:t>
      </w:r>
      <w:r w:rsidR="003351A0" w:rsidRPr="00891423">
        <w:rPr>
          <w:rFonts w:asciiTheme="minorHAnsi" w:hAnsiTheme="minorHAnsi"/>
        </w:rPr>
        <w:t xml:space="preserve"> </w:t>
      </w:r>
      <w:r w:rsidRPr="00891423">
        <w:rPr>
          <w:rFonts w:asciiTheme="minorHAnsi" w:hAnsiTheme="minorHAnsi"/>
        </w:rPr>
        <w:t>hour event window from 1</w:t>
      </w:r>
      <w:r w:rsidR="003351A0" w:rsidRPr="00891423">
        <w:rPr>
          <w:rFonts w:asciiTheme="minorHAnsi" w:hAnsiTheme="minorHAnsi"/>
        </w:rPr>
        <w:t> </w:t>
      </w:r>
      <w:r w:rsidRPr="00891423">
        <w:rPr>
          <w:rFonts w:asciiTheme="minorHAnsi" w:hAnsiTheme="minorHAnsi"/>
        </w:rPr>
        <w:t>to</w:t>
      </w:r>
      <w:r w:rsidR="003351A0" w:rsidRPr="00891423">
        <w:rPr>
          <w:rFonts w:asciiTheme="minorHAnsi" w:hAnsiTheme="minorHAnsi"/>
        </w:rPr>
        <w:t> </w:t>
      </w:r>
      <w:r w:rsidRPr="00891423">
        <w:rPr>
          <w:rFonts w:asciiTheme="minorHAnsi" w:hAnsiTheme="minorHAnsi"/>
        </w:rPr>
        <w:t xml:space="preserve">6 PM on a 1-in-10 September </w:t>
      </w:r>
      <w:r w:rsidR="00C020E5" w:rsidRPr="00891423">
        <w:rPr>
          <w:rFonts w:asciiTheme="minorHAnsi" w:hAnsiTheme="minorHAnsi"/>
        </w:rPr>
        <w:t xml:space="preserve">monthly system </w:t>
      </w:r>
      <w:r w:rsidRPr="00891423">
        <w:rPr>
          <w:rFonts w:asciiTheme="minorHAnsi" w:hAnsiTheme="minorHAnsi"/>
        </w:rPr>
        <w:t xml:space="preserve">peak day and </w:t>
      </w:r>
      <w:r w:rsidR="00983B31" w:rsidRPr="00891423">
        <w:rPr>
          <w:rFonts w:asciiTheme="minorHAnsi" w:hAnsiTheme="minorHAnsi"/>
        </w:rPr>
        <w:t>11</w:t>
      </w:r>
      <w:r w:rsidR="00BC5407" w:rsidRPr="00891423">
        <w:rPr>
          <w:rFonts w:asciiTheme="minorHAnsi" w:hAnsiTheme="minorHAnsi"/>
        </w:rPr>
        <w:t>.1</w:t>
      </w:r>
      <w:r w:rsidRPr="00891423">
        <w:rPr>
          <w:rFonts w:asciiTheme="minorHAnsi" w:hAnsiTheme="minorHAnsi"/>
        </w:rPr>
        <w:t xml:space="preserve"> MW on the </w:t>
      </w:r>
      <w:r w:rsidR="00C020E5" w:rsidRPr="00891423">
        <w:rPr>
          <w:rFonts w:asciiTheme="minorHAnsi" w:hAnsiTheme="minorHAnsi"/>
        </w:rPr>
        <w:t xml:space="preserve">September monthly </w:t>
      </w:r>
      <w:r w:rsidRPr="00891423">
        <w:rPr>
          <w:rFonts w:asciiTheme="minorHAnsi" w:hAnsiTheme="minorHAnsi"/>
        </w:rPr>
        <w:t xml:space="preserve">system peak day under </w:t>
      </w:r>
      <w:r w:rsidR="00C020E5" w:rsidRPr="00891423">
        <w:rPr>
          <w:rFonts w:asciiTheme="minorHAnsi" w:hAnsiTheme="minorHAnsi"/>
        </w:rPr>
        <w:t>1-in-2 year weather conditions for SDG&amp;E-</w:t>
      </w:r>
      <w:r w:rsidR="00E75257" w:rsidRPr="00891423">
        <w:rPr>
          <w:rFonts w:asciiTheme="minorHAnsi" w:hAnsiTheme="minorHAnsi"/>
        </w:rPr>
        <w:t>specific peaking conditions. Under CAISO peak conditions, residential aggregate load reduction on a September monthly system peak da</w:t>
      </w:r>
      <w:r w:rsidR="00BC5407" w:rsidRPr="00891423">
        <w:rPr>
          <w:rFonts w:asciiTheme="minorHAnsi" w:hAnsiTheme="minorHAnsi"/>
        </w:rPr>
        <w:t>y is</w:t>
      </w:r>
      <w:r w:rsidR="003351A0" w:rsidRPr="00891423">
        <w:rPr>
          <w:rFonts w:asciiTheme="minorHAnsi" w:hAnsiTheme="minorHAnsi"/>
        </w:rPr>
        <w:t> </w:t>
      </w:r>
      <w:r w:rsidR="00BC5407" w:rsidRPr="00891423">
        <w:rPr>
          <w:rFonts w:asciiTheme="minorHAnsi" w:hAnsiTheme="minorHAnsi"/>
        </w:rPr>
        <w:t>1</w:t>
      </w:r>
      <w:r w:rsidR="00266681" w:rsidRPr="00891423">
        <w:rPr>
          <w:rFonts w:asciiTheme="minorHAnsi" w:hAnsiTheme="minorHAnsi"/>
        </w:rPr>
        <w:t>1.9</w:t>
      </w:r>
      <w:r w:rsidR="00BC5407" w:rsidRPr="00891423">
        <w:rPr>
          <w:rFonts w:asciiTheme="minorHAnsi" w:hAnsiTheme="minorHAnsi"/>
        </w:rPr>
        <w:t xml:space="preserve"> MW for 1-in-2 and </w:t>
      </w:r>
      <w:r w:rsidR="00266681" w:rsidRPr="00891423">
        <w:rPr>
          <w:rFonts w:asciiTheme="minorHAnsi" w:hAnsiTheme="minorHAnsi"/>
        </w:rPr>
        <w:t>14.7</w:t>
      </w:r>
      <w:r w:rsidR="00E75257" w:rsidRPr="00891423">
        <w:rPr>
          <w:rFonts w:asciiTheme="minorHAnsi" w:hAnsiTheme="minorHAnsi"/>
        </w:rPr>
        <w:t xml:space="preserve"> MW for 1-in-10</w:t>
      </w:r>
      <w:r w:rsidR="00F4688A" w:rsidRPr="00891423">
        <w:rPr>
          <w:rFonts w:asciiTheme="minorHAnsi" w:hAnsiTheme="minorHAnsi"/>
        </w:rPr>
        <w:t xml:space="preserve">. </w:t>
      </w:r>
    </w:p>
    <w:p w:rsidR="000B462B" w:rsidRPr="00891423" w:rsidRDefault="000B462B" w:rsidP="000B462B">
      <w:pPr>
        <w:pStyle w:val="BodyParagraph"/>
        <w:rPr>
          <w:rFonts w:asciiTheme="minorHAnsi" w:hAnsiTheme="minorHAnsi"/>
        </w:rPr>
      </w:pPr>
      <w:r w:rsidRPr="00891423">
        <w:rPr>
          <w:rFonts w:asciiTheme="minorHAnsi" w:hAnsiTheme="minorHAnsi"/>
        </w:rPr>
        <w:t>There is significant variation in load impacts across months and weather conditions</w:t>
      </w:r>
      <w:r w:rsidR="00F4688A" w:rsidRPr="00891423">
        <w:rPr>
          <w:rFonts w:asciiTheme="minorHAnsi" w:hAnsiTheme="minorHAnsi"/>
        </w:rPr>
        <w:t xml:space="preserve">. </w:t>
      </w:r>
      <w:r w:rsidRPr="00891423">
        <w:rPr>
          <w:rFonts w:asciiTheme="minorHAnsi" w:hAnsiTheme="minorHAnsi"/>
        </w:rPr>
        <w:t xml:space="preserve">Based on 1-in-2 year weather, the low temperatures in May and June typically experienced in San Diego result in </w:t>
      </w:r>
      <w:r w:rsidR="005D6069" w:rsidRPr="00891423">
        <w:rPr>
          <w:rFonts w:asciiTheme="minorHAnsi" w:hAnsiTheme="minorHAnsi"/>
        </w:rPr>
        <w:t xml:space="preserve">the </w:t>
      </w:r>
      <w:r w:rsidRPr="00891423">
        <w:rPr>
          <w:rFonts w:asciiTheme="minorHAnsi" w:hAnsiTheme="minorHAnsi"/>
        </w:rPr>
        <w:t>small</w:t>
      </w:r>
      <w:r w:rsidR="005D6069" w:rsidRPr="00891423">
        <w:rPr>
          <w:rFonts w:asciiTheme="minorHAnsi" w:hAnsiTheme="minorHAnsi"/>
        </w:rPr>
        <w:t>est</w:t>
      </w:r>
      <w:r w:rsidRPr="00891423">
        <w:rPr>
          <w:rFonts w:asciiTheme="minorHAnsi" w:hAnsiTheme="minorHAnsi"/>
        </w:rPr>
        <w:t xml:space="preserve"> average and aggregate load impacts</w:t>
      </w:r>
      <w:r w:rsidR="00F4688A" w:rsidRPr="00891423">
        <w:rPr>
          <w:rFonts w:asciiTheme="minorHAnsi" w:hAnsiTheme="minorHAnsi"/>
        </w:rPr>
        <w:t xml:space="preserve">. </w:t>
      </w:r>
      <w:r w:rsidRPr="00891423">
        <w:rPr>
          <w:rFonts w:asciiTheme="minorHAnsi" w:hAnsiTheme="minorHAnsi"/>
        </w:rPr>
        <w:t>The May and June 1-in-2 year impacts for</w:t>
      </w:r>
      <w:r w:rsidR="008E1B06" w:rsidRPr="00891423">
        <w:rPr>
          <w:rFonts w:asciiTheme="minorHAnsi" w:hAnsiTheme="minorHAnsi"/>
        </w:rPr>
        <w:t> </w:t>
      </w:r>
      <w:r w:rsidRPr="00891423">
        <w:rPr>
          <w:rFonts w:asciiTheme="minorHAnsi" w:hAnsiTheme="minorHAnsi"/>
        </w:rPr>
        <w:t xml:space="preserve">residential customers are only about </w:t>
      </w:r>
      <w:r w:rsidR="005D6069" w:rsidRPr="00891423">
        <w:rPr>
          <w:rFonts w:asciiTheme="minorHAnsi" w:hAnsiTheme="minorHAnsi"/>
        </w:rPr>
        <w:t>6</w:t>
      </w:r>
      <w:r w:rsidR="00A50A0A" w:rsidRPr="00891423">
        <w:rPr>
          <w:rFonts w:asciiTheme="minorHAnsi" w:hAnsiTheme="minorHAnsi"/>
        </w:rPr>
        <w:t>0</w:t>
      </w:r>
      <w:r w:rsidRPr="00891423">
        <w:rPr>
          <w:rFonts w:asciiTheme="minorHAnsi" w:hAnsiTheme="minorHAnsi"/>
        </w:rPr>
        <w:t>% of the September estimate, which is the highest of</w:t>
      </w:r>
      <w:r w:rsidR="008E1B06" w:rsidRPr="00891423">
        <w:rPr>
          <w:rFonts w:asciiTheme="minorHAnsi" w:hAnsiTheme="minorHAnsi"/>
        </w:rPr>
        <w:t> </w:t>
      </w:r>
      <w:r w:rsidRPr="00891423">
        <w:rPr>
          <w:rFonts w:asciiTheme="minorHAnsi" w:hAnsiTheme="minorHAnsi"/>
        </w:rPr>
        <w:t>any month under 1-in-2 year weather conditions</w:t>
      </w:r>
      <w:r w:rsidR="00F4688A" w:rsidRPr="00891423">
        <w:rPr>
          <w:rFonts w:asciiTheme="minorHAnsi" w:hAnsiTheme="minorHAnsi"/>
        </w:rPr>
        <w:t xml:space="preserve">. </w:t>
      </w:r>
      <w:r w:rsidRPr="00891423">
        <w:rPr>
          <w:rFonts w:asciiTheme="minorHAnsi" w:hAnsiTheme="minorHAnsi"/>
        </w:rPr>
        <w:t>For residential customers, the May and June 1-in-1</w:t>
      </w:r>
      <w:r w:rsidR="00A50A0A" w:rsidRPr="00891423">
        <w:rPr>
          <w:rFonts w:asciiTheme="minorHAnsi" w:hAnsiTheme="minorHAnsi"/>
        </w:rPr>
        <w:t>0 year estimates are 1</w:t>
      </w:r>
      <w:r w:rsidR="005D6069" w:rsidRPr="00891423">
        <w:rPr>
          <w:rFonts w:asciiTheme="minorHAnsi" w:hAnsiTheme="minorHAnsi"/>
        </w:rPr>
        <w:t>.7</w:t>
      </w:r>
      <w:r w:rsidRPr="00891423">
        <w:rPr>
          <w:rFonts w:asciiTheme="minorHAnsi" w:hAnsiTheme="minorHAnsi"/>
        </w:rPr>
        <w:t xml:space="preserve"> times greater than the 1-in-2 year estimates as a result of the 1</w:t>
      </w:r>
      <w:r w:rsidR="008E1B06" w:rsidRPr="00891423">
        <w:rPr>
          <w:rFonts w:asciiTheme="minorHAnsi" w:hAnsiTheme="minorHAnsi"/>
        </w:rPr>
        <w:noBreakHyphen/>
      </w:r>
      <w:r w:rsidRPr="00891423">
        <w:rPr>
          <w:rFonts w:asciiTheme="minorHAnsi" w:hAnsiTheme="minorHAnsi"/>
        </w:rPr>
        <w:t>in-10 year temperatures being much warmer than the</w:t>
      </w:r>
      <w:r w:rsidR="003351A0" w:rsidRPr="00891423">
        <w:rPr>
          <w:rFonts w:asciiTheme="minorHAnsi" w:hAnsiTheme="minorHAnsi"/>
        </w:rPr>
        <w:t> </w:t>
      </w:r>
      <w:r w:rsidRPr="00891423">
        <w:rPr>
          <w:rFonts w:asciiTheme="minorHAnsi" w:hAnsiTheme="minorHAnsi"/>
        </w:rPr>
        <w:t>1-in-2 year temperatures for May and</w:t>
      </w:r>
      <w:r w:rsidR="008E1B06" w:rsidRPr="00891423">
        <w:rPr>
          <w:rFonts w:asciiTheme="minorHAnsi" w:hAnsiTheme="minorHAnsi"/>
        </w:rPr>
        <w:t> </w:t>
      </w:r>
      <w:r w:rsidRPr="00891423">
        <w:rPr>
          <w:rFonts w:asciiTheme="minorHAnsi" w:hAnsiTheme="minorHAnsi"/>
        </w:rPr>
        <w:t>June</w:t>
      </w:r>
      <w:r w:rsidR="00F4688A" w:rsidRPr="00891423">
        <w:rPr>
          <w:rFonts w:asciiTheme="minorHAnsi" w:hAnsiTheme="minorHAnsi"/>
        </w:rPr>
        <w:t xml:space="preserve">. </w:t>
      </w:r>
    </w:p>
    <w:p w:rsidR="00D53A0C" w:rsidRPr="00891423" w:rsidRDefault="00D53A0C" w:rsidP="00D53A0C">
      <w:pPr>
        <w:pStyle w:val="BodyParagraph"/>
        <w:rPr>
          <w:rFonts w:asciiTheme="minorHAnsi" w:hAnsiTheme="minorHAnsi"/>
        </w:rPr>
      </w:pPr>
      <w:r w:rsidRPr="00891423">
        <w:rPr>
          <w:rFonts w:asciiTheme="minorHAnsi" w:hAnsiTheme="minorHAnsi"/>
        </w:rPr>
        <w:t xml:space="preserve">The nonresidential segment of the program is </w:t>
      </w:r>
      <w:r w:rsidR="00A8386A" w:rsidRPr="00891423">
        <w:rPr>
          <w:rFonts w:asciiTheme="minorHAnsi" w:hAnsiTheme="minorHAnsi"/>
        </w:rPr>
        <w:t xml:space="preserve">far </w:t>
      </w:r>
      <w:r w:rsidRPr="00891423">
        <w:rPr>
          <w:rFonts w:asciiTheme="minorHAnsi" w:hAnsiTheme="minorHAnsi"/>
        </w:rPr>
        <w:t xml:space="preserve">less weather sensitive than the residential segment. For example, May 1-in-2 load impacts are </w:t>
      </w:r>
      <w:r w:rsidR="00A8386A" w:rsidRPr="00891423">
        <w:rPr>
          <w:rFonts w:asciiTheme="minorHAnsi" w:hAnsiTheme="minorHAnsi"/>
        </w:rPr>
        <w:t>81</w:t>
      </w:r>
      <w:r w:rsidRPr="00891423">
        <w:rPr>
          <w:rFonts w:asciiTheme="minorHAnsi" w:hAnsiTheme="minorHAnsi"/>
        </w:rPr>
        <w:t>% of the September 1-in-2 load impacts</w:t>
      </w:r>
      <w:r w:rsidR="00A8386A" w:rsidRPr="00891423">
        <w:rPr>
          <w:rFonts w:asciiTheme="minorHAnsi" w:hAnsiTheme="minorHAnsi"/>
        </w:rPr>
        <w:t>, and the 1-in-2 May load impacts are only 13% lower than the 1-in-10 load impacts.</w:t>
      </w:r>
    </w:p>
    <w:p w:rsidR="000B462B" w:rsidRPr="00D53A0C" w:rsidRDefault="005B553F" w:rsidP="005B553F">
      <w:pPr>
        <w:pStyle w:val="BodyParagraph"/>
        <w:rPr>
          <w:rFonts w:asciiTheme="minorHAnsi" w:hAnsiTheme="minorHAnsi"/>
        </w:rPr>
      </w:pPr>
      <w:r w:rsidRPr="00891423">
        <w:rPr>
          <w:rFonts w:asciiTheme="minorHAnsi" w:hAnsiTheme="minorHAnsi"/>
        </w:rPr>
        <w:t xml:space="preserve">On a per premise basis, the nonresidential segment provides more load impacts than residential customers. But in aggregate, the residential segment provides far more MW of load reduction due </w:t>
      </w:r>
      <w:r w:rsidR="004C324E" w:rsidRPr="00891423">
        <w:rPr>
          <w:rFonts w:asciiTheme="minorHAnsi" w:hAnsiTheme="minorHAnsi"/>
        </w:rPr>
        <w:t>to</w:t>
      </w:r>
      <w:r w:rsidR="003351A0" w:rsidRPr="00891423">
        <w:rPr>
          <w:rFonts w:asciiTheme="minorHAnsi" w:hAnsiTheme="minorHAnsi"/>
        </w:rPr>
        <w:t> </w:t>
      </w:r>
      <w:r w:rsidRPr="00891423">
        <w:rPr>
          <w:rFonts w:asciiTheme="minorHAnsi" w:hAnsiTheme="minorHAnsi"/>
        </w:rPr>
        <w:t>the much greater numbers of residential participants than nonparticipants.</w:t>
      </w:r>
      <w:r w:rsidR="000B462B" w:rsidRPr="00D53A0C">
        <w:rPr>
          <w:rFonts w:asciiTheme="minorHAnsi" w:hAnsiTheme="minorHAnsi"/>
        </w:rPr>
        <w:t xml:space="preserve"> </w:t>
      </w:r>
    </w:p>
    <w:p w:rsidR="000B462B" w:rsidRDefault="00775830" w:rsidP="000B462B">
      <w:pPr>
        <w:pStyle w:val="TableFigureCaption"/>
      </w:pPr>
      <w:r w:rsidRPr="00BF3D88">
        <w:t>Table 5-2</w:t>
      </w:r>
      <w:r w:rsidR="000B462B" w:rsidRPr="00BF3D88">
        <w:t xml:space="preserve">: Summer Saver Ex Ante </w:t>
      </w:r>
      <w:r w:rsidR="00F156EE" w:rsidRPr="00BF3D88">
        <w:t xml:space="preserve">Load </w:t>
      </w:r>
      <w:r w:rsidR="000B462B" w:rsidRPr="00BF3D88">
        <w:t>Impact Estimates</w:t>
      </w:r>
      <w:r w:rsidR="00F156EE" w:rsidRPr="00BF3D88">
        <w:t xml:space="preserve"> by</w:t>
      </w:r>
      <w:r w:rsidR="00BC5E71" w:rsidRPr="00BF3D88">
        <w:t xml:space="preserve"> CAISO and SDG&amp;E-specific Weather </w:t>
      </w:r>
      <w:r w:rsidR="00F156EE" w:rsidRPr="00BF3D88">
        <w:t>and Day Type (1</w:t>
      </w:r>
      <w:r w:rsidR="00584B2F" w:rsidRPr="00BF3D88">
        <w:t xml:space="preserve"> to </w:t>
      </w:r>
      <w:r w:rsidR="00F156EE" w:rsidRPr="00BF3D88">
        <w:t xml:space="preserve">6 PM, </w:t>
      </w:r>
      <w:r w:rsidR="00BC5E71" w:rsidRPr="00BF3D88">
        <w:t>1-in-10 Conditions</w:t>
      </w:r>
      <w:r w:rsidR="00F156EE" w:rsidRPr="00BF3D88">
        <w:t>)</w:t>
      </w:r>
    </w:p>
    <w:tbl>
      <w:tblPr>
        <w:tblW w:w="9374" w:type="dxa"/>
        <w:jc w:val="center"/>
        <w:tblInd w:w="93" w:type="dxa"/>
        <w:tblLook w:val="04A0" w:firstRow="1" w:lastRow="0" w:firstColumn="1" w:lastColumn="0" w:noHBand="0" w:noVBand="1"/>
      </w:tblPr>
      <w:tblGrid>
        <w:gridCol w:w="2160"/>
        <w:gridCol w:w="2606"/>
        <w:gridCol w:w="1152"/>
        <w:gridCol w:w="1152"/>
        <w:gridCol w:w="1152"/>
        <w:gridCol w:w="1152"/>
      </w:tblGrid>
      <w:tr w:rsidR="0064155E" w:rsidRPr="0064155E" w:rsidTr="0064155E">
        <w:trPr>
          <w:trHeight w:val="300"/>
          <w:jc w:val="center"/>
        </w:trPr>
        <w:tc>
          <w:tcPr>
            <w:tcW w:w="2160" w:type="dxa"/>
            <w:vMerge w:val="restart"/>
            <w:tcBorders>
              <w:top w:val="single" w:sz="4" w:space="0" w:color="auto"/>
              <w:left w:val="single" w:sz="4" w:space="0" w:color="auto"/>
              <w:bottom w:val="single" w:sz="4" w:space="0" w:color="000000"/>
              <w:right w:val="nil"/>
            </w:tcBorders>
            <w:shd w:val="clear" w:color="000000" w:fill="0070C0"/>
            <w:noWrap/>
            <w:vAlign w:val="center"/>
            <w:hideMark/>
          </w:tcPr>
          <w:p w:rsidR="0064155E" w:rsidRPr="0064155E" w:rsidRDefault="0064155E" w:rsidP="0064155E">
            <w:pPr>
              <w:spacing w:after="0" w:line="240" w:lineRule="auto"/>
              <w:jc w:val="center"/>
              <w:rPr>
                <w:rFonts w:ascii="Calibri" w:eastAsia="Times New Roman" w:hAnsi="Calibri" w:cs="Times New Roman"/>
                <w:b/>
                <w:bCs/>
                <w:color w:val="FFFFFF"/>
                <w:sz w:val="20"/>
                <w:szCs w:val="20"/>
              </w:rPr>
            </w:pPr>
            <w:r w:rsidRPr="0064155E">
              <w:rPr>
                <w:rFonts w:ascii="Calibri" w:eastAsia="Times New Roman" w:hAnsi="Calibri" w:cs="Times New Roman"/>
                <w:b/>
                <w:bCs/>
                <w:color w:val="FFFFFF"/>
                <w:sz w:val="20"/>
                <w:szCs w:val="20"/>
              </w:rPr>
              <w:t>Customer Type</w:t>
            </w:r>
          </w:p>
        </w:tc>
        <w:tc>
          <w:tcPr>
            <w:tcW w:w="2606" w:type="dxa"/>
            <w:vMerge w:val="restart"/>
            <w:tcBorders>
              <w:top w:val="single" w:sz="4" w:space="0" w:color="auto"/>
              <w:left w:val="single" w:sz="4" w:space="0" w:color="FFFFFF"/>
              <w:bottom w:val="single" w:sz="4" w:space="0" w:color="000000"/>
              <w:right w:val="nil"/>
            </w:tcBorders>
            <w:shd w:val="clear" w:color="000000" w:fill="0070C0"/>
            <w:noWrap/>
            <w:vAlign w:val="center"/>
            <w:hideMark/>
          </w:tcPr>
          <w:p w:rsidR="0064155E" w:rsidRPr="0064155E" w:rsidRDefault="0064155E" w:rsidP="0064155E">
            <w:pPr>
              <w:spacing w:after="0" w:line="240" w:lineRule="auto"/>
              <w:jc w:val="center"/>
              <w:rPr>
                <w:rFonts w:ascii="Calibri" w:eastAsia="Times New Roman" w:hAnsi="Calibri" w:cs="Times New Roman"/>
                <w:b/>
                <w:bCs/>
                <w:color w:val="FFFFFF"/>
                <w:sz w:val="20"/>
                <w:szCs w:val="20"/>
              </w:rPr>
            </w:pPr>
            <w:r w:rsidRPr="0064155E">
              <w:rPr>
                <w:rFonts w:ascii="Calibri" w:eastAsia="Times New Roman" w:hAnsi="Calibri" w:cs="Times New Roman"/>
                <w:b/>
                <w:bCs/>
                <w:color w:val="FFFFFF"/>
                <w:sz w:val="20"/>
                <w:szCs w:val="20"/>
              </w:rPr>
              <w:t>Day Type</w:t>
            </w:r>
          </w:p>
        </w:tc>
        <w:tc>
          <w:tcPr>
            <w:tcW w:w="2304" w:type="dxa"/>
            <w:gridSpan w:val="2"/>
            <w:tcBorders>
              <w:top w:val="single" w:sz="4" w:space="0" w:color="auto"/>
              <w:left w:val="single" w:sz="4" w:space="0" w:color="FFFFFF"/>
              <w:bottom w:val="single" w:sz="4" w:space="0" w:color="FFFFFF"/>
              <w:right w:val="single" w:sz="4" w:space="0" w:color="FFFFFF"/>
            </w:tcBorders>
            <w:shd w:val="clear" w:color="000000" w:fill="0070C0"/>
            <w:noWrap/>
            <w:vAlign w:val="center"/>
            <w:hideMark/>
          </w:tcPr>
          <w:p w:rsidR="0064155E" w:rsidRPr="0064155E" w:rsidRDefault="0064155E" w:rsidP="0064155E">
            <w:pPr>
              <w:spacing w:after="0" w:line="240" w:lineRule="auto"/>
              <w:jc w:val="center"/>
              <w:rPr>
                <w:rFonts w:ascii="Calibri" w:eastAsia="Times New Roman" w:hAnsi="Calibri" w:cs="Times New Roman"/>
                <w:b/>
                <w:bCs/>
                <w:color w:val="FFFFFF"/>
                <w:sz w:val="20"/>
                <w:szCs w:val="20"/>
              </w:rPr>
            </w:pPr>
            <w:r w:rsidRPr="0064155E">
              <w:rPr>
                <w:rFonts w:ascii="Calibri" w:eastAsia="Times New Roman" w:hAnsi="Calibri" w:cs="Times New Roman"/>
                <w:b/>
                <w:bCs/>
                <w:color w:val="FFFFFF"/>
                <w:sz w:val="20"/>
                <w:szCs w:val="20"/>
              </w:rPr>
              <w:t>Per Premise Impact (kW)</w:t>
            </w:r>
          </w:p>
        </w:tc>
        <w:tc>
          <w:tcPr>
            <w:tcW w:w="2304" w:type="dxa"/>
            <w:gridSpan w:val="2"/>
            <w:tcBorders>
              <w:top w:val="single" w:sz="4" w:space="0" w:color="auto"/>
              <w:left w:val="nil"/>
              <w:bottom w:val="single" w:sz="4" w:space="0" w:color="FFFFFF"/>
              <w:right w:val="single" w:sz="4" w:space="0" w:color="000000"/>
            </w:tcBorders>
            <w:shd w:val="clear" w:color="000000" w:fill="0070C0"/>
            <w:noWrap/>
            <w:vAlign w:val="center"/>
            <w:hideMark/>
          </w:tcPr>
          <w:p w:rsidR="0064155E" w:rsidRPr="0064155E" w:rsidRDefault="0064155E" w:rsidP="0064155E">
            <w:pPr>
              <w:spacing w:after="0" w:line="240" w:lineRule="auto"/>
              <w:jc w:val="center"/>
              <w:rPr>
                <w:rFonts w:ascii="Calibri" w:eastAsia="Times New Roman" w:hAnsi="Calibri" w:cs="Times New Roman"/>
                <w:b/>
                <w:bCs/>
                <w:color w:val="FFFFFF"/>
                <w:sz w:val="20"/>
                <w:szCs w:val="20"/>
              </w:rPr>
            </w:pPr>
            <w:r w:rsidRPr="0064155E">
              <w:rPr>
                <w:rFonts w:ascii="Calibri" w:eastAsia="Times New Roman" w:hAnsi="Calibri" w:cs="Times New Roman"/>
                <w:b/>
                <w:bCs/>
                <w:color w:val="FFFFFF"/>
                <w:sz w:val="20"/>
                <w:szCs w:val="20"/>
              </w:rPr>
              <w:t>Aggregate Impact (MW)</w:t>
            </w:r>
          </w:p>
        </w:tc>
      </w:tr>
      <w:tr w:rsidR="0064155E" w:rsidRPr="0064155E" w:rsidTr="0064155E">
        <w:trPr>
          <w:trHeight w:val="300"/>
          <w:jc w:val="center"/>
        </w:trPr>
        <w:tc>
          <w:tcPr>
            <w:tcW w:w="2160" w:type="dxa"/>
            <w:vMerge/>
            <w:tcBorders>
              <w:top w:val="single" w:sz="4" w:space="0" w:color="auto"/>
              <w:left w:val="single" w:sz="4" w:space="0" w:color="auto"/>
              <w:bottom w:val="single" w:sz="4" w:space="0" w:color="000000"/>
              <w:right w:val="nil"/>
            </w:tcBorders>
            <w:vAlign w:val="center"/>
            <w:hideMark/>
          </w:tcPr>
          <w:p w:rsidR="0064155E" w:rsidRPr="0064155E" w:rsidRDefault="0064155E" w:rsidP="0064155E">
            <w:pPr>
              <w:spacing w:after="0" w:line="240" w:lineRule="auto"/>
              <w:rPr>
                <w:rFonts w:ascii="Calibri" w:eastAsia="Times New Roman" w:hAnsi="Calibri" w:cs="Times New Roman"/>
                <w:b/>
                <w:bCs/>
                <w:color w:val="FFFFFF"/>
                <w:sz w:val="20"/>
                <w:szCs w:val="20"/>
              </w:rPr>
            </w:pPr>
          </w:p>
        </w:tc>
        <w:tc>
          <w:tcPr>
            <w:tcW w:w="2606" w:type="dxa"/>
            <w:vMerge/>
            <w:tcBorders>
              <w:top w:val="single" w:sz="4" w:space="0" w:color="auto"/>
              <w:left w:val="single" w:sz="4" w:space="0" w:color="FFFFFF"/>
              <w:bottom w:val="single" w:sz="4" w:space="0" w:color="000000"/>
              <w:right w:val="nil"/>
            </w:tcBorders>
            <w:vAlign w:val="center"/>
            <w:hideMark/>
          </w:tcPr>
          <w:p w:rsidR="0064155E" w:rsidRPr="0064155E" w:rsidRDefault="0064155E" w:rsidP="0064155E">
            <w:pPr>
              <w:spacing w:after="0" w:line="240" w:lineRule="auto"/>
              <w:rPr>
                <w:rFonts w:ascii="Calibri" w:eastAsia="Times New Roman" w:hAnsi="Calibri" w:cs="Times New Roman"/>
                <w:b/>
                <w:bCs/>
                <w:color w:val="FFFFFF"/>
                <w:sz w:val="20"/>
                <w:szCs w:val="20"/>
              </w:rPr>
            </w:pPr>
          </w:p>
        </w:tc>
        <w:tc>
          <w:tcPr>
            <w:tcW w:w="1152" w:type="dxa"/>
            <w:tcBorders>
              <w:top w:val="nil"/>
              <w:left w:val="single" w:sz="4" w:space="0" w:color="FFFFFF"/>
              <w:bottom w:val="single" w:sz="4" w:space="0" w:color="auto"/>
              <w:right w:val="single" w:sz="4" w:space="0" w:color="FFFFFF"/>
            </w:tcBorders>
            <w:shd w:val="clear" w:color="000000" w:fill="0070C0"/>
            <w:noWrap/>
            <w:vAlign w:val="center"/>
            <w:hideMark/>
          </w:tcPr>
          <w:p w:rsidR="0064155E" w:rsidRPr="0064155E" w:rsidRDefault="0064155E" w:rsidP="0064155E">
            <w:pPr>
              <w:spacing w:after="0" w:line="240" w:lineRule="auto"/>
              <w:jc w:val="center"/>
              <w:rPr>
                <w:rFonts w:ascii="Calibri" w:eastAsia="Times New Roman" w:hAnsi="Calibri" w:cs="Times New Roman"/>
                <w:b/>
                <w:bCs/>
                <w:color w:val="FFFFFF"/>
                <w:sz w:val="20"/>
                <w:szCs w:val="20"/>
              </w:rPr>
            </w:pPr>
            <w:r w:rsidRPr="0064155E">
              <w:rPr>
                <w:rFonts w:ascii="Calibri" w:eastAsia="Times New Roman" w:hAnsi="Calibri" w:cs="Times New Roman"/>
                <w:b/>
                <w:bCs/>
                <w:color w:val="FFFFFF"/>
                <w:sz w:val="20"/>
                <w:szCs w:val="20"/>
              </w:rPr>
              <w:t>CAISO</w:t>
            </w:r>
          </w:p>
        </w:tc>
        <w:tc>
          <w:tcPr>
            <w:tcW w:w="1152" w:type="dxa"/>
            <w:tcBorders>
              <w:top w:val="nil"/>
              <w:left w:val="nil"/>
              <w:bottom w:val="single" w:sz="4" w:space="0" w:color="auto"/>
              <w:right w:val="single" w:sz="4" w:space="0" w:color="FFFFFF"/>
            </w:tcBorders>
            <w:shd w:val="clear" w:color="000000" w:fill="0070C0"/>
            <w:noWrap/>
            <w:vAlign w:val="center"/>
            <w:hideMark/>
          </w:tcPr>
          <w:p w:rsidR="0064155E" w:rsidRPr="0064155E" w:rsidRDefault="0064155E" w:rsidP="0064155E">
            <w:pPr>
              <w:spacing w:after="0" w:line="240" w:lineRule="auto"/>
              <w:jc w:val="center"/>
              <w:rPr>
                <w:rFonts w:ascii="Calibri" w:eastAsia="Times New Roman" w:hAnsi="Calibri" w:cs="Times New Roman"/>
                <w:b/>
                <w:bCs/>
                <w:color w:val="FFFFFF"/>
                <w:sz w:val="20"/>
                <w:szCs w:val="20"/>
              </w:rPr>
            </w:pPr>
            <w:r w:rsidRPr="0064155E">
              <w:rPr>
                <w:rFonts w:ascii="Calibri" w:eastAsia="Times New Roman" w:hAnsi="Calibri" w:cs="Times New Roman"/>
                <w:b/>
                <w:bCs/>
                <w:color w:val="FFFFFF"/>
                <w:sz w:val="20"/>
                <w:szCs w:val="20"/>
              </w:rPr>
              <w:t>SDGE</w:t>
            </w:r>
          </w:p>
        </w:tc>
        <w:tc>
          <w:tcPr>
            <w:tcW w:w="1152" w:type="dxa"/>
            <w:tcBorders>
              <w:top w:val="nil"/>
              <w:left w:val="nil"/>
              <w:bottom w:val="single" w:sz="4" w:space="0" w:color="auto"/>
              <w:right w:val="single" w:sz="4" w:space="0" w:color="FFFFFF"/>
            </w:tcBorders>
            <w:shd w:val="clear" w:color="000000" w:fill="0070C0"/>
            <w:noWrap/>
            <w:vAlign w:val="center"/>
            <w:hideMark/>
          </w:tcPr>
          <w:p w:rsidR="0064155E" w:rsidRPr="0064155E" w:rsidRDefault="0064155E" w:rsidP="0064155E">
            <w:pPr>
              <w:spacing w:after="0" w:line="240" w:lineRule="auto"/>
              <w:jc w:val="center"/>
              <w:rPr>
                <w:rFonts w:ascii="Calibri" w:eastAsia="Times New Roman" w:hAnsi="Calibri" w:cs="Times New Roman"/>
                <w:b/>
                <w:bCs/>
                <w:color w:val="FFFFFF"/>
                <w:sz w:val="20"/>
                <w:szCs w:val="20"/>
              </w:rPr>
            </w:pPr>
            <w:r w:rsidRPr="0064155E">
              <w:rPr>
                <w:rFonts w:ascii="Calibri" w:eastAsia="Times New Roman" w:hAnsi="Calibri" w:cs="Times New Roman"/>
                <w:b/>
                <w:bCs/>
                <w:color w:val="FFFFFF"/>
                <w:sz w:val="20"/>
                <w:szCs w:val="20"/>
              </w:rPr>
              <w:t>CAISO</w:t>
            </w:r>
          </w:p>
        </w:tc>
        <w:tc>
          <w:tcPr>
            <w:tcW w:w="1152" w:type="dxa"/>
            <w:tcBorders>
              <w:top w:val="nil"/>
              <w:left w:val="nil"/>
              <w:bottom w:val="single" w:sz="4" w:space="0" w:color="auto"/>
              <w:right w:val="single" w:sz="4" w:space="0" w:color="auto"/>
            </w:tcBorders>
            <w:shd w:val="clear" w:color="000000" w:fill="0070C0"/>
            <w:noWrap/>
            <w:vAlign w:val="center"/>
            <w:hideMark/>
          </w:tcPr>
          <w:p w:rsidR="0064155E" w:rsidRPr="0064155E" w:rsidRDefault="0064155E" w:rsidP="0064155E">
            <w:pPr>
              <w:spacing w:after="0" w:line="240" w:lineRule="auto"/>
              <w:jc w:val="center"/>
              <w:rPr>
                <w:rFonts w:ascii="Calibri" w:eastAsia="Times New Roman" w:hAnsi="Calibri" w:cs="Times New Roman"/>
                <w:b/>
                <w:bCs/>
                <w:color w:val="FFFFFF"/>
                <w:sz w:val="20"/>
                <w:szCs w:val="20"/>
              </w:rPr>
            </w:pPr>
            <w:r w:rsidRPr="0064155E">
              <w:rPr>
                <w:rFonts w:ascii="Calibri" w:eastAsia="Times New Roman" w:hAnsi="Calibri" w:cs="Times New Roman"/>
                <w:b/>
                <w:bCs/>
                <w:color w:val="FFFFFF"/>
                <w:sz w:val="20"/>
                <w:szCs w:val="20"/>
              </w:rPr>
              <w:t>SDGE</w:t>
            </w:r>
          </w:p>
        </w:tc>
      </w:tr>
      <w:tr w:rsidR="0064155E" w:rsidRPr="0064155E" w:rsidTr="0064155E">
        <w:trPr>
          <w:trHeight w:val="300"/>
          <w:jc w:val="center"/>
        </w:trPr>
        <w:tc>
          <w:tcPr>
            <w:tcW w:w="21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Residential</w:t>
            </w: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Typical Event Day</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0.53</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0.58</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11.6</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12.6</w:t>
            </w:r>
          </w:p>
        </w:tc>
      </w:tr>
      <w:tr w:rsidR="0064155E" w:rsidRPr="0064155E" w:rsidTr="0064155E">
        <w:trPr>
          <w:trHeight w:val="300"/>
          <w:jc w:val="center"/>
        </w:trPr>
        <w:tc>
          <w:tcPr>
            <w:tcW w:w="2160" w:type="dxa"/>
            <w:vMerge/>
            <w:tcBorders>
              <w:top w:val="nil"/>
              <w:left w:val="single" w:sz="4" w:space="0" w:color="auto"/>
              <w:bottom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May Monthly Peak</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0.45</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0.53</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9.8</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11.4</w:t>
            </w:r>
          </w:p>
        </w:tc>
      </w:tr>
      <w:tr w:rsidR="0064155E" w:rsidRPr="0064155E" w:rsidTr="0064155E">
        <w:trPr>
          <w:trHeight w:val="300"/>
          <w:jc w:val="center"/>
        </w:trPr>
        <w:tc>
          <w:tcPr>
            <w:tcW w:w="2160" w:type="dxa"/>
            <w:vMerge/>
            <w:tcBorders>
              <w:top w:val="nil"/>
              <w:left w:val="single" w:sz="4" w:space="0" w:color="auto"/>
              <w:bottom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June Monthly Peak</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0.45</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0.46</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9.7</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10.0</w:t>
            </w:r>
          </w:p>
        </w:tc>
      </w:tr>
      <w:tr w:rsidR="0064155E" w:rsidRPr="0064155E" w:rsidTr="0064155E">
        <w:trPr>
          <w:trHeight w:val="300"/>
          <w:jc w:val="center"/>
        </w:trPr>
        <w:tc>
          <w:tcPr>
            <w:tcW w:w="2160" w:type="dxa"/>
            <w:vMerge/>
            <w:tcBorders>
              <w:top w:val="nil"/>
              <w:left w:val="single" w:sz="4" w:space="0" w:color="auto"/>
              <w:bottom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July Monthly Peak</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0.47</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0.58</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10.1</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12.7</w:t>
            </w:r>
          </w:p>
        </w:tc>
      </w:tr>
      <w:tr w:rsidR="0064155E" w:rsidRPr="0064155E" w:rsidTr="0064155E">
        <w:trPr>
          <w:trHeight w:val="300"/>
          <w:jc w:val="center"/>
        </w:trPr>
        <w:tc>
          <w:tcPr>
            <w:tcW w:w="2160" w:type="dxa"/>
            <w:vMerge/>
            <w:tcBorders>
              <w:top w:val="nil"/>
              <w:left w:val="single" w:sz="4" w:space="0" w:color="auto"/>
              <w:bottom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August Monthly Peak</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0.55</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0.60</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11.9</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13.1</w:t>
            </w:r>
          </w:p>
        </w:tc>
      </w:tr>
      <w:tr w:rsidR="0064155E" w:rsidRPr="0064155E" w:rsidTr="0064155E">
        <w:trPr>
          <w:trHeight w:val="300"/>
          <w:jc w:val="center"/>
        </w:trPr>
        <w:tc>
          <w:tcPr>
            <w:tcW w:w="2160" w:type="dxa"/>
            <w:vMerge/>
            <w:tcBorders>
              <w:top w:val="nil"/>
              <w:left w:val="single" w:sz="4" w:space="0" w:color="auto"/>
              <w:bottom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September Monthly Peak</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0.68</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0.67</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14.7</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14.6</w:t>
            </w:r>
          </w:p>
        </w:tc>
      </w:tr>
      <w:tr w:rsidR="0064155E" w:rsidRPr="0064155E" w:rsidTr="0064155E">
        <w:trPr>
          <w:trHeight w:val="300"/>
          <w:jc w:val="center"/>
        </w:trPr>
        <w:tc>
          <w:tcPr>
            <w:tcW w:w="2160" w:type="dxa"/>
            <w:vMerge/>
            <w:tcBorders>
              <w:top w:val="nil"/>
              <w:left w:val="single" w:sz="4" w:space="0" w:color="auto"/>
              <w:bottom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October Monthly Peak</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0.49</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0.54</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10.5</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11.6</w:t>
            </w:r>
          </w:p>
        </w:tc>
      </w:tr>
      <w:tr w:rsidR="0064155E" w:rsidRPr="0064155E" w:rsidTr="0064155E">
        <w:trPr>
          <w:trHeight w:val="300"/>
          <w:jc w:val="center"/>
        </w:trPr>
        <w:tc>
          <w:tcPr>
            <w:tcW w:w="2160" w:type="dxa"/>
            <w:vMerge w:val="restart"/>
            <w:tcBorders>
              <w:top w:val="nil"/>
              <w:left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Non-Residential</w:t>
            </w:r>
          </w:p>
          <w:p w:rsidR="0064155E" w:rsidRDefault="0064155E" w:rsidP="0064155E">
            <w:pPr>
              <w:spacing w:after="0" w:line="240" w:lineRule="auto"/>
              <w:rPr>
                <w:rFonts w:ascii="Calibri" w:eastAsia="Times New Roman" w:hAnsi="Calibri" w:cs="Times New Roman"/>
                <w:color w:val="000000"/>
                <w:sz w:val="20"/>
                <w:szCs w:val="20"/>
              </w:rPr>
            </w:pPr>
          </w:p>
          <w:p w:rsidR="0064155E" w:rsidRPr="0064155E" w:rsidRDefault="0064155E" w:rsidP="0064155E">
            <w:pPr>
              <w:rPr>
                <w:rFonts w:ascii="Calibri" w:eastAsia="Times New Roman" w:hAnsi="Calibri" w:cs="Times New Roman"/>
                <w:color w:val="000000"/>
                <w:sz w:val="20"/>
                <w:szCs w:val="20"/>
              </w:rPr>
            </w:pP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Typical Event Day</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0.66</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0.67</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3.1</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3.1</w:t>
            </w:r>
          </w:p>
        </w:tc>
      </w:tr>
      <w:tr w:rsidR="0064155E" w:rsidRPr="0064155E" w:rsidTr="0064155E">
        <w:trPr>
          <w:trHeight w:val="300"/>
          <w:jc w:val="center"/>
        </w:trPr>
        <w:tc>
          <w:tcPr>
            <w:tcW w:w="2160" w:type="dxa"/>
            <w:vMerge/>
            <w:tcBorders>
              <w:left w:val="single" w:sz="4" w:space="0" w:color="auto"/>
              <w:right w:val="single" w:sz="4" w:space="0" w:color="auto"/>
            </w:tcBorders>
            <w:vAlign w:val="center"/>
            <w:hideMark/>
          </w:tcPr>
          <w:p w:rsidR="0064155E" w:rsidRPr="0064155E" w:rsidRDefault="0064155E" w:rsidP="0064155E">
            <w:pPr>
              <w:rPr>
                <w:rFonts w:ascii="Calibri" w:eastAsia="Times New Roman" w:hAnsi="Calibri" w:cs="Times New Roman"/>
                <w:color w:val="000000"/>
                <w:sz w:val="20"/>
                <w:szCs w:val="20"/>
              </w:rPr>
            </w:pP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May Monthly Peak</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0.63</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0.66</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3.0</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3.1</w:t>
            </w:r>
          </w:p>
        </w:tc>
      </w:tr>
      <w:tr w:rsidR="0064155E" w:rsidRPr="0064155E" w:rsidTr="0064155E">
        <w:trPr>
          <w:trHeight w:val="300"/>
          <w:jc w:val="center"/>
        </w:trPr>
        <w:tc>
          <w:tcPr>
            <w:tcW w:w="2160" w:type="dxa"/>
            <w:vMerge/>
            <w:tcBorders>
              <w:left w:val="single" w:sz="4" w:space="0" w:color="auto"/>
              <w:right w:val="single" w:sz="4" w:space="0" w:color="auto"/>
            </w:tcBorders>
            <w:vAlign w:val="center"/>
            <w:hideMark/>
          </w:tcPr>
          <w:p w:rsidR="0064155E" w:rsidRPr="0064155E" w:rsidRDefault="0064155E" w:rsidP="0064155E">
            <w:pPr>
              <w:rPr>
                <w:rFonts w:ascii="Calibri" w:eastAsia="Times New Roman" w:hAnsi="Calibri" w:cs="Times New Roman"/>
                <w:color w:val="000000"/>
                <w:sz w:val="20"/>
                <w:szCs w:val="20"/>
              </w:rPr>
            </w:pP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June Monthly Peak</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0.63</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0.63</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3.0</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3.0</w:t>
            </w:r>
          </w:p>
        </w:tc>
      </w:tr>
      <w:tr w:rsidR="0064155E" w:rsidRPr="0064155E" w:rsidTr="0064155E">
        <w:trPr>
          <w:trHeight w:val="300"/>
          <w:jc w:val="center"/>
        </w:trPr>
        <w:tc>
          <w:tcPr>
            <w:tcW w:w="2160" w:type="dxa"/>
            <w:vMerge/>
            <w:tcBorders>
              <w:left w:val="single" w:sz="4" w:space="0" w:color="auto"/>
              <w:right w:val="single" w:sz="4" w:space="0" w:color="auto"/>
            </w:tcBorders>
            <w:vAlign w:val="center"/>
            <w:hideMark/>
          </w:tcPr>
          <w:p w:rsidR="0064155E" w:rsidRPr="0064155E" w:rsidRDefault="0064155E" w:rsidP="0064155E">
            <w:pPr>
              <w:rPr>
                <w:rFonts w:ascii="Calibri" w:eastAsia="Times New Roman" w:hAnsi="Calibri" w:cs="Times New Roman"/>
                <w:sz w:val="20"/>
                <w:szCs w:val="20"/>
              </w:rPr>
            </w:pP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July Monthly Peak</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0.64</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0.67</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3.0</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3.1</w:t>
            </w:r>
          </w:p>
        </w:tc>
      </w:tr>
      <w:tr w:rsidR="0064155E" w:rsidRPr="0064155E" w:rsidTr="0064155E">
        <w:trPr>
          <w:trHeight w:val="300"/>
          <w:jc w:val="center"/>
        </w:trPr>
        <w:tc>
          <w:tcPr>
            <w:tcW w:w="2160" w:type="dxa"/>
            <w:vMerge/>
            <w:tcBorders>
              <w:left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August Monthly Peak</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0.66</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0.68</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3.1</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3.2</w:t>
            </w:r>
          </w:p>
        </w:tc>
      </w:tr>
      <w:tr w:rsidR="0064155E" w:rsidRPr="0064155E" w:rsidTr="0064155E">
        <w:trPr>
          <w:trHeight w:val="300"/>
          <w:jc w:val="center"/>
        </w:trPr>
        <w:tc>
          <w:tcPr>
            <w:tcW w:w="2160" w:type="dxa"/>
            <w:vMerge/>
            <w:tcBorders>
              <w:left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September Monthly Peak</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0.69</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0.69</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3.2</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3.2</w:t>
            </w:r>
          </w:p>
        </w:tc>
      </w:tr>
      <w:tr w:rsidR="0064155E" w:rsidRPr="0064155E" w:rsidTr="0064155E">
        <w:trPr>
          <w:trHeight w:val="300"/>
          <w:jc w:val="center"/>
        </w:trPr>
        <w:tc>
          <w:tcPr>
            <w:tcW w:w="2160" w:type="dxa"/>
            <w:vMerge/>
            <w:tcBorders>
              <w:left w:val="single" w:sz="4" w:space="0" w:color="auto"/>
              <w:bottom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October Monthly Peak</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0.65</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0.66</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3.0</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3.1</w:t>
            </w:r>
          </w:p>
        </w:tc>
      </w:tr>
    </w:tbl>
    <w:p w:rsidR="00983B31" w:rsidRDefault="00983B31">
      <w:pPr>
        <w:rPr>
          <w:rFonts w:ascii="Arial" w:hAnsi="Arial"/>
          <w:color w:val="1C1C1C"/>
          <w:highlight w:val="yellow"/>
        </w:rPr>
      </w:pPr>
    </w:p>
    <w:p w:rsidR="00BC5E71" w:rsidRDefault="00775830" w:rsidP="000B462B">
      <w:pPr>
        <w:pStyle w:val="TableFigureCaption"/>
      </w:pPr>
      <w:r w:rsidRPr="00BF3D88">
        <w:t>Table 5-3</w:t>
      </w:r>
      <w:r w:rsidR="000B462B" w:rsidRPr="00BF3D88">
        <w:t xml:space="preserve">: </w:t>
      </w:r>
      <w:r w:rsidR="00BC5E71" w:rsidRPr="00BF3D88">
        <w:t>Summer Saver Ex Ante Load Impact Estimates by CAISO and SDG&amp;E-specific Weather and Day Type (1 to 6 PM, 1-in-2 Conditions)</w:t>
      </w:r>
    </w:p>
    <w:tbl>
      <w:tblPr>
        <w:tblW w:w="9374" w:type="dxa"/>
        <w:jc w:val="center"/>
        <w:tblInd w:w="93" w:type="dxa"/>
        <w:tblLook w:val="04A0" w:firstRow="1" w:lastRow="0" w:firstColumn="1" w:lastColumn="0" w:noHBand="0" w:noVBand="1"/>
      </w:tblPr>
      <w:tblGrid>
        <w:gridCol w:w="2160"/>
        <w:gridCol w:w="2606"/>
        <w:gridCol w:w="1152"/>
        <w:gridCol w:w="1152"/>
        <w:gridCol w:w="1152"/>
        <w:gridCol w:w="1152"/>
      </w:tblGrid>
      <w:tr w:rsidR="0064155E" w:rsidRPr="0064155E" w:rsidTr="0064155E">
        <w:trPr>
          <w:trHeight w:val="300"/>
          <w:jc w:val="center"/>
        </w:trPr>
        <w:tc>
          <w:tcPr>
            <w:tcW w:w="2160" w:type="dxa"/>
            <w:vMerge w:val="restart"/>
            <w:tcBorders>
              <w:top w:val="single" w:sz="4" w:space="0" w:color="auto"/>
              <w:left w:val="single" w:sz="4" w:space="0" w:color="auto"/>
              <w:bottom w:val="single" w:sz="4" w:space="0" w:color="000000"/>
              <w:right w:val="single" w:sz="4" w:space="0" w:color="FFFFFF"/>
            </w:tcBorders>
            <w:shd w:val="clear" w:color="000000" w:fill="0070C0"/>
            <w:noWrap/>
            <w:vAlign w:val="center"/>
            <w:hideMark/>
          </w:tcPr>
          <w:p w:rsidR="0064155E" w:rsidRPr="0064155E" w:rsidRDefault="0064155E" w:rsidP="0064155E">
            <w:pPr>
              <w:spacing w:after="0" w:line="240" w:lineRule="auto"/>
              <w:jc w:val="center"/>
              <w:rPr>
                <w:rFonts w:ascii="Calibri" w:eastAsia="Times New Roman" w:hAnsi="Calibri" w:cs="Times New Roman"/>
                <w:b/>
                <w:bCs/>
                <w:color w:val="FFFFFF"/>
                <w:sz w:val="20"/>
                <w:szCs w:val="20"/>
              </w:rPr>
            </w:pPr>
            <w:r w:rsidRPr="0064155E">
              <w:rPr>
                <w:rFonts w:ascii="Calibri" w:eastAsia="Times New Roman" w:hAnsi="Calibri" w:cs="Times New Roman"/>
                <w:b/>
                <w:bCs/>
                <w:color w:val="FFFFFF"/>
                <w:sz w:val="20"/>
                <w:szCs w:val="20"/>
              </w:rPr>
              <w:t>Customer Type</w:t>
            </w:r>
          </w:p>
        </w:tc>
        <w:tc>
          <w:tcPr>
            <w:tcW w:w="2606" w:type="dxa"/>
            <w:vMerge w:val="restart"/>
            <w:tcBorders>
              <w:top w:val="single" w:sz="4" w:space="0" w:color="auto"/>
              <w:left w:val="single" w:sz="4" w:space="0" w:color="FFFFFF"/>
              <w:bottom w:val="single" w:sz="4" w:space="0" w:color="000000"/>
              <w:right w:val="single" w:sz="4" w:space="0" w:color="FFFFFF"/>
            </w:tcBorders>
            <w:shd w:val="clear" w:color="000000" w:fill="0070C0"/>
            <w:noWrap/>
            <w:vAlign w:val="center"/>
            <w:hideMark/>
          </w:tcPr>
          <w:p w:rsidR="0064155E" w:rsidRPr="0064155E" w:rsidRDefault="0064155E" w:rsidP="0064155E">
            <w:pPr>
              <w:spacing w:after="0" w:line="240" w:lineRule="auto"/>
              <w:jc w:val="center"/>
              <w:rPr>
                <w:rFonts w:ascii="Calibri" w:eastAsia="Times New Roman" w:hAnsi="Calibri" w:cs="Times New Roman"/>
                <w:b/>
                <w:bCs/>
                <w:color w:val="FFFFFF"/>
                <w:sz w:val="20"/>
                <w:szCs w:val="20"/>
              </w:rPr>
            </w:pPr>
            <w:r w:rsidRPr="0064155E">
              <w:rPr>
                <w:rFonts w:ascii="Calibri" w:eastAsia="Times New Roman" w:hAnsi="Calibri" w:cs="Times New Roman"/>
                <w:b/>
                <w:bCs/>
                <w:color w:val="FFFFFF"/>
                <w:sz w:val="20"/>
                <w:szCs w:val="20"/>
              </w:rPr>
              <w:t>Day Type</w:t>
            </w:r>
          </w:p>
        </w:tc>
        <w:tc>
          <w:tcPr>
            <w:tcW w:w="2304" w:type="dxa"/>
            <w:gridSpan w:val="2"/>
            <w:tcBorders>
              <w:top w:val="single" w:sz="4" w:space="0" w:color="auto"/>
              <w:left w:val="nil"/>
              <w:bottom w:val="single" w:sz="4" w:space="0" w:color="FFFFFF"/>
              <w:right w:val="single" w:sz="4" w:space="0" w:color="FFFFFF"/>
            </w:tcBorders>
            <w:shd w:val="clear" w:color="000000" w:fill="0070C0"/>
            <w:noWrap/>
            <w:vAlign w:val="center"/>
            <w:hideMark/>
          </w:tcPr>
          <w:p w:rsidR="0064155E" w:rsidRPr="0064155E" w:rsidRDefault="0064155E" w:rsidP="0064155E">
            <w:pPr>
              <w:spacing w:after="0" w:line="240" w:lineRule="auto"/>
              <w:jc w:val="center"/>
              <w:rPr>
                <w:rFonts w:ascii="Calibri" w:eastAsia="Times New Roman" w:hAnsi="Calibri" w:cs="Times New Roman"/>
                <w:b/>
                <w:bCs/>
                <w:color w:val="FFFFFF"/>
                <w:sz w:val="20"/>
                <w:szCs w:val="20"/>
              </w:rPr>
            </w:pPr>
            <w:r w:rsidRPr="0064155E">
              <w:rPr>
                <w:rFonts w:ascii="Calibri" w:eastAsia="Times New Roman" w:hAnsi="Calibri" w:cs="Times New Roman"/>
                <w:b/>
                <w:bCs/>
                <w:color w:val="FFFFFF"/>
                <w:sz w:val="20"/>
                <w:szCs w:val="20"/>
              </w:rPr>
              <w:t>Per Premise Impact (kW)</w:t>
            </w:r>
          </w:p>
        </w:tc>
        <w:tc>
          <w:tcPr>
            <w:tcW w:w="2304" w:type="dxa"/>
            <w:gridSpan w:val="2"/>
            <w:tcBorders>
              <w:top w:val="single" w:sz="4" w:space="0" w:color="auto"/>
              <w:left w:val="nil"/>
              <w:bottom w:val="single" w:sz="4" w:space="0" w:color="FFFFFF"/>
              <w:right w:val="single" w:sz="4" w:space="0" w:color="000000"/>
            </w:tcBorders>
            <w:shd w:val="clear" w:color="000000" w:fill="0070C0"/>
            <w:noWrap/>
            <w:vAlign w:val="center"/>
            <w:hideMark/>
          </w:tcPr>
          <w:p w:rsidR="0064155E" w:rsidRPr="0064155E" w:rsidRDefault="0064155E" w:rsidP="0064155E">
            <w:pPr>
              <w:spacing w:after="0" w:line="240" w:lineRule="auto"/>
              <w:jc w:val="center"/>
              <w:rPr>
                <w:rFonts w:ascii="Calibri" w:eastAsia="Times New Roman" w:hAnsi="Calibri" w:cs="Times New Roman"/>
                <w:b/>
                <w:bCs/>
                <w:color w:val="FFFFFF"/>
                <w:sz w:val="20"/>
                <w:szCs w:val="20"/>
              </w:rPr>
            </w:pPr>
            <w:r w:rsidRPr="0064155E">
              <w:rPr>
                <w:rFonts w:ascii="Calibri" w:eastAsia="Times New Roman" w:hAnsi="Calibri" w:cs="Times New Roman"/>
                <w:b/>
                <w:bCs/>
                <w:color w:val="FFFFFF"/>
                <w:sz w:val="20"/>
                <w:szCs w:val="20"/>
              </w:rPr>
              <w:t>Aggregate Impact (MW)</w:t>
            </w:r>
          </w:p>
        </w:tc>
      </w:tr>
      <w:tr w:rsidR="0064155E" w:rsidRPr="0064155E" w:rsidTr="0064155E">
        <w:trPr>
          <w:trHeight w:val="300"/>
          <w:jc w:val="center"/>
        </w:trPr>
        <w:tc>
          <w:tcPr>
            <w:tcW w:w="2160" w:type="dxa"/>
            <w:vMerge/>
            <w:tcBorders>
              <w:top w:val="single" w:sz="4" w:space="0" w:color="auto"/>
              <w:left w:val="single" w:sz="4" w:space="0" w:color="auto"/>
              <w:bottom w:val="single" w:sz="4" w:space="0" w:color="000000"/>
              <w:right w:val="single" w:sz="4" w:space="0" w:color="FFFFFF"/>
            </w:tcBorders>
            <w:vAlign w:val="center"/>
            <w:hideMark/>
          </w:tcPr>
          <w:p w:rsidR="0064155E" w:rsidRPr="0064155E" w:rsidRDefault="0064155E" w:rsidP="0064155E">
            <w:pPr>
              <w:spacing w:after="0" w:line="240" w:lineRule="auto"/>
              <w:rPr>
                <w:rFonts w:ascii="Calibri" w:eastAsia="Times New Roman" w:hAnsi="Calibri" w:cs="Times New Roman"/>
                <w:b/>
                <w:bCs/>
                <w:color w:val="FFFFFF"/>
                <w:sz w:val="20"/>
                <w:szCs w:val="20"/>
              </w:rPr>
            </w:pPr>
          </w:p>
        </w:tc>
        <w:tc>
          <w:tcPr>
            <w:tcW w:w="2606" w:type="dxa"/>
            <w:vMerge/>
            <w:tcBorders>
              <w:top w:val="single" w:sz="4" w:space="0" w:color="auto"/>
              <w:left w:val="single" w:sz="4" w:space="0" w:color="FFFFFF"/>
              <w:bottom w:val="single" w:sz="4" w:space="0" w:color="000000"/>
              <w:right w:val="single" w:sz="4" w:space="0" w:color="FFFFFF"/>
            </w:tcBorders>
            <w:vAlign w:val="center"/>
            <w:hideMark/>
          </w:tcPr>
          <w:p w:rsidR="0064155E" w:rsidRPr="0064155E" w:rsidRDefault="0064155E" w:rsidP="0064155E">
            <w:pPr>
              <w:spacing w:after="0" w:line="240" w:lineRule="auto"/>
              <w:rPr>
                <w:rFonts w:ascii="Calibri" w:eastAsia="Times New Roman" w:hAnsi="Calibri" w:cs="Times New Roman"/>
                <w:b/>
                <w:bCs/>
                <w:color w:val="FFFFFF"/>
                <w:sz w:val="20"/>
                <w:szCs w:val="20"/>
              </w:rPr>
            </w:pPr>
          </w:p>
        </w:tc>
        <w:tc>
          <w:tcPr>
            <w:tcW w:w="1152" w:type="dxa"/>
            <w:tcBorders>
              <w:top w:val="nil"/>
              <w:left w:val="nil"/>
              <w:bottom w:val="single" w:sz="4" w:space="0" w:color="auto"/>
              <w:right w:val="single" w:sz="4" w:space="0" w:color="FFFFFF"/>
            </w:tcBorders>
            <w:shd w:val="clear" w:color="000000" w:fill="0070C0"/>
            <w:noWrap/>
            <w:vAlign w:val="center"/>
            <w:hideMark/>
          </w:tcPr>
          <w:p w:rsidR="0064155E" w:rsidRPr="0064155E" w:rsidRDefault="0064155E" w:rsidP="0064155E">
            <w:pPr>
              <w:spacing w:after="0" w:line="240" w:lineRule="auto"/>
              <w:jc w:val="center"/>
              <w:rPr>
                <w:rFonts w:ascii="Calibri" w:eastAsia="Times New Roman" w:hAnsi="Calibri" w:cs="Times New Roman"/>
                <w:b/>
                <w:bCs/>
                <w:color w:val="FFFFFF"/>
                <w:sz w:val="20"/>
                <w:szCs w:val="20"/>
              </w:rPr>
            </w:pPr>
            <w:r w:rsidRPr="0064155E">
              <w:rPr>
                <w:rFonts w:ascii="Calibri" w:eastAsia="Times New Roman" w:hAnsi="Calibri" w:cs="Times New Roman"/>
                <w:b/>
                <w:bCs/>
                <w:color w:val="FFFFFF"/>
                <w:sz w:val="20"/>
                <w:szCs w:val="20"/>
              </w:rPr>
              <w:t>CAISO</w:t>
            </w:r>
          </w:p>
        </w:tc>
        <w:tc>
          <w:tcPr>
            <w:tcW w:w="1152" w:type="dxa"/>
            <w:tcBorders>
              <w:top w:val="nil"/>
              <w:left w:val="nil"/>
              <w:bottom w:val="single" w:sz="4" w:space="0" w:color="auto"/>
              <w:right w:val="single" w:sz="4" w:space="0" w:color="FFFFFF"/>
            </w:tcBorders>
            <w:shd w:val="clear" w:color="000000" w:fill="0070C0"/>
            <w:noWrap/>
            <w:vAlign w:val="center"/>
            <w:hideMark/>
          </w:tcPr>
          <w:p w:rsidR="0064155E" w:rsidRPr="0064155E" w:rsidRDefault="0064155E" w:rsidP="0064155E">
            <w:pPr>
              <w:spacing w:after="0" w:line="240" w:lineRule="auto"/>
              <w:jc w:val="center"/>
              <w:rPr>
                <w:rFonts w:ascii="Calibri" w:eastAsia="Times New Roman" w:hAnsi="Calibri" w:cs="Times New Roman"/>
                <w:b/>
                <w:bCs/>
                <w:color w:val="FFFFFF"/>
                <w:sz w:val="20"/>
                <w:szCs w:val="20"/>
              </w:rPr>
            </w:pPr>
            <w:r w:rsidRPr="0064155E">
              <w:rPr>
                <w:rFonts w:ascii="Calibri" w:eastAsia="Times New Roman" w:hAnsi="Calibri" w:cs="Times New Roman"/>
                <w:b/>
                <w:bCs/>
                <w:color w:val="FFFFFF"/>
                <w:sz w:val="20"/>
                <w:szCs w:val="20"/>
              </w:rPr>
              <w:t>SDGE</w:t>
            </w:r>
          </w:p>
        </w:tc>
        <w:tc>
          <w:tcPr>
            <w:tcW w:w="1152" w:type="dxa"/>
            <w:tcBorders>
              <w:top w:val="nil"/>
              <w:left w:val="nil"/>
              <w:bottom w:val="single" w:sz="4" w:space="0" w:color="auto"/>
              <w:right w:val="single" w:sz="4" w:space="0" w:color="FFFFFF"/>
            </w:tcBorders>
            <w:shd w:val="clear" w:color="000000" w:fill="0070C0"/>
            <w:noWrap/>
            <w:vAlign w:val="center"/>
            <w:hideMark/>
          </w:tcPr>
          <w:p w:rsidR="0064155E" w:rsidRPr="0064155E" w:rsidRDefault="0064155E" w:rsidP="0064155E">
            <w:pPr>
              <w:spacing w:after="0" w:line="240" w:lineRule="auto"/>
              <w:jc w:val="center"/>
              <w:rPr>
                <w:rFonts w:ascii="Calibri" w:eastAsia="Times New Roman" w:hAnsi="Calibri" w:cs="Times New Roman"/>
                <w:b/>
                <w:bCs/>
                <w:color w:val="FFFFFF"/>
                <w:sz w:val="20"/>
                <w:szCs w:val="20"/>
              </w:rPr>
            </w:pPr>
            <w:r w:rsidRPr="0064155E">
              <w:rPr>
                <w:rFonts w:ascii="Calibri" w:eastAsia="Times New Roman" w:hAnsi="Calibri" w:cs="Times New Roman"/>
                <w:b/>
                <w:bCs/>
                <w:color w:val="FFFFFF"/>
                <w:sz w:val="20"/>
                <w:szCs w:val="20"/>
              </w:rPr>
              <w:t>CAISO</w:t>
            </w:r>
          </w:p>
        </w:tc>
        <w:tc>
          <w:tcPr>
            <w:tcW w:w="1152" w:type="dxa"/>
            <w:tcBorders>
              <w:top w:val="nil"/>
              <w:left w:val="nil"/>
              <w:bottom w:val="single" w:sz="4" w:space="0" w:color="auto"/>
              <w:right w:val="single" w:sz="4" w:space="0" w:color="auto"/>
            </w:tcBorders>
            <w:shd w:val="clear" w:color="000000" w:fill="0070C0"/>
            <w:noWrap/>
            <w:vAlign w:val="center"/>
            <w:hideMark/>
          </w:tcPr>
          <w:p w:rsidR="0064155E" w:rsidRPr="0064155E" w:rsidRDefault="0064155E" w:rsidP="0064155E">
            <w:pPr>
              <w:spacing w:after="0" w:line="240" w:lineRule="auto"/>
              <w:jc w:val="center"/>
              <w:rPr>
                <w:rFonts w:ascii="Calibri" w:eastAsia="Times New Roman" w:hAnsi="Calibri" w:cs="Times New Roman"/>
                <w:b/>
                <w:bCs/>
                <w:color w:val="FFFFFF"/>
                <w:sz w:val="20"/>
                <w:szCs w:val="20"/>
              </w:rPr>
            </w:pPr>
            <w:r w:rsidRPr="0064155E">
              <w:rPr>
                <w:rFonts w:ascii="Calibri" w:eastAsia="Times New Roman" w:hAnsi="Calibri" w:cs="Times New Roman"/>
                <w:b/>
                <w:bCs/>
                <w:color w:val="FFFFFF"/>
                <w:sz w:val="20"/>
                <w:szCs w:val="20"/>
              </w:rPr>
              <w:t>SDGE</w:t>
            </w:r>
          </w:p>
        </w:tc>
      </w:tr>
      <w:tr w:rsidR="0064155E" w:rsidRPr="0064155E" w:rsidTr="0064155E">
        <w:trPr>
          <w:trHeight w:val="300"/>
          <w:jc w:val="center"/>
        </w:trPr>
        <w:tc>
          <w:tcPr>
            <w:tcW w:w="2160"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Residential</w:t>
            </w: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Typical Event Day</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0.45</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0.43</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9.8</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9.4</w:t>
            </w:r>
          </w:p>
        </w:tc>
      </w:tr>
      <w:tr w:rsidR="0064155E" w:rsidRPr="0064155E" w:rsidTr="0064155E">
        <w:trPr>
          <w:trHeight w:val="300"/>
          <w:jc w:val="center"/>
        </w:trPr>
        <w:tc>
          <w:tcPr>
            <w:tcW w:w="2160" w:type="dxa"/>
            <w:vMerge/>
            <w:tcBorders>
              <w:top w:val="nil"/>
              <w:left w:val="single" w:sz="4" w:space="0" w:color="auto"/>
              <w:bottom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May Monthly Peak</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0.22</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0.31</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4.8</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6.7</w:t>
            </w:r>
          </w:p>
        </w:tc>
      </w:tr>
      <w:tr w:rsidR="0064155E" w:rsidRPr="0064155E" w:rsidTr="0064155E">
        <w:trPr>
          <w:trHeight w:val="300"/>
          <w:jc w:val="center"/>
        </w:trPr>
        <w:tc>
          <w:tcPr>
            <w:tcW w:w="2160" w:type="dxa"/>
            <w:vMerge/>
            <w:tcBorders>
              <w:top w:val="nil"/>
              <w:left w:val="single" w:sz="4" w:space="0" w:color="auto"/>
              <w:bottom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June Monthly Peak</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0.33</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0.31</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7.1</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6.6</w:t>
            </w:r>
          </w:p>
        </w:tc>
      </w:tr>
      <w:tr w:rsidR="0064155E" w:rsidRPr="0064155E" w:rsidTr="0064155E">
        <w:trPr>
          <w:trHeight w:val="300"/>
          <w:jc w:val="center"/>
        </w:trPr>
        <w:tc>
          <w:tcPr>
            <w:tcW w:w="2160" w:type="dxa"/>
            <w:vMerge/>
            <w:tcBorders>
              <w:top w:val="nil"/>
              <w:left w:val="single" w:sz="4" w:space="0" w:color="auto"/>
              <w:bottom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July Monthly Peak</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0.40</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0.43</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8.6</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9.2</w:t>
            </w:r>
          </w:p>
        </w:tc>
      </w:tr>
      <w:tr w:rsidR="0064155E" w:rsidRPr="0064155E" w:rsidTr="0064155E">
        <w:trPr>
          <w:trHeight w:val="300"/>
          <w:jc w:val="center"/>
        </w:trPr>
        <w:tc>
          <w:tcPr>
            <w:tcW w:w="2160" w:type="dxa"/>
            <w:vMerge/>
            <w:tcBorders>
              <w:top w:val="nil"/>
              <w:left w:val="single" w:sz="4" w:space="0" w:color="auto"/>
              <w:bottom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August Monthly Peak</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0.53</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0.48</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11.5</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10.5</w:t>
            </w:r>
          </w:p>
        </w:tc>
      </w:tr>
      <w:tr w:rsidR="0064155E" w:rsidRPr="0064155E" w:rsidTr="0064155E">
        <w:trPr>
          <w:trHeight w:val="300"/>
          <w:jc w:val="center"/>
        </w:trPr>
        <w:tc>
          <w:tcPr>
            <w:tcW w:w="2160" w:type="dxa"/>
            <w:vMerge/>
            <w:tcBorders>
              <w:top w:val="nil"/>
              <w:left w:val="single" w:sz="4" w:space="0" w:color="auto"/>
              <w:bottom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September Monthly Peak</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0.55</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0.51</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11.9</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11.1</w:t>
            </w:r>
          </w:p>
        </w:tc>
      </w:tr>
      <w:tr w:rsidR="0064155E" w:rsidRPr="0064155E" w:rsidTr="0064155E">
        <w:trPr>
          <w:trHeight w:val="300"/>
          <w:jc w:val="center"/>
        </w:trPr>
        <w:tc>
          <w:tcPr>
            <w:tcW w:w="2160" w:type="dxa"/>
            <w:vMerge/>
            <w:tcBorders>
              <w:top w:val="nil"/>
              <w:left w:val="single" w:sz="4" w:space="0" w:color="auto"/>
              <w:bottom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October Monthly Peak</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0.30</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0.39</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6.5</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8.4</w:t>
            </w:r>
          </w:p>
        </w:tc>
      </w:tr>
      <w:tr w:rsidR="0064155E" w:rsidRPr="0064155E" w:rsidTr="0064155E">
        <w:trPr>
          <w:trHeight w:val="300"/>
          <w:jc w:val="center"/>
        </w:trPr>
        <w:tc>
          <w:tcPr>
            <w:tcW w:w="2160" w:type="dxa"/>
            <w:vMerge w:val="restart"/>
            <w:tcBorders>
              <w:top w:val="nil"/>
              <w:left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Non-Residential</w:t>
            </w: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Typical Event Day</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0.63</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0.63</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3.0</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2.9</w:t>
            </w:r>
          </w:p>
        </w:tc>
      </w:tr>
      <w:tr w:rsidR="0064155E" w:rsidRPr="0064155E" w:rsidTr="0064155E">
        <w:trPr>
          <w:trHeight w:val="300"/>
          <w:jc w:val="center"/>
        </w:trPr>
        <w:tc>
          <w:tcPr>
            <w:tcW w:w="2160" w:type="dxa"/>
            <w:vMerge/>
            <w:tcBorders>
              <w:left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May Monthly Peak</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0.57</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0.59</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2.6</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2.8</w:t>
            </w:r>
          </w:p>
        </w:tc>
      </w:tr>
      <w:tr w:rsidR="0064155E" w:rsidRPr="0064155E" w:rsidTr="0064155E">
        <w:trPr>
          <w:trHeight w:val="300"/>
          <w:jc w:val="center"/>
        </w:trPr>
        <w:tc>
          <w:tcPr>
            <w:tcW w:w="2160" w:type="dxa"/>
            <w:vMerge/>
            <w:tcBorders>
              <w:left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June Monthly Peak</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0.60</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0.59</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2.8</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2.8</w:t>
            </w:r>
          </w:p>
        </w:tc>
      </w:tr>
      <w:tr w:rsidR="0064155E" w:rsidRPr="0064155E" w:rsidTr="0064155E">
        <w:trPr>
          <w:trHeight w:val="300"/>
          <w:jc w:val="center"/>
        </w:trPr>
        <w:tc>
          <w:tcPr>
            <w:tcW w:w="2160" w:type="dxa"/>
            <w:vMerge/>
            <w:tcBorders>
              <w:left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July Monthly Peak</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0.62</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0.62</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2.9</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2.9</w:t>
            </w:r>
          </w:p>
        </w:tc>
      </w:tr>
      <w:tr w:rsidR="0064155E" w:rsidRPr="0064155E" w:rsidTr="0064155E">
        <w:trPr>
          <w:trHeight w:val="300"/>
          <w:jc w:val="center"/>
        </w:trPr>
        <w:tc>
          <w:tcPr>
            <w:tcW w:w="2160" w:type="dxa"/>
            <w:vMerge/>
            <w:tcBorders>
              <w:left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August Monthly Peak</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0.66</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0.65</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3.1</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3.0</w:t>
            </w:r>
          </w:p>
        </w:tc>
      </w:tr>
      <w:tr w:rsidR="0064155E" w:rsidRPr="0064155E" w:rsidTr="0064155E">
        <w:trPr>
          <w:trHeight w:val="300"/>
          <w:jc w:val="center"/>
        </w:trPr>
        <w:tc>
          <w:tcPr>
            <w:tcW w:w="2160" w:type="dxa"/>
            <w:vMerge/>
            <w:tcBorders>
              <w:left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September Monthly Peak</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0.66</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0.65</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3.1</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3.0</w:t>
            </w:r>
          </w:p>
        </w:tc>
      </w:tr>
      <w:tr w:rsidR="0064155E" w:rsidRPr="0064155E" w:rsidTr="0064155E">
        <w:trPr>
          <w:trHeight w:val="300"/>
          <w:jc w:val="center"/>
        </w:trPr>
        <w:tc>
          <w:tcPr>
            <w:tcW w:w="2160" w:type="dxa"/>
            <w:vMerge/>
            <w:tcBorders>
              <w:left w:val="single" w:sz="4" w:space="0" w:color="auto"/>
              <w:bottom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606"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October Monthly Peak</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0.59</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0.62</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2.8</w:t>
            </w:r>
          </w:p>
        </w:tc>
        <w:tc>
          <w:tcPr>
            <w:tcW w:w="1152"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2.9</w:t>
            </w:r>
          </w:p>
        </w:tc>
      </w:tr>
    </w:tbl>
    <w:p w:rsidR="000376B4" w:rsidRPr="00D53A0C" w:rsidRDefault="009757E6" w:rsidP="00155E98">
      <w:pPr>
        <w:pStyle w:val="BodyParaAfterTableFigure"/>
        <w:rPr>
          <w:rFonts w:asciiTheme="minorHAnsi" w:hAnsiTheme="minorHAnsi"/>
        </w:rPr>
      </w:pPr>
      <w:r w:rsidRPr="00D53A0C">
        <w:rPr>
          <w:rFonts w:asciiTheme="minorHAnsi" w:hAnsiTheme="minorHAnsi"/>
        </w:rPr>
        <w:t>Tables 5-4</w:t>
      </w:r>
      <w:r w:rsidR="000B462B" w:rsidRPr="00D53A0C">
        <w:rPr>
          <w:rFonts w:asciiTheme="minorHAnsi" w:hAnsiTheme="minorHAnsi"/>
        </w:rPr>
        <w:t xml:space="preserve"> and 5-</w:t>
      </w:r>
      <w:r w:rsidRPr="00D53A0C">
        <w:rPr>
          <w:rFonts w:asciiTheme="minorHAnsi" w:hAnsiTheme="minorHAnsi"/>
        </w:rPr>
        <w:t>5</w:t>
      </w:r>
      <w:r w:rsidR="000B462B" w:rsidRPr="00D53A0C">
        <w:rPr>
          <w:rFonts w:asciiTheme="minorHAnsi" w:hAnsiTheme="minorHAnsi"/>
        </w:rPr>
        <w:t xml:space="preserve"> provide ex ante impact estimates on an hourly basis for residential and nonresidential customers, respectively</w:t>
      </w:r>
      <w:r w:rsidR="00F4688A" w:rsidRPr="00D53A0C">
        <w:rPr>
          <w:rFonts w:asciiTheme="minorHAnsi" w:hAnsiTheme="minorHAnsi"/>
        </w:rPr>
        <w:t xml:space="preserve">. </w:t>
      </w:r>
      <w:r w:rsidR="00504940" w:rsidRPr="00D53A0C">
        <w:rPr>
          <w:rFonts w:asciiTheme="minorHAnsi" w:hAnsiTheme="minorHAnsi"/>
        </w:rPr>
        <w:t>The hours reflect the peak period as defined by the CPUC</w:t>
      </w:r>
      <w:r w:rsidR="003351A0">
        <w:rPr>
          <w:rFonts w:asciiTheme="minorHAnsi" w:hAnsiTheme="minorHAnsi"/>
        </w:rPr>
        <w:t> </w:t>
      </w:r>
      <w:r w:rsidR="00504940" w:rsidRPr="00D53A0C">
        <w:rPr>
          <w:rFonts w:asciiTheme="minorHAnsi" w:hAnsiTheme="minorHAnsi"/>
        </w:rPr>
        <w:t xml:space="preserve">resource adequacy requirements, 1 to 6 PM. </w:t>
      </w:r>
      <w:r w:rsidR="000B462B" w:rsidRPr="00D53A0C">
        <w:rPr>
          <w:rFonts w:asciiTheme="minorHAnsi" w:hAnsiTheme="minorHAnsi"/>
        </w:rPr>
        <w:t>Reside</w:t>
      </w:r>
      <w:r w:rsidR="004A657F" w:rsidRPr="00D53A0C">
        <w:rPr>
          <w:rFonts w:asciiTheme="minorHAnsi" w:hAnsiTheme="minorHAnsi"/>
        </w:rPr>
        <w:t xml:space="preserve">ntial impacts peak in the hour </w:t>
      </w:r>
      <w:r w:rsidR="000B462B" w:rsidRPr="00D53A0C">
        <w:rPr>
          <w:rFonts w:asciiTheme="minorHAnsi" w:hAnsiTheme="minorHAnsi"/>
        </w:rPr>
        <w:t xml:space="preserve">from </w:t>
      </w:r>
      <w:r w:rsidR="003351A0">
        <w:rPr>
          <w:rFonts w:asciiTheme="minorHAnsi" w:hAnsiTheme="minorHAnsi"/>
        </w:rPr>
        <w:br/>
      </w:r>
      <w:r w:rsidR="000B462B" w:rsidRPr="00D53A0C">
        <w:rPr>
          <w:rFonts w:asciiTheme="minorHAnsi" w:hAnsiTheme="minorHAnsi"/>
        </w:rPr>
        <w:t>4</w:t>
      </w:r>
      <w:r w:rsidR="008E1B06" w:rsidRPr="00D53A0C">
        <w:rPr>
          <w:rFonts w:asciiTheme="minorHAnsi" w:hAnsiTheme="minorHAnsi"/>
        </w:rPr>
        <w:t> </w:t>
      </w:r>
      <w:r w:rsidR="000B462B" w:rsidRPr="00D53A0C">
        <w:rPr>
          <w:rFonts w:asciiTheme="minorHAnsi" w:hAnsiTheme="minorHAnsi"/>
        </w:rPr>
        <w:t>to 5 PM, while nonresidential impacts are relativ</w:t>
      </w:r>
      <w:r w:rsidR="00504940" w:rsidRPr="00D53A0C">
        <w:rPr>
          <w:rFonts w:asciiTheme="minorHAnsi" w:hAnsiTheme="minorHAnsi"/>
        </w:rPr>
        <w:t xml:space="preserve">ely flat across these hours. </w:t>
      </w:r>
    </w:p>
    <w:p w:rsidR="000B462B" w:rsidRDefault="009757E6" w:rsidP="000B462B">
      <w:pPr>
        <w:pStyle w:val="TableFigureCaption"/>
      </w:pPr>
      <w:r w:rsidRPr="00DF2B57">
        <w:t>Table 5-4</w:t>
      </w:r>
      <w:r w:rsidR="000B462B" w:rsidRPr="00DF2B57">
        <w:t xml:space="preserve">: </w:t>
      </w:r>
      <w:r w:rsidR="000376B4" w:rsidRPr="00DF2B57">
        <w:t xml:space="preserve">Summer Saver Ex Ante Load Impact Estimates (MW) by Weather Year, Day Type and </w:t>
      </w:r>
      <w:r w:rsidR="000B462B" w:rsidRPr="00DF2B57">
        <w:t>Hour</w:t>
      </w:r>
      <w:r w:rsidR="000376B4" w:rsidRPr="00DF2B57">
        <w:t xml:space="preserve"> </w:t>
      </w:r>
      <w:r w:rsidR="00584B2F" w:rsidRPr="00DF2B57">
        <w:t>–</w:t>
      </w:r>
      <w:r w:rsidR="000376B4" w:rsidRPr="00DF2B57">
        <w:t xml:space="preserve"> Residential Customers – SDG&amp;E Peaking Conditions</w:t>
      </w:r>
    </w:p>
    <w:tbl>
      <w:tblPr>
        <w:tblW w:w="9262" w:type="dxa"/>
        <w:jc w:val="center"/>
        <w:tblInd w:w="93" w:type="dxa"/>
        <w:tblLook w:val="04A0" w:firstRow="1" w:lastRow="0" w:firstColumn="1" w:lastColumn="0" w:noHBand="0" w:noVBand="1"/>
      </w:tblPr>
      <w:tblGrid>
        <w:gridCol w:w="1008"/>
        <w:gridCol w:w="2290"/>
        <w:gridCol w:w="994"/>
        <w:gridCol w:w="994"/>
        <w:gridCol w:w="994"/>
        <w:gridCol w:w="994"/>
        <w:gridCol w:w="994"/>
        <w:gridCol w:w="994"/>
      </w:tblGrid>
      <w:tr w:rsidR="0064155E" w:rsidRPr="0064155E" w:rsidTr="007A3E95">
        <w:trPr>
          <w:trHeight w:val="315"/>
          <w:jc w:val="center"/>
        </w:trPr>
        <w:tc>
          <w:tcPr>
            <w:tcW w:w="1008" w:type="dxa"/>
            <w:vMerge w:val="restart"/>
            <w:tcBorders>
              <w:top w:val="single" w:sz="4" w:space="0" w:color="auto"/>
              <w:left w:val="single" w:sz="4" w:space="0" w:color="auto"/>
              <w:bottom w:val="single" w:sz="4" w:space="0" w:color="auto"/>
              <w:right w:val="single" w:sz="4" w:space="0" w:color="FFFFFF"/>
            </w:tcBorders>
            <w:shd w:val="clear" w:color="000000" w:fill="0070C0"/>
            <w:vAlign w:val="center"/>
            <w:hideMark/>
          </w:tcPr>
          <w:p w:rsidR="0064155E" w:rsidRPr="0064155E" w:rsidRDefault="0064155E" w:rsidP="0064155E">
            <w:pPr>
              <w:spacing w:after="0" w:line="240" w:lineRule="auto"/>
              <w:jc w:val="center"/>
              <w:rPr>
                <w:rFonts w:ascii="Calibri" w:eastAsia="Times New Roman" w:hAnsi="Calibri" w:cs="Times New Roman"/>
                <w:b/>
                <w:bCs/>
                <w:color w:val="FFFFFF"/>
                <w:sz w:val="20"/>
                <w:szCs w:val="20"/>
              </w:rPr>
            </w:pPr>
            <w:r w:rsidRPr="0064155E">
              <w:rPr>
                <w:rFonts w:ascii="Calibri" w:eastAsia="Times New Roman" w:hAnsi="Calibri" w:cs="Times New Roman"/>
                <w:b/>
                <w:bCs/>
                <w:color w:val="FFFFFF"/>
                <w:sz w:val="20"/>
                <w:szCs w:val="20"/>
              </w:rPr>
              <w:t>Weather Year</w:t>
            </w:r>
          </w:p>
        </w:tc>
        <w:tc>
          <w:tcPr>
            <w:tcW w:w="2290" w:type="dxa"/>
            <w:vMerge w:val="restart"/>
            <w:tcBorders>
              <w:top w:val="single" w:sz="4" w:space="0" w:color="auto"/>
              <w:left w:val="single" w:sz="4" w:space="0" w:color="FFFFFF"/>
              <w:bottom w:val="single" w:sz="4" w:space="0" w:color="auto"/>
              <w:right w:val="single" w:sz="4" w:space="0" w:color="FFFFFF"/>
            </w:tcBorders>
            <w:shd w:val="clear" w:color="000000" w:fill="0070C0"/>
            <w:vAlign w:val="center"/>
            <w:hideMark/>
          </w:tcPr>
          <w:p w:rsidR="0064155E" w:rsidRPr="0064155E" w:rsidRDefault="0064155E" w:rsidP="0064155E">
            <w:pPr>
              <w:spacing w:after="0" w:line="240" w:lineRule="auto"/>
              <w:jc w:val="center"/>
              <w:rPr>
                <w:rFonts w:ascii="Calibri" w:eastAsia="Times New Roman" w:hAnsi="Calibri" w:cs="Times New Roman"/>
                <w:b/>
                <w:bCs/>
                <w:color w:val="FFFFFF"/>
                <w:sz w:val="20"/>
                <w:szCs w:val="20"/>
              </w:rPr>
            </w:pPr>
            <w:r w:rsidRPr="0064155E">
              <w:rPr>
                <w:rFonts w:ascii="Calibri" w:eastAsia="Times New Roman" w:hAnsi="Calibri" w:cs="Times New Roman"/>
                <w:b/>
                <w:bCs/>
                <w:color w:val="FFFFFF"/>
                <w:sz w:val="20"/>
                <w:szCs w:val="20"/>
              </w:rPr>
              <w:t>Day Type</w:t>
            </w:r>
          </w:p>
        </w:tc>
        <w:tc>
          <w:tcPr>
            <w:tcW w:w="4970" w:type="dxa"/>
            <w:gridSpan w:val="5"/>
            <w:tcBorders>
              <w:top w:val="single" w:sz="4" w:space="0" w:color="auto"/>
              <w:left w:val="nil"/>
              <w:bottom w:val="single" w:sz="4" w:space="0" w:color="FFFFFF"/>
              <w:right w:val="single" w:sz="4" w:space="0" w:color="FFFFFF"/>
            </w:tcBorders>
            <w:shd w:val="clear" w:color="000000" w:fill="0070C0"/>
            <w:noWrap/>
            <w:vAlign w:val="center"/>
            <w:hideMark/>
          </w:tcPr>
          <w:p w:rsidR="0064155E" w:rsidRPr="0064155E" w:rsidRDefault="0064155E" w:rsidP="0064155E">
            <w:pPr>
              <w:spacing w:after="0" w:line="240" w:lineRule="auto"/>
              <w:jc w:val="center"/>
              <w:rPr>
                <w:rFonts w:ascii="Calibri" w:eastAsia="Times New Roman" w:hAnsi="Calibri" w:cs="Times New Roman"/>
                <w:b/>
                <w:bCs/>
                <w:color w:val="FFFFFF"/>
                <w:sz w:val="20"/>
                <w:szCs w:val="20"/>
              </w:rPr>
            </w:pPr>
            <w:r w:rsidRPr="0064155E">
              <w:rPr>
                <w:rFonts w:ascii="Calibri" w:eastAsia="Times New Roman" w:hAnsi="Calibri" w:cs="Times New Roman"/>
                <w:b/>
                <w:bCs/>
                <w:color w:val="FFFFFF"/>
                <w:sz w:val="20"/>
                <w:szCs w:val="20"/>
              </w:rPr>
              <w:t>Hour of Day</w:t>
            </w:r>
          </w:p>
        </w:tc>
        <w:tc>
          <w:tcPr>
            <w:tcW w:w="994" w:type="dxa"/>
            <w:vMerge w:val="restart"/>
            <w:tcBorders>
              <w:top w:val="single" w:sz="4" w:space="0" w:color="auto"/>
              <w:left w:val="nil"/>
              <w:right w:val="single" w:sz="4" w:space="0" w:color="auto"/>
            </w:tcBorders>
            <w:shd w:val="clear" w:color="000000" w:fill="0070C0"/>
            <w:vAlign w:val="center"/>
            <w:hideMark/>
          </w:tcPr>
          <w:p w:rsidR="0064155E" w:rsidRPr="0064155E" w:rsidRDefault="0064155E" w:rsidP="0064155E">
            <w:pPr>
              <w:spacing w:after="0" w:line="240" w:lineRule="auto"/>
              <w:jc w:val="center"/>
              <w:rPr>
                <w:rFonts w:ascii="Calibri" w:eastAsia="Times New Roman" w:hAnsi="Calibri" w:cs="Times New Roman"/>
                <w:b/>
                <w:bCs/>
                <w:color w:val="FFFFFF"/>
                <w:sz w:val="20"/>
                <w:szCs w:val="20"/>
              </w:rPr>
            </w:pPr>
            <w:r w:rsidRPr="0064155E">
              <w:rPr>
                <w:rFonts w:ascii="Calibri" w:eastAsia="Times New Roman" w:hAnsi="Calibri" w:cs="Times New Roman"/>
                <w:b/>
                <w:bCs/>
                <w:color w:val="FFFFFF"/>
                <w:sz w:val="20"/>
                <w:szCs w:val="20"/>
              </w:rPr>
              <w:t>Average (MW)</w:t>
            </w:r>
          </w:p>
        </w:tc>
      </w:tr>
      <w:tr w:rsidR="0064155E" w:rsidRPr="0064155E" w:rsidTr="007A3E95">
        <w:trPr>
          <w:trHeight w:val="510"/>
          <w:jc w:val="center"/>
        </w:trPr>
        <w:tc>
          <w:tcPr>
            <w:tcW w:w="1008" w:type="dxa"/>
            <w:vMerge/>
            <w:tcBorders>
              <w:top w:val="single" w:sz="4" w:space="0" w:color="auto"/>
              <w:left w:val="single" w:sz="4" w:space="0" w:color="auto"/>
              <w:bottom w:val="single" w:sz="4" w:space="0" w:color="auto"/>
              <w:right w:val="single" w:sz="4" w:space="0" w:color="FFFFFF"/>
            </w:tcBorders>
            <w:vAlign w:val="center"/>
            <w:hideMark/>
          </w:tcPr>
          <w:p w:rsidR="0064155E" w:rsidRPr="0064155E" w:rsidRDefault="0064155E" w:rsidP="0064155E">
            <w:pPr>
              <w:spacing w:after="0" w:line="240" w:lineRule="auto"/>
              <w:rPr>
                <w:rFonts w:ascii="Calibri" w:eastAsia="Times New Roman" w:hAnsi="Calibri" w:cs="Times New Roman"/>
                <w:b/>
                <w:bCs/>
                <w:color w:val="FFFFFF"/>
                <w:sz w:val="20"/>
                <w:szCs w:val="20"/>
              </w:rPr>
            </w:pPr>
          </w:p>
        </w:tc>
        <w:tc>
          <w:tcPr>
            <w:tcW w:w="2290" w:type="dxa"/>
            <w:vMerge/>
            <w:tcBorders>
              <w:top w:val="single" w:sz="4" w:space="0" w:color="auto"/>
              <w:left w:val="single" w:sz="4" w:space="0" w:color="FFFFFF"/>
              <w:bottom w:val="single" w:sz="4" w:space="0" w:color="auto"/>
              <w:right w:val="single" w:sz="4" w:space="0" w:color="FFFFFF"/>
            </w:tcBorders>
            <w:vAlign w:val="center"/>
            <w:hideMark/>
          </w:tcPr>
          <w:p w:rsidR="0064155E" w:rsidRPr="0064155E" w:rsidRDefault="0064155E" w:rsidP="0064155E">
            <w:pPr>
              <w:spacing w:after="0" w:line="240" w:lineRule="auto"/>
              <w:rPr>
                <w:rFonts w:ascii="Calibri" w:eastAsia="Times New Roman" w:hAnsi="Calibri" w:cs="Times New Roman"/>
                <w:b/>
                <w:bCs/>
                <w:color w:val="FFFFFF"/>
                <w:sz w:val="20"/>
                <w:szCs w:val="20"/>
              </w:rPr>
            </w:pPr>
          </w:p>
        </w:tc>
        <w:tc>
          <w:tcPr>
            <w:tcW w:w="994" w:type="dxa"/>
            <w:tcBorders>
              <w:top w:val="nil"/>
              <w:left w:val="nil"/>
              <w:bottom w:val="single" w:sz="4" w:space="0" w:color="auto"/>
              <w:right w:val="single" w:sz="4" w:space="0" w:color="FFFFFF"/>
            </w:tcBorders>
            <w:shd w:val="clear" w:color="000000" w:fill="0070C0"/>
            <w:vAlign w:val="center"/>
            <w:hideMark/>
          </w:tcPr>
          <w:p w:rsidR="0064155E" w:rsidRPr="0064155E" w:rsidRDefault="0064155E" w:rsidP="0064155E">
            <w:pPr>
              <w:spacing w:after="0" w:line="240" w:lineRule="auto"/>
              <w:jc w:val="center"/>
              <w:rPr>
                <w:rFonts w:ascii="Calibri" w:eastAsia="Times New Roman" w:hAnsi="Calibri" w:cs="Times New Roman"/>
                <w:b/>
                <w:bCs/>
                <w:color w:val="FFFFFF"/>
                <w:sz w:val="20"/>
                <w:szCs w:val="20"/>
              </w:rPr>
            </w:pPr>
            <w:r w:rsidRPr="0064155E">
              <w:rPr>
                <w:rFonts w:ascii="Calibri" w:eastAsia="Times New Roman" w:hAnsi="Calibri" w:cs="Times New Roman"/>
                <w:b/>
                <w:bCs/>
                <w:color w:val="FFFFFF"/>
                <w:sz w:val="20"/>
                <w:szCs w:val="20"/>
              </w:rPr>
              <w:t>1 to 2 PM (MW)</w:t>
            </w:r>
          </w:p>
        </w:tc>
        <w:tc>
          <w:tcPr>
            <w:tcW w:w="994" w:type="dxa"/>
            <w:tcBorders>
              <w:top w:val="nil"/>
              <w:left w:val="nil"/>
              <w:bottom w:val="single" w:sz="4" w:space="0" w:color="auto"/>
              <w:right w:val="single" w:sz="4" w:space="0" w:color="FFFFFF"/>
            </w:tcBorders>
            <w:shd w:val="clear" w:color="000000" w:fill="0070C0"/>
            <w:vAlign w:val="center"/>
            <w:hideMark/>
          </w:tcPr>
          <w:p w:rsidR="0064155E" w:rsidRPr="0064155E" w:rsidRDefault="0064155E" w:rsidP="0064155E">
            <w:pPr>
              <w:spacing w:after="0" w:line="240" w:lineRule="auto"/>
              <w:jc w:val="center"/>
              <w:rPr>
                <w:rFonts w:ascii="Calibri" w:eastAsia="Times New Roman" w:hAnsi="Calibri" w:cs="Times New Roman"/>
                <w:b/>
                <w:bCs/>
                <w:color w:val="FFFFFF"/>
                <w:sz w:val="20"/>
                <w:szCs w:val="20"/>
              </w:rPr>
            </w:pPr>
            <w:r w:rsidRPr="0064155E">
              <w:rPr>
                <w:rFonts w:ascii="Calibri" w:eastAsia="Times New Roman" w:hAnsi="Calibri" w:cs="Times New Roman"/>
                <w:b/>
                <w:bCs/>
                <w:color w:val="FFFFFF"/>
                <w:sz w:val="20"/>
                <w:szCs w:val="20"/>
              </w:rPr>
              <w:t>2 to 3 PM (MW)</w:t>
            </w:r>
          </w:p>
        </w:tc>
        <w:tc>
          <w:tcPr>
            <w:tcW w:w="994" w:type="dxa"/>
            <w:tcBorders>
              <w:top w:val="nil"/>
              <w:left w:val="nil"/>
              <w:bottom w:val="single" w:sz="4" w:space="0" w:color="auto"/>
              <w:right w:val="single" w:sz="4" w:space="0" w:color="FFFFFF"/>
            </w:tcBorders>
            <w:shd w:val="clear" w:color="000000" w:fill="0070C0"/>
            <w:vAlign w:val="center"/>
            <w:hideMark/>
          </w:tcPr>
          <w:p w:rsidR="0064155E" w:rsidRPr="0064155E" w:rsidRDefault="0064155E" w:rsidP="0064155E">
            <w:pPr>
              <w:spacing w:after="0" w:line="240" w:lineRule="auto"/>
              <w:jc w:val="center"/>
              <w:rPr>
                <w:rFonts w:ascii="Calibri" w:eastAsia="Times New Roman" w:hAnsi="Calibri" w:cs="Times New Roman"/>
                <w:b/>
                <w:bCs/>
                <w:color w:val="FFFFFF"/>
                <w:sz w:val="20"/>
                <w:szCs w:val="20"/>
              </w:rPr>
            </w:pPr>
            <w:r w:rsidRPr="0064155E">
              <w:rPr>
                <w:rFonts w:ascii="Calibri" w:eastAsia="Times New Roman" w:hAnsi="Calibri" w:cs="Times New Roman"/>
                <w:b/>
                <w:bCs/>
                <w:color w:val="FFFFFF"/>
                <w:sz w:val="20"/>
                <w:szCs w:val="20"/>
              </w:rPr>
              <w:t>3 to 4 PM (MW)</w:t>
            </w:r>
          </w:p>
        </w:tc>
        <w:tc>
          <w:tcPr>
            <w:tcW w:w="994" w:type="dxa"/>
            <w:tcBorders>
              <w:top w:val="nil"/>
              <w:left w:val="nil"/>
              <w:bottom w:val="single" w:sz="4" w:space="0" w:color="auto"/>
              <w:right w:val="single" w:sz="4" w:space="0" w:color="FFFFFF"/>
            </w:tcBorders>
            <w:shd w:val="clear" w:color="000000" w:fill="0070C0"/>
            <w:vAlign w:val="center"/>
            <w:hideMark/>
          </w:tcPr>
          <w:p w:rsidR="0064155E" w:rsidRPr="0064155E" w:rsidRDefault="0064155E" w:rsidP="0064155E">
            <w:pPr>
              <w:spacing w:after="0" w:line="240" w:lineRule="auto"/>
              <w:jc w:val="center"/>
              <w:rPr>
                <w:rFonts w:ascii="Calibri" w:eastAsia="Times New Roman" w:hAnsi="Calibri" w:cs="Times New Roman"/>
                <w:b/>
                <w:bCs/>
                <w:color w:val="FFFFFF"/>
                <w:sz w:val="20"/>
                <w:szCs w:val="20"/>
              </w:rPr>
            </w:pPr>
            <w:r w:rsidRPr="0064155E">
              <w:rPr>
                <w:rFonts w:ascii="Calibri" w:eastAsia="Times New Roman" w:hAnsi="Calibri" w:cs="Times New Roman"/>
                <w:b/>
                <w:bCs/>
                <w:color w:val="FFFFFF"/>
                <w:sz w:val="20"/>
                <w:szCs w:val="20"/>
              </w:rPr>
              <w:t>4 to 5 PM (MW)</w:t>
            </w:r>
          </w:p>
        </w:tc>
        <w:tc>
          <w:tcPr>
            <w:tcW w:w="994" w:type="dxa"/>
            <w:tcBorders>
              <w:top w:val="nil"/>
              <w:left w:val="nil"/>
              <w:bottom w:val="single" w:sz="4" w:space="0" w:color="auto"/>
              <w:right w:val="single" w:sz="4" w:space="0" w:color="FFFFFF"/>
            </w:tcBorders>
            <w:shd w:val="clear" w:color="000000" w:fill="0070C0"/>
            <w:vAlign w:val="center"/>
            <w:hideMark/>
          </w:tcPr>
          <w:p w:rsidR="0064155E" w:rsidRPr="0064155E" w:rsidRDefault="0064155E" w:rsidP="0064155E">
            <w:pPr>
              <w:spacing w:after="0" w:line="240" w:lineRule="auto"/>
              <w:jc w:val="center"/>
              <w:rPr>
                <w:rFonts w:ascii="Calibri" w:eastAsia="Times New Roman" w:hAnsi="Calibri" w:cs="Times New Roman"/>
                <w:b/>
                <w:bCs/>
                <w:color w:val="FFFFFF"/>
                <w:sz w:val="20"/>
                <w:szCs w:val="20"/>
              </w:rPr>
            </w:pPr>
            <w:r w:rsidRPr="0064155E">
              <w:rPr>
                <w:rFonts w:ascii="Calibri" w:eastAsia="Times New Roman" w:hAnsi="Calibri" w:cs="Times New Roman"/>
                <w:b/>
                <w:bCs/>
                <w:color w:val="FFFFFF"/>
                <w:sz w:val="20"/>
                <w:szCs w:val="20"/>
              </w:rPr>
              <w:t>5 to 6 PM (MW)</w:t>
            </w:r>
          </w:p>
        </w:tc>
        <w:tc>
          <w:tcPr>
            <w:tcW w:w="994" w:type="dxa"/>
            <w:vMerge/>
            <w:tcBorders>
              <w:left w:val="nil"/>
              <w:bottom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b/>
                <w:bCs/>
                <w:color w:val="FFFFFF"/>
                <w:sz w:val="20"/>
                <w:szCs w:val="20"/>
              </w:rPr>
            </w:pPr>
          </w:p>
        </w:tc>
      </w:tr>
      <w:tr w:rsidR="0064155E" w:rsidRPr="0064155E" w:rsidTr="007A3E95">
        <w:trPr>
          <w:trHeight w:val="300"/>
          <w:jc w:val="center"/>
        </w:trPr>
        <w:tc>
          <w:tcPr>
            <w:tcW w:w="100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1-in-2</w:t>
            </w:r>
          </w:p>
        </w:tc>
        <w:tc>
          <w:tcPr>
            <w:tcW w:w="2290"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Typical Event Day</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7.8</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8.9</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10.0</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10.5</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9.6</w:t>
            </w:r>
          </w:p>
        </w:tc>
        <w:tc>
          <w:tcPr>
            <w:tcW w:w="994"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9.4</w:t>
            </w:r>
          </w:p>
        </w:tc>
      </w:tr>
      <w:tr w:rsidR="0064155E" w:rsidRPr="0064155E" w:rsidTr="007A3E95">
        <w:trPr>
          <w:trHeight w:val="300"/>
          <w:jc w:val="center"/>
        </w:trPr>
        <w:tc>
          <w:tcPr>
            <w:tcW w:w="1008" w:type="dxa"/>
            <w:vMerge/>
            <w:tcBorders>
              <w:top w:val="nil"/>
              <w:left w:val="single" w:sz="4" w:space="0" w:color="auto"/>
              <w:bottom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May Monthly Peak</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5.7</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6.5</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7.1</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7.5</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6.7</w:t>
            </w:r>
          </w:p>
        </w:tc>
        <w:tc>
          <w:tcPr>
            <w:tcW w:w="994"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6.7</w:t>
            </w:r>
          </w:p>
        </w:tc>
      </w:tr>
      <w:tr w:rsidR="0064155E" w:rsidRPr="0064155E" w:rsidTr="007A3E95">
        <w:trPr>
          <w:trHeight w:val="300"/>
          <w:jc w:val="center"/>
        </w:trPr>
        <w:tc>
          <w:tcPr>
            <w:tcW w:w="1008" w:type="dxa"/>
            <w:vMerge/>
            <w:tcBorders>
              <w:top w:val="nil"/>
              <w:left w:val="single" w:sz="4" w:space="0" w:color="auto"/>
              <w:bottom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June Monthly Peak</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5.7</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6.4</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7.1</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7.4</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6.7</w:t>
            </w:r>
          </w:p>
        </w:tc>
        <w:tc>
          <w:tcPr>
            <w:tcW w:w="994"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6.6</w:t>
            </w:r>
          </w:p>
        </w:tc>
      </w:tr>
      <w:tr w:rsidR="0064155E" w:rsidRPr="0064155E" w:rsidTr="007A3E95">
        <w:trPr>
          <w:trHeight w:val="300"/>
          <w:jc w:val="center"/>
        </w:trPr>
        <w:tc>
          <w:tcPr>
            <w:tcW w:w="1008" w:type="dxa"/>
            <w:vMerge/>
            <w:tcBorders>
              <w:top w:val="nil"/>
              <w:left w:val="single" w:sz="4" w:space="0" w:color="auto"/>
              <w:bottom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July Monthly Peak</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7.7</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8.8</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9.8</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10.4</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9.4</w:t>
            </w:r>
          </w:p>
        </w:tc>
        <w:tc>
          <w:tcPr>
            <w:tcW w:w="994"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9.2</w:t>
            </w:r>
          </w:p>
        </w:tc>
      </w:tr>
      <w:tr w:rsidR="0064155E" w:rsidRPr="0064155E" w:rsidTr="007A3E95">
        <w:trPr>
          <w:trHeight w:val="300"/>
          <w:jc w:val="center"/>
        </w:trPr>
        <w:tc>
          <w:tcPr>
            <w:tcW w:w="1008" w:type="dxa"/>
            <w:vMerge/>
            <w:tcBorders>
              <w:top w:val="nil"/>
              <w:left w:val="single" w:sz="4" w:space="0" w:color="auto"/>
              <w:bottom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August Monthly Peak</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8.7</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10.0</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11.1</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11.8</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10.8</w:t>
            </w:r>
          </w:p>
        </w:tc>
        <w:tc>
          <w:tcPr>
            <w:tcW w:w="994"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10.5</w:t>
            </w:r>
          </w:p>
        </w:tc>
      </w:tr>
      <w:tr w:rsidR="0064155E" w:rsidRPr="0064155E" w:rsidTr="007A3E95">
        <w:trPr>
          <w:trHeight w:val="300"/>
          <w:jc w:val="center"/>
        </w:trPr>
        <w:tc>
          <w:tcPr>
            <w:tcW w:w="1008" w:type="dxa"/>
            <w:vMerge/>
            <w:tcBorders>
              <w:top w:val="nil"/>
              <w:left w:val="single" w:sz="4" w:space="0" w:color="auto"/>
              <w:bottom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September Monthly Peak</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9.2</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10.5</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11.8</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12.5</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11.4</w:t>
            </w:r>
          </w:p>
        </w:tc>
        <w:tc>
          <w:tcPr>
            <w:tcW w:w="994"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11.1</w:t>
            </w:r>
          </w:p>
        </w:tc>
      </w:tr>
      <w:tr w:rsidR="0064155E" w:rsidRPr="0064155E" w:rsidTr="007A3E95">
        <w:trPr>
          <w:trHeight w:val="300"/>
          <w:jc w:val="center"/>
        </w:trPr>
        <w:tc>
          <w:tcPr>
            <w:tcW w:w="1008" w:type="dxa"/>
            <w:vMerge/>
            <w:tcBorders>
              <w:top w:val="nil"/>
              <w:left w:val="single" w:sz="4" w:space="0" w:color="auto"/>
              <w:bottom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October Monthly Peak</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7.1</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8.1</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9.0</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9.5</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8.6</w:t>
            </w:r>
          </w:p>
        </w:tc>
        <w:tc>
          <w:tcPr>
            <w:tcW w:w="994"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8.4</w:t>
            </w:r>
          </w:p>
        </w:tc>
      </w:tr>
      <w:tr w:rsidR="0064155E" w:rsidRPr="0064155E" w:rsidTr="007A3E95">
        <w:trPr>
          <w:trHeight w:val="300"/>
          <w:jc w:val="center"/>
        </w:trPr>
        <w:tc>
          <w:tcPr>
            <w:tcW w:w="1008" w:type="dxa"/>
            <w:vMerge w:val="restart"/>
            <w:tcBorders>
              <w:top w:val="nil"/>
              <w:left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1-in-10</w:t>
            </w:r>
          </w:p>
        </w:tc>
        <w:tc>
          <w:tcPr>
            <w:tcW w:w="2290"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Typical Event Day</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10.4</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11.9</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13.4</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14.2</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13.0</w:t>
            </w:r>
          </w:p>
        </w:tc>
        <w:tc>
          <w:tcPr>
            <w:tcW w:w="994"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12.6</w:t>
            </w:r>
          </w:p>
        </w:tc>
      </w:tr>
      <w:tr w:rsidR="0064155E" w:rsidRPr="0064155E" w:rsidTr="007A3E95">
        <w:trPr>
          <w:trHeight w:val="300"/>
          <w:jc w:val="center"/>
        </w:trPr>
        <w:tc>
          <w:tcPr>
            <w:tcW w:w="1008" w:type="dxa"/>
            <w:vMerge/>
            <w:tcBorders>
              <w:left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May Monthly Peak</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9.4</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10.9</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12.2</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12.9</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11.8</w:t>
            </w:r>
          </w:p>
        </w:tc>
        <w:tc>
          <w:tcPr>
            <w:tcW w:w="994"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11.4</w:t>
            </w:r>
          </w:p>
        </w:tc>
      </w:tr>
      <w:tr w:rsidR="0064155E" w:rsidRPr="0064155E" w:rsidTr="007A3E95">
        <w:trPr>
          <w:trHeight w:val="300"/>
          <w:jc w:val="center"/>
        </w:trPr>
        <w:tc>
          <w:tcPr>
            <w:tcW w:w="1008" w:type="dxa"/>
            <w:vMerge/>
            <w:tcBorders>
              <w:left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June Monthly Peak</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8.3</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9.5</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10.6</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11.2</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10.2</w:t>
            </w:r>
          </w:p>
        </w:tc>
        <w:tc>
          <w:tcPr>
            <w:tcW w:w="994"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10.0</w:t>
            </w:r>
          </w:p>
        </w:tc>
      </w:tr>
      <w:tr w:rsidR="0064155E" w:rsidRPr="0064155E" w:rsidTr="007A3E95">
        <w:trPr>
          <w:trHeight w:val="300"/>
          <w:jc w:val="center"/>
        </w:trPr>
        <w:tc>
          <w:tcPr>
            <w:tcW w:w="1008" w:type="dxa"/>
            <w:vMerge/>
            <w:tcBorders>
              <w:left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July Monthly Peak</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10.4</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12.0</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13.5</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14.3</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13.1</w:t>
            </w:r>
          </w:p>
        </w:tc>
        <w:tc>
          <w:tcPr>
            <w:tcW w:w="994"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12.7</w:t>
            </w:r>
          </w:p>
        </w:tc>
      </w:tr>
      <w:tr w:rsidR="0064155E" w:rsidRPr="0064155E" w:rsidTr="007A3E95">
        <w:trPr>
          <w:trHeight w:val="300"/>
          <w:jc w:val="center"/>
        </w:trPr>
        <w:tc>
          <w:tcPr>
            <w:tcW w:w="1008" w:type="dxa"/>
            <w:vMerge/>
            <w:tcBorders>
              <w:left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August Monthly Peak</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10.8</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12.4</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13.9</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14.8</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13.5</w:t>
            </w:r>
          </w:p>
        </w:tc>
        <w:tc>
          <w:tcPr>
            <w:tcW w:w="994"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13.1</w:t>
            </w:r>
          </w:p>
        </w:tc>
      </w:tr>
      <w:tr w:rsidR="0064155E" w:rsidRPr="0064155E" w:rsidTr="007A3E95">
        <w:trPr>
          <w:trHeight w:val="300"/>
          <w:jc w:val="center"/>
        </w:trPr>
        <w:tc>
          <w:tcPr>
            <w:tcW w:w="1008" w:type="dxa"/>
            <w:vMerge/>
            <w:tcBorders>
              <w:left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September Monthly Peak</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12.0</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13.8</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15.5</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16.5</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15.1</w:t>
            </w:r>
          </w:p>
        </w:tc>
        <w:tc>
          <w:tcPr>
            <w:tcW w:w="994"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14.6</w:t>
            </w:r>
          </w:p>
        </w:tc>
      </w:tr>
      <w:tr w:rsidR="0064155E" w:rsidRPr="0064155E" w:rsidTr="007A3E95">
        <w:trPr>
          <w:trHeight w:val="300"/>
          <w:jc w:val="center"/>
        </w:trPr>
        <w:tc>
          <w:tcPr>
            <w:tcW w:w="1008" w:type="dxa"/>
            <w:vMerge/>
            <w:tcBorders>
              <w:left w:val="single" w:sz="4" w:space="0" w:color="auto"/>
              <w:bottom w:val="single" w:sz="4" w:space="0" w:color="auto"/>
              <w:right w:val="single" w:sz="4" w:space="0" w:color="auto"/>
            </w:tcBorders>
            <w:vAlign w:val="center"/>
            <w:hideMark/>
          </w:tcPr>
          <w:p w:rsidR="0064155E" w:rsidRPr="0064155E" w:rsidRDefault="0064155E" w:rsidP="0064155E">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October Monthly Peak</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9.6</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11.1</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12.4</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13.1</w:t>
            </w:r>
          </w:p>
        </w:tc>
        <w:tc>
          <w:tcPr>
            <w:tcW w:w="994" w:type="dxa"/>
            <w:tcBorders>
              <w:top w:val="nil"/>
              <w:left w:val="nil"/>
              <w:bottom w:val="single" w:sz="4" w:space="0" w:color="auto"/>
              <w:right w:val="single" w:sz="4" w:space="0" w:color="auto"/>
            </w:tcBorders>
            <w:shd w:val="clear" w:color="auto" w:fill="auto"/>
            <w:noWrap/>
            <w:vAlign w:val="bottom"/>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12.0</w:t>
            </w:r>
          </w:p>
        </w:tc>
        <w:tc>
          <w:tcPr>
            <w:tcW w:w="994" w:type="dxa"/>
            <w:tcBorders>
              <w:top w:val="nil"/>
              <w:left w:val="nil"/>
              <w:bottom w:val="single" w:sz="4" w:space="0" w:color="auto"/>
              <w:right w:val="single" w:sz="4" w:space="0" w:color="auto"/>
            </w:tcBorders>
            <w:shd w:val="clear" w:color="auto" w:fill="auto"/>
            <w:noWrap/>
            <w:vAlign w:val="center"/>
            <w:hideMark/>
          </w:tcPr>
          <w:p w:rsidR="0064155E" w:rsidRPr="0064155E" w:rsidRDefault="0064155E" w:rsidP="0064155E">
            <w:pPr>
              <w:spacing w:after="0" w:line="240" w:lineRule="auto"/>
              <w:jc w:val="center"/>
              <w:rPr>
                <w:rFonts w:ascii="Calibri" w:eastAsia="Times New Roman" w:hAnsi="Calibri" w:cs="Times New Roman"/>
                <w:color w:val="000000"/>
                <w:sz w:val="20"/>
                <w:szCs w:val="20"/>
              </w:rPr>
            </w:pPr>
            <w:r w:rsidRPr="0064155E">
              <w:rPr>
                <w:rFonts w:ascii="Calibri" w:eastAsia="Times New Roman" w:hAnsi="Calibri" w:cs="Times New Roman"/>
                <w:color w:val="000000"/>
                <w:sz w:val="20"/>
                <w:szCs w:val="20"/>
              </w:rPr>
              <w:t>11.6</w:t>
            </w:r>
          </w:p>
        </w:tc>
      </w:tr>
    </w:tbl>
    <w:p w:rsidR="00DF2B57" w:rsidRDefault="00DF2B57" w:rsidP="00DF2B57">
      <w:pPr>
        <w:pStyle w:val="BodyParagraph"/>
        <w:rPr>
          <w:highlight w:val="yellow"/>
        </w:rPr>
      </w:pPr>
    </w:p>
    <w:p w:rsidR="00DF2B57" w:rsidRDefault="00DF2B57" w:rsidP="00DF2B57">
      <w:pPr>
        <w:pStyle w:val="BodyParagraph"/>
        <w:rPr>
          <w:highlight w:val="yellow"/>
        </w:rPr>
      </w:pPr>
    </w:p>
    <w:p w:rsidR="00DF2B57" w:rsidRDefault="00DF2B57" w:rsidP="00DF2B57">
      <w:pPr>
        <w:pStyle w:val="BodyParagraph"/>
        <w:rPr>
          <w:highlight w:val="yellow"/>
        </w:rPr>
      </w:pPr>
    </w:p>
    <w:p w:rsidR="00DF2B57" w:rsidRDefault="00DF2B57" w:rsidP="00DF2B57">
      <w:pPr>
        <w:pStyle w:val="BodyParagraph"/>
        <w:rPr>
          <w:highlight w:val="yellow"/>
        </w:rPr>
      </w:pPr>
    </w:p>
    <w:p w:rsidR="00DF2B57" w:rsidRDefault="00DF2B57" w:rsidP="00DF2B57">
      <w:pPr>
        <w:pStyle w:val="BodyParagraph"/>
        <w:rPr>
          <w:highlight w:val="yellow"/>
        </w:rPr>
      </w:pPr>
    </w:p>
    <w:p w:rsidR="00DF2B57" w:rsidRDefault="00DF2B57" w:rsidP="00DF2B57">
      <w:pPr>
        <w:pStyle w:val="BodyParagraph"/>
        <w:rPr>
          <w:highlight w:val="yellow"/>
        </w:rPr>
      </w:pPr>
    </w:p>
    <w:p w:rsidR="00DF2B57" w:rsidRDefault="00DF2B57" w:rsidP="00DF2B57">
      <w:pPr>
        <w:pStyle w:val="BodyParagraph"/>
        <w:rPr>
          <w:highlight w:val="yellow"/>
        </w:rPr>
      </w:pPr>
    </w:p>
    <w:p w:rsidR="00DF2B57" w:rsidRDefault="00DF2B57" w:rsidP="00DF2B57">
      <w:pPr>
        <w:pStyle w:val="BodyParagraph"/>
        <w:rPr>
          <w:highlight w:val="yellow"/>
        </w:rPr>
      </w:pPr>
    </w:p>
    <w:p w:rsidR="00DF2B57" w:rsidRPr="00DF2B57" w:rsidRDefault="00DF2B57" w:rsidP="00DF2B57">
      <w:pPr>
        <w:pStyle w:val="BodyParagraph"/>
        <w:rPr>
          <w:highlight w:val="yellow"/>
        </w:rPr>
      </w:pPr>
    </w:p>
    <w:p w:rsidR="000B462B" w:rsidRDefault="009757E6" w:rsidP="000B462B">
      <w:pPr>
        <w:pStyle w:val="TableFigureCaption"/>
      </w:pPr>
      <w:r w:rsidRPr="00DF2B57">
        <w:t>Table 5-5</w:t>
      </w:r>
      <w:r w:rsidR="000B462B" w:rsidRPr="00DF2B57">
        <w:t xml:space="preserve">: </w:t>
      </w:r>
      <w:r w:rsidR="004A657F" w:rsidRPr="00DF2B57">
        <w:t xml:space="preserve">Summer Saver Ex Ante Load Impact Estimates (MW) by Weather Year, Day Type and Hour </w:t>
      </w:r>
      <w:r w:rsidR="003351A0" w:rsidRPr="00DF2B57">
        <w:t xml:space="preserve">– </w:t>
      </w:r>
      <w:r w:rsidR="004A657F" w:rsidRPr="00DF2B57">
        <w:t>Nonresidential Customers – SDG&amp;E Peaking Conditions</w:t>
      </w:r>
    </w:p>
    <w:tbl>
      <w:tblPr>
        <w:tblW w:w="9262" w:type="dxa"/>
        <w:jc w:val="center"/>
        <w:tblInd w:w="93" w:type="dxa"/>
        <w:tblLook w:val="04A0" w:firstRow="1" w:lastRow="0" w:firstColumn="1" w:lastColumn="0" w:noHBand="0" w:noVBand="1"/>
      </w:tblPr>
      <w:tblGrid>
        <w:gridCol w:w="1008"/>
        <w:gridCol w:w="2290"/>
        <w:gridCol w:w="994"/>
        <w:gridCol w:w="994"/>
        <w:gridCol w:w="994"/>
        <w:gridCol w:w="994"/>
        <w:gridCol w:w="994"/>
        <w:gridCol w:w="994"/>
      </w:tblGrid>
      <w:tr w:rsidR="007A3E95" w:rsidRPr="007A3E95" w:rsidTr="007A3E95">
        <w:trPr>
          <w:trHeight w:val="315"/>
          <w:jc w:val="center"/>
        </w:trPr>
        <w:tc>
          <w:tcPr>
            <w:tcW w:w="1008" w:type="dxa"/>
            <w:vMerge w:val="restart"/>
            <w:tcBorders>
              <w:top w:val="single" w:sz="4" w:space="0" w:color="auto"/>
              <w:left w:val="single" w:sz="4" w:space="0" w:color="auto"/>
              <w:bottom w:val="single" w:sz="4" w:space="0" w:color="000000"/>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Weather Year</w:t>
            </w:r>
          </w:p>
        </w:tc>
        <w:tc>
          <w:tcPr>
            <w:tcW w:w="2290" w:type="dxa"/>
            <w:vMerge w:val="restart"/>
            <w:tcBorders>
              <w:top w:val="single" w:sz="4" w:space="0" w:color="auto"/>
              <w:left w:val="single" w:sz="8" w:space="0" w:color="FFFFFF"/>
              <w:bottom w:val="single" w:sz="4" w:space="0" w:color="000000"/>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Day Type</w:t>
            </w:r>
          </w:p>
        </w:tc>
        <w:tc>
          <w:tcPr>
            <w:tcW w:w="4970" w:type="dxa"/>
            <w:gridSpan w:val="5"/>
            <w:tcBorders>
              <w:top w:val="single" w:sz="4" w:space="0" w:color="auto"/>
              <w:left w:val="nil"/>
              <w:bottom w:val="single" w:sz="8" w:space="0" w:color="FFFFFF"/>
              <w:right w:val="single" w:sz="8" w:space="0" w:color="FFFFFF"/>
            </w:tcBorders>
            <w:shd w:val="clear" w:color="000000" w:fill="0070C0"/>
            <w:noWrap/>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Hour of Day</w:t>
            </w:r>
          </w:p>
        </w:tc>
        <w:tc>
          <w:tcPr>
            <w:tcW w:w="994" w:type="dxa"/>
            <w:vMerge w:val="restart"/>
            <w:tcBorders>
              <w:top w:val="single" w:sz="4" w:space="0" w:color="auto"/>
              <w:left w:val="single" w:sz="8" w:space="0" w:color="FFFFFF"/>
              <w:right w:val="single" w:sz="4" w:space="0" w:color="auto"/>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Average (MW)</w:t>
            </w:r>
          </w:p>
        </w:tc>
      </w:tr>
      <w:tr w:rsidR="007A3E95" w:rsidRPr="007A3E95" w:rsidTr="007A3E95">
        <w:trPr>
          <w:trHeight w:val="510"/>
          <w:jc w:val="center"/>
        </w:trPr>
        <w:tc>
          <w:tcPr>
            <w:tcW w:w="1008" w:type="dxa"/>
            <w:vMerge/>
            <w:tcBorders>
              <w:top w:val="single" w:sz="4" w:space="0" w:color="auto"/>
              <w:left w:val="single" w:sz="4" w:space="0" w:color="auto"/>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2290" w:type="dxa"/>
            <w:vMerge/>
            <w:tcBorders>
              <w:top w:val="single" w:sz="4" w:space="0" w:color="auto"/>
              <w:left w:val="single" w:sz="8" w:space="0" w:color="FFFFFF"/>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994" w:type="dxa"/>
            <w:tcBorders>
              <w:top w:val="nil"/>
              <w:left w:val="nil"/>
              <w:bottom w:val="single" w:sz="4" w:space="0" w:color="auto"/>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1 to 2 PM (MW)</w:t>
            </w:r>
          </w:p>
        </w:tc>
        <w:tc>
          <w:tcPr>
            <w:tcW w:w="994" w:type="dxa"/>
            <w:tcBorders>
              <w:top w:val="nil"/>
              <w:left w:val="nil"/>
              <w:bottom w:val="single" w:sz="4" w:space="0" w:color="auto"/>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2 to 3 PM (MW)</w:t>
            </w:r>
          </w:p>
        </w:tc>
        <w:tc>
          <w:tcPr>
            <w:tcW w:w="994" w:type="dxa"/>
            <w:tcBorders>
              <w:top w:val="nil"/>
              <w:left w:val="nil"/>
              <w:bottom w:val="single" w:sz="4" w:space="0" w:color="auto"/>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3 to 4 PM (MW)</w:t>
            </w:r>
          </w:p>
        </w:tc>
        <w:tc>
          <w:tcPr>
            <w:tcW w:w="994" w:type="dxa"/>
            <w:tcBorders>
              <w:top w:val="nil"/>
              <w:left w:val="nil"/>
              <w:bottom w:val="single" w:sz="4" w:space="0" w:color="auto"/>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4 to 5 PM (MW)</w:t>
            </w:r>
          </w:p>
        </w:tc>
        <w:tc>
          <w:tcPr>
            <w:tcW w:w="994" w:type="dxa"/>
            <w:tcBorders>
              <w:top w:val="nil"/>
              <w:left w:val="nil"/>
              <w:bottom w:val="single" w:sz="4" w:space="0" w:color="auto"/>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5 to 6 PM (MW)</w:t>
            </w:r>
          </w:p>
        </w:tc>
        <w:tc>
          <w:tcPr>
            <w:tcW w:w="994" w:type="dxa"/>
            <w:vMerge/>
            <w:tcBorders>
              <w:left w:val="single" w:sz="8" w:space="0" w:color="FFFFFF"/>
              <w:bottom w:val="single" w:sz="4" w:space="0" w:color="000000"/>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r>
      <w:tr w:rsidR="007A3E95" w:rsidRPr="007A3E95" w:rsidTr="007A3E95">
        <w:trPr>
          <w:trHeight w:val="300"/>
          <w:jc w:val="center"/>
        </w:trPr>
        <w:tc>
          <w:tcPr>
            <w:tcW w:w="100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1-in-2</w:t>
            </w: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Typical Event Day</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3.1</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3.4</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3.1</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3.0</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2.1</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2.9</w:t>
            </w:r>
          </w:p>
        </w:tc>
      </w:tr>
      <w:tr w:rsidR="007A3E95" w:rsidRPr="007A3E95" w:rsidTr="007A3E95">
        <w:trPr>
          <w:trHeight w:val="300"/>
          <w:jc w:val="center"/>
        </w:trPr>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May Monthly Peak</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2.9</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3.2</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3.0</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2.8</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2.0</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2.8</w:t>
            </w:r>
          </w:p>
        </w:tc>
      </w:tr>
      <w:tr w:rsidR="007A3E95" w:rsidRPr="007A3E95" w:rsidTr="007A3E95">
        <w:trPr>
          <w:trHeight w:val="300"/>
          <w:jc w:val="center"/>
        </w:trPr>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June Monthly Peak</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2.9</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3.2</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3.0</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2.8</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2.0</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2.8</w:t>
            </w:r>
          </w:p>
        </w:tc>
      </w:tr>
      <w:tr w:rsidR="007A3E95" w:rsidRPr="007A3E95" w:rsidTr="007A3E95">
        <w:trPr>
          <w:trHeight w:val="300"/>
          <w:jc w:val="center"/>
        </w:trPr>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July Monthly Peak</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3.0</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3.4</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3.1</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3.0</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2.1</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2.9</w:t>
            </w:r>
          </w:p>
        </w:tc>
      </w:tr>
      <w:tr w:rsidR="007A3E95" w:rsidRPr="007A3E95" w:rsidTr="007A3E95">
        <w:trPr>
          <w:trHeight w:val="300"/>
          <w:jc w:val="center"/>
        </w:trPr>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August Monthly Peak</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3.1</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3.5</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3.2</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3.1</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2.2</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3.0</w:t>
            </w:r>
          </w:p>
        </w:tc>
      </w:tr>
      <w:tr w:rsidR="007A3E95" w:rsidRPr="007A3E95" w:rsidTr="007A3E95">
        <w:trPr>
          <w:trHeight w:val="300"/>
          <w:jc w:val="center"/>
        </w:trPr>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September Monthly Peak</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3.2</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3.5</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3.3</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3.1</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2.2</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3.0</w:t>
            </w:r>
          </w:p>
        </w:tc>
      </w:tr>
      <w:tr w:rsidR="007A3E95" w:rsidRPr="007A3E95" w:rsidTr="007A3E95">
        <w:trPr>
          <w:trHeight w:val="300"/>
          <w:jc w:val="center"/>
        </w:trPr>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October Monthly Peak</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3.0</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3.3</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3.1</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2.9</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2.1</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2.9</w:t>
            </w:r>
          </w:p>
        </w:tc>
      </w:tr>
      <w:tr w:rsidR="007A3E95" w:rsidRPr="007A3E95" w:rsidTr="007A3E95">
        <w:trPr>
          <w:trHeight w:val="300"/>
          <w:jc w:val="center"/>
        </w:trPr>
        <w:tc>
          <w:tcPr>
            <w:tcW w:w="1008" w:type="dxa"/>
            <w:vMerge w:val="restart"/>
            <w:tcBorders>
              <w:top w:val="nil"/>
              <w:left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1-in-10</w:t>
            </w: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Typical Event Day</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3.3</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3.6</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3.3</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3.2</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2.2</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3.1</w:t>
            </w:r>
          </w:p>
        </w:tc>
      </w:tr>
      <w:tr w:rsidR="007A3E95" w:rsidRPr="007A3E95" w:rsidTr="007A3E95">
        <w:trPr>
          <w:trHeight w:val="300"/>
          <w:jc w:val="center"/>
        </w:trPr>
        <w:tc>
          <w:tcPr>
            <w:tcW w:w="1008" w:type="dxa"/>
            <w:vMerge/>
            <w:tcBorders>
              <w:left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May Monthly Peak</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3.2</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3.5</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3.3</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3.1</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2.2</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3.1</w:t>
            </w:r>
          </w:p>
        </w:tc>
      </w:tr>
      <w:tr w:rsidR="007A3E95" w:rsidRPr="007A3E95" w:rsidTr="007A3E95">
        <w:trPr>
          <w:trHeight w:val="300"/>
          <w:jc w:val="center"/>
        </w:trPr>
        <w:tc>
          <w:tcPr>
            <w:tcW w:w="1008" w:type="dxa"/>
            <w:vMerge/>
            <w:tcBorders>
              <w:left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June Monthly Peak</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3.1</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3.4</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3.2</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3.0</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2.1</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3.0</w:t>
            </w:r>
          </w:p>
        </w:tc>
      </w:tr>
      <w:tr w:rsidR="007A3E95" w:rsidRPr="007A3E95" w:rsidTr="007A3E95">
        <w:trPr>
          <w:trHeight w:val="300"/>
          <w:jc w:val="center"/>
        </w:trPr>
        <w:tc>
          <w:tcPr>
            <w:tcW w:w="1008" w:type="dxa"/>
            <w:vMerge/>
            <w:tcBorders>
              <w:left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July Monthly Peak</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3.3</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3.6</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3.4</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3.2</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2.2</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3.1</w:t>
            </w:r>
          </w:p>
        </w:tc>
      </w:tr>
      <w:tr w:rsidR="007A3E95" w:rsidRPr="007A3E95" w:rsidTr="007A3E95">
        <w:trPr>
          <w:trHeight w:val="300"/>
          <w:jc w:val="center"/>
        </w:trPr>
        <w:tc>
          <w:tcPr>
            <w:tcW w:w="1008" w:type="dxa"/>
            <w:vMerge/>
            <w:tcBorders>
              <w:left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August Monthly Peak</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3.3</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3.4</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3.2</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2.3</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3.2</w:t>
            </w:r>
          </w:p>
        </w:tc>
      </w:tr>
      <w:tr w:rsidR="007A3E95" w:rsidRPr="007A3E95" w:rsidTr="007A3E95">
        <w:trPr>
          <w:trHeight w:val="300"/>
          <w:jc w:val="center"/>
        </w:trPr>
        <w:tc>
          <w:tcPr>
            <w:tcW w:w="1008" w:type="dxa"/>
            <w:vMerge/>
            <w:tcBorders>
              <w:left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September Monthly Peak</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3.4</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3.5</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3.3</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2.3</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3.2</w:t>
            </w:r>
          </w:p>
        </w:tc>
      </w:tr>
      <w:tr w:rsidR="007A3E95" w:rsidRPr="007A3E95" w:rsidTr="007A3E95">
        <w:trPr>
          <w:trHeight w:val="300"/>
          <w:jc w:val="center"/>
        </w:trPr>
        <w:tc>
          <w:tcPr>
            <w:tcW w:w="1008" w:type="dxa"/>
            <w:vMerge/>
            <w:tcBorders>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October Monthly Peak</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3.2</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3.6</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3.3</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3.1</w:t>
            </w:r>
          </w:p>
        </w:tc>
        <w:tc>
          <w:tcPr>
            <w:tcW w:w="994"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2.2</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3.1</w:t>
            </w:r>
          </w:p>
        </w:tc>
      </w:tr>
    </w:tbl>
    <w:p w:rsidR="00584B2F" w:rsidRPr="00C04432" w:rsidRDefault="000B462B" w:rsidP="00584B2F">
      <w:pPr>
        <w:pStyle w:val="BodyParaAfterTableFigure"/>
        <w:rPr>
          <w:rFonts w:asciiTheme="minorHAnsi" w:hAnsiTheme="minorHAnsi"/>
          <w:highlight w:val="yellow"/>
        </w:rPr>
      </w:pPr>
      <w:r w:rsidRPr="00891423">
        <w:rPr>
          <w:rFonts w:asciiTheme="minorHAnsi" w:hAnsiTheme="minorHAnsi"/>
        </w:rPr>
        <w:t>Table 5-</w:t>
      </w:r>
      <w:r w:rsidR="009757E6" w:rsidRPr="00891423">
        <w:rPr>
          <w:rFonts w:asciiTheme="minorHAnsi" w:hAnsiTheme="minorHAnsi"/>
        </w:rPr>
        <w:t>6</w:t>
      </w:r>
      <w:r w:rsidRPr="00891423">
        <w:rPr>
          <w:rFonts w:asciiTheme="minorHAnsi" w:hAnsiTheme="minorHAnsi"/>
        </w:rPr>
        <w:t xml:space="preserve"> provides program-level ex ante aggregate estimates for each hour</w:t>
      </w:r>
      <w:r w:rsidR="00F4688A" w:rsidRPr="00891423">
        <w:rPr>
          <w:rFonts w:asciiTheme="minorHAnsi" w:hAnsiTheme="minorHAnsi"/>
        </w:rPr>
        <w:t xml:space="preserve">. </w:t>
      </w:r>
      <w:r w:rsidRPr="00891423">
        <w:rPr>
          <w:rFonts w:asciiTheme="minorHAnsi" w:hAnsiTheme="minorHAnsi"/>
        </w:rPr>
        <w:t>The program is expected to</w:t>
      </w:r>
      <w:r w:rsidR="003351A0" w:rsidRPr="00891423">
        <w:rPr>
          <w:rFonts w:asciiTheme="minorHAnsi" w:hAnsiTheme="minorHAnsi"/>
        </w:rPr>
        <w:t> </w:t>
      </w:r>
      <w:r w:rsidRPr="00891423">
        <w:rPr>
          <w:rFonts w:asciiTheme="minorHAnsi" w:hAnsiTheme="minorHAnsi"/>
        </w:rPr>
        <w:t>provide its highest impact under 1-in-10 year conditions in September</w:t>
      </w:r>
      <w:r w:rsidR="00F4688A" w:rsidRPr="00891423">
        <w:rPr>
          <w:rFonts w:asciiTheme="minorHAnsi" w:hAnsiTheme="minorHAnsi"/>
        </w:rPr>
        <w:t xml:space="preserve">. </w:t>
      </w:r>
      <w:r w:rsidRPr="00891423">
        <w:rPr>
          <w:rFonts w:asciiTheme="minorHAnsi" w:hAnsiTheme="minorHAnsi"/>
        </w:rPr>
        <w:t xml:space="preserve">Under those conditions, the average impact over the </w:t>
      </w:r>
      <w:r w:rsidR="007A6D26" w:rsidRPr="00891423">
        <w:rPr>
          <w:rFonts w:asciiTheme="minorHAnsi" w:hAnsiTheme="minorHAnsi"/>
        </w:rPr>
        <w:t>event window is expected to be 1</w:t>
      </w:r>
      <w:r w:rsidR="00495136" w:rsidRPr="00891423">
        <w:rPr>
          <w:rFonts w:asciiTheme="minorHAnsi" w:hAnsiTheme="minorHAnsi"/>
        </w:rPr>
        <w:t>7.8</w:t>
      </w:r>
      <w:r w:rsidRPr="00891423">
        <w:rPr>
          <w:rFonts w:asciiTheme="minorHAnsi" w:hAnsiTheme="minorHAnsi"/>
        </w:rPr>
        <w:t xml:space="preserve"> MW, with an hourly peak of </w:t>
      </w:r>
      <w:r w:rsidR="00495136" w:rsidRPr="00891423">
        <w:rPr>
          <w:rFonts w:asciiTheme="minorHAnsi" w:hAnsiTheme="minorHAnsi"/>
        </w:rPr>
        <w:t>19.8</w:t>
      </w:r>
      <w:r w:rsidRPr="00891423">
        <w:rPr>
          <w:rFonts w:asciiTheme="minorHAnsi" w:hAnsiTheme="minorHAnsi"/>
        </w:rPr>
        <w:t xml:space="preserve"> MW from 4 to 5 PM.</w:t>
      </w:r>
      <w:r w:rsidR="00584B2F" w:rsidRPr="00C04432">
        <w:rPr>
          <w:rFonts w:asciiTheme="minorHAnsi" w:hAnsiTheme="minorHAnsi"/>
          <w:highlight w:val="yellow"/>
        </w:rPr>
        <w:br w:type="page"/>
      </w:r>
    </w:p>
    <w:p w:rsidR="000B462B" w:rsidRDefault="009757E6" w:rsidP="000B462B">
      <w:pPr>
        <w:pStyle w:val="TableFigureCaption"/>
      </w:pPr>
      <w:r w:rsidRPr="00966448">
        <w:t>Table 5-6</w:t>
      </w:r>
      <w:r w:rsidR="000B462B" w:rsidRPr="00966448">
        <w:t xml:space="preserve">: </w:t>
      </w:r>
      <w:r w:rsidR="00F26C31" w:rsidRPr="00966448">
        <w:t>Summer Saver Ex Ante Load Impact Estimates (MW) by Weather Year, Day Type and Hour – All Customers – SDG&amp;E Peaking Conditions</w:t>
      </w:r>
    </w:p>
    <w:tbl>
      <w:tblPr>
        <w:tblW w:w="9262" w:type="dxa"/>
        <w:jc w:val="center"/>
        <w:tblInd w:w="93" w:type="dxa"/>
        <w:tblLook w:val="04A0" w:firstRow="1" w:lastRow="0" w:firstColumn="1" w:lastColumn="0" w:noHBand="0" w:noVBand="1"/>
      </w:tblPr>
      <w:tblGrid>
        <w:gridCol w:w="1008"/>
        <w:gridCol w:w="2290"/>
        <w:gridCol w:w="994"/>
        <w:gridCol w:w="994"/>
        <w:gridCol w:w="994"/>
        <w:gridCol w:w="994"/>
        <w:gridCol w:w="994"/>
        <w:gridCol w:w="994"/>
      </w:tblGrid>
      <w:tr w:rsidR="007A3E95" w:rsidRPr="007A3E95" w:rsidTr="007A3E95">
        <w:trPr>
          <w:trHeight w:val="315"/>
          <w:jc w:val="center"/>
        </w:trPr>
        <w:tc>
          <w:tcPr>
            <w:tcW w:w="1008" w:type="dxa"/>
            <w:vMerge w:val="restart"/>
            <w:tcBorders>
              <w:top w:val="single" w:sz="4" w:space="0" w:color="auto"/>
              <w:left w:val="single" w:sz="4" w:space="0" w:color="auto"/>
              <w:bottom w:val="single" w:sz="4" w:space="0" w:color="000000"/>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Weather Year</w:t>
            </w:r>
          </w:p>
        </w:tc>
        <w:tc>
          <w:tcPr>
            <w:tcW w:w="2290" w:type="dxa"/>
            <w:vMerge w:val="restart"/>
            <w:tcBorders>
              <w:top w:val="single" w:sz="4" w:space="0" w:color="auto"/>
              <w:left w:val="single" w:sz="8" w:space="0" w:color="FFFFFF"/>
              <w:bottom w:val="single" w:sz="4" w:space="0" w:color="000000"/>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Day Type</w:t>
            </w:r>
          </w:p>
        </w:tc>
        <w:tc>
          <w:tcPr>
            <w:tcW w:w="4970" w:type="dxa"/>
            <w:gridSpan w:val="5"/>
            <w:tcBorders>
              <w:top w:val="single" w:sz="4" w:space="0" w:color="auto"/>
              <w:left w:val="nil"/>
              <w:bottom w:val="single" w:sz="8" w:space="0" w:color="FFFFFF"/>
              <w:right w:val="single" w:sz="8" w:space="0" w:color="FFFFFF"/>
            </w:tcBorders>
            <w:shd w:val="clear" w:color="000000" w:fill="0070C0"/>
            <w:noWrap/>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Hour of Day</w:t>
            </w:r>
          </w:p>
        </w:tc>
        <w:tc>
          <w:tcPr>
            <w:tcW w:w="994" w:type="dxa"/>
            <w:vMerge w:val="restart"/>
            <w:tcBorders>
              <w:top w:val="single" w:sz="4" w:space="0" w:color="auto"/>
              <w:left w:val="single" w:sz="8" w:space="0" w:color="FFFFFF"/>
              <w:right w:val="single" w:sz="4" w:space="0" w:color="auto"/>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Average (MW)</w:t>
            </w:r>
          </w:p>
        </w:tc>
      </w:tr>
      <w:tr w:rsidR="007A3E95" w:rsidRPr="007A3E95" w:rsidTr="007A3E95">
        <w:trPr>
          <w:trHeight w:val="510"/>
          <w:jc w:val="center"/>
        </w:trPr>
        <w:tc>
          <w:tcPr>
            <w:tcW w:w="1008" w:type="dxa"/>
            <w:vMerge/>
            <w:tcBorders>
              <w:top w:val="single" w:sz="4" w:space="0" w:color="auto"/>
              <w:left w:val="single" w:sz="4" w:space="0" w:color="auto"/>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2290" w:type="dxa"/>
            <w:vMerge/>
            <w:tcBorders>
              <w:top w:val="single" w:sz="4" w:space="0" w:color="auto"/>
              <w:left w:val="single" w:sz="8" w:space="0" w:color="FFFFFF"/>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994" w:type="dxa"/>
            <w:tcBorders>
              <w:top w:val="nil"/>
              <w:left w:val="nil"/>
              <w:bottom w:val="single" w:sz="4" w:space="0" w:color="auto"/>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1 to 2 PM (MW)</w:t>
            </w:r>
          </w:p>
        </w:tc>
        <w:tc>
          <w:tcPr>
            <w:tcW w:w="994" w:type="dxa"/>
            <w:tcBorders>
              <w:top w:val="nil"/>
              <w:left w:val="nil"/>
              <w:bottom w:val="single" w:sz="4" w:space="0" w:color="auto"/>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2 to 3 PM (MW)</w:t>
            </w:r>
          </w:p>
        </w:tc>
        <w:tc>
          <w:tcPr>
            <w:tcW w:w="994" w:type="dxa"/>
            <w:tcBorders>
              <w:top w:val="nil"/>
              <w:left w:val="nil"/>
              <w:bottom w:val="single" w:sz="4" w:space="0" w:color="auto"/>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3 to 4 PM (MW)</w:t>
            </w:r>
          </w:p>
        </w:tc>
        <w:tc>
          <w:tcPr>
            <w:tcW w:w="994" w:type="dxa"/>
            <w:tcBorders>
              <w:top w:val="nil"/>
              <w:left w:val="nil"/>
              <w:bottom w:val="single" w:sz="4" w:space="0" w:color="auto"/>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4 to 5 PM (MW)</w:t>
            </w:r>
          </w:p>
        </w:tc>
        <w:tc>
          <w:tcPr>
            <w:tcW w:w="994" w:type="dxa"/>
            <w:tcBorders>
              <w:top w:val="nil"/>
              <w:left w:val="nil"/>
              <w:bottom w:val="single" w:sz="4" w:space="0" w:color="auto"/>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5 to 6 PM (MW)</w:t>
            </w:r>
          </w:p>
        </w:tc>
        <w:tc>
          <w:tcPr>
            <w:tcW w:w="994" w:type="dxa"/>
            <w:vMerge/>
            <w:tcBorders>
              <w:left w:val="single" w:sz="8" w:space="0" w:color="FFFFFF"/>
              <w:bottom w:val="single" w:sz="4" w:space="0" w:color="000000"/>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r>
      <w:tr w:rsidR="007A3E95" w:rsidRPr="007A3E95" w:rsidTr="007A3E95">
        <w:trPr>
          <w:trHeight w:val="300"/>
          <w:jc w:val="center"/>
        </w:trPr>
        <w:tc>
          <w:tcPr>
            <w:tcW w:w="100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1-in-2</w:t>
            </w: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Typical Event Day</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10.9</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12.3</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13.1</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13.5</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11.7</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12.3</w:t>
            </w:r>
          </w:p>
        </w:tc>
      </w:tr>
      <w:tr w:rsidR="007A3E95" w:rsidRPr="007A3E95" w:rsidTr="007A3E95">
        <w:trPr>
          <w:trHeight w:val="300"/>
          <w:jc w:val="center"/>
        </w:trPr>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May Monthly Peak</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8.6</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9.7</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10.1</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10.3</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8.7</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9.5</w:t>
            </w:r>
          </w:p>
        </w:tc>
      </w:tr>
      <w:tr w:rsidR="007A3E95" w:rsidRPr="007A3E95" w:rsidTr="007A3E95">
        <w:trPr>
          <w:trHeight w:val="300"/>
          <w:jc w:val="center"/>
        </w:trPr>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June Monthly Peak</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8.6</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9.6</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10.0</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10.2</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8.7</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9.4</w:t>
            </w:r>
          </w:p>
        </w:tc>
      </w:tr>
      <w:tr w:rsidR="007A3E95" w:rsidRPr="007A3E95" w:rsidTr="007A3E95">
        <w:trPr>
          <w:trHeight w:val="300"/>
          <w:jc w:val="center"/>
        </w:trPr>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July Monthly Peak</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10.8</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12.2</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12.9</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13.3</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11.5</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12.1</w:t>
            </w:r>
          </w:p>
        </w:tc>
      </w:tr>
      <w:tr w:rsidR="007A3E95" w:rsidRPr="007A3E95" w:rsidTr="007A3E95">
        <w:trPr>
          <w:trHeight w:val="300"/>
          <w:jc w:val="center"/>
        </w:trPr>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August Monthly Peak</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11.8</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13.5</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14.4</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14.9</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12.9</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13.5</w:t>
            </w:r>
          </w:p>
        </w:tc>
      </w:tr>
      <w:tr w:rsidR="007A3E95" w:rsidRPr="007A3E95" w:rsidTr="007A3E95">
        <w:trPr>
          <w:trHeight w:val="300"/>
          <w:jc w:val="center"/>
        </w:trPr>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September Monthly Peak</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12.3</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14.0</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15.0</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15.5</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13.6</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14.1</w:t>
            </w:r>
          </w:p>
        </w:tc>
      </w:tr>
      <w:tr w:rsidR="007A3E95" w:rsidRPr="007A3E95" w:rsidTr="007A3E95">
        <w:trPr>
          <w:trHeight w:val="300"/>
          <w:jc w:val="center"/>
        </w:trPr>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October Monthly Peak</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10.1</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11.4</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12.1</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12.4</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10.7</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11.3</w:t>
            </w:r>
          </w:p>
        </w:tc>
      </w:tr>
      <w:tr w:rsidR="007A3E95" w:rsidRPr="007A3E95" w:rsidTr="007A3E95">
        <w:trPr>
          <w:trHeight w:val="300"/>
          <w:jc w:val="center"/>
        </w:trPr>
        <w:tc>
          <w:tcPr>
            <w:tcW w:w="1008" w:type="dxa"/>
            <w:vMerge w:val="restart"/>
            <w:tcBorders>
              <w:top w:val="nil"/>
              <w:left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1-in-10</w:t>
            </w: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Typical Event Day</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13.6</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15.6</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16.7</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17.4</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15.2</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15.7</w:t>
            </w:r>
          </w:p>
        </w:tc>
      </w:tr>
      <w:tr w:rsidR="007A3E95" w:rsidRPr="007A3E95" w:rsidTr="007A3E95">
        <w:trPr>
          <w:trHeight w:val="300"/>
          <w:jc w:val="center"/>
        </w:trPr>
        <w:tc>
          <w:tcPr>
            <w:tcW w:w="1008" w:type="dxa"/>
            <w:vMerge/>
            <w:tcBorders>
              <w:left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May Monthly Peak</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12.6</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14.4</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15.4</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16.0</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14.0</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14.5</w:t>
            </w:r>
          </w:p>
        </w:tc>
      </w:tr>
      <w:tr w:rsidR="007A3E95" w:rsidRPr="007A3E95" w:rsidTr="007A3E95">
        <w:trPr>
          <w:trHeight w:val="300"/>
          <w:jc w:val="center"/>
        </w:trPr>
        <w:tc>
          <w:tcPr>
            <w:tcW w:w="1008" w:type="dxa"/>
            <w:vMerge/>
            <w:tcBorders>
              <w:left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June Monthly Peak</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11.4</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12.9</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13.8</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14.2</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12.3</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12.9</w:t>
            </w:r>
          </w:p>
        </w:tc>
      </w:tr>
      <w:tr w:rsidR="007A3E95" w:rsidRPr="007A3E95" w:rsidTr="007A3E95">
        <w:trPr>
          <w:trHeight w:val="300"/>
          <w:jc w:val="center"/>
        </w:trPr>
        <w:tc>
          <w:tcPr>
            <w:tcW w:w="1008" w:type="dxa"/>
            <w:vMerge/>
            <w:tcBorders>
              <w:left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July Monthly Peak</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13.7</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15.7</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16.8</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17.5</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15.3</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15.8</w:t>
            </w:r>
          </w:p>
        </w:tc>
      </w:tr>
      <w:tr w:rsidR="007A3E95" w:rsidRPr="007A3E95" w:rsidTr="007A3E95">
        <w:trPr>
          <w:trHeight w:val="300"/>
          <w:jc w:val="center"/>
        </w:trPr>
        <w:tc>
          <w:tcPr>
            <w:tcW w:w="1008" w:type="dxa"/>
            <w:vMerge/>
            <w:tcBorders>
              <w:left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August Monthly Peak</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14.1</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16.1</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17.3</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18.0</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15.8</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16.2</w:t>
            </w:r>
          </w:p>
        </w:tc>
      </w:tr>
      <w:tr w:rsidR="007A3E95" w:rsidRPr="007A3E95" w:rsidTr="007A3E95">
        <w:trPr>
          <w:trHeight w:val="300"/>
          <w:jc w:val="center"/>
        </w:trPr>
        <w:tc>
          <w:tcPr>
            <w:tcW w:w="1008" w:type="dxa"/>
            <w:vMerge/>
            <w:tcBorders>
              <w:left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September Monthly Peak</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15.3</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17.6</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19.0</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19.8</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17.5</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17.8</w:t>
            </w:r>
          </w:p>
        </w:tc>
      </w:tr>
      <w:tr w:rsidR="007A3E95" w:rsidRPr="007A3E95" w:rsidTr="007A3E95">
        <w:trPr>
          <w:trHeight w:val="300"/>
          <w:jc w:val="center"/>
        </w:trPr>
        <w:tc>
          <w:tcPr>
            <w:tcW w:w="1008" w:type="dxa"/>
            <w:vMerge/>
            <w:tcBorders>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229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October Monthly Peak</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12.8</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14.6</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15.7</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16.2</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14.2</w:t>
            </w:r>
          </w:p>
        </w:tc>
        <w:tc>
          <w:tcPr>
            <w:tcW w:w="994"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14.7</w:t>
            </w:r>
          </w:p>
        </w:tc>
      </w:tr>
    </w:tbl>
    <w:p w:rsidR="00B95599" w:rsidRPr="00BE478D" w:rsidRDefault="007A6D26" w:rsidP="00D84586">
      <w:pPr>
        <w:pStyle w:val="Heading2"/>
        <w:spacing w:before="240"/>
        <w:ind w:left="547" w:hanging="547"/>
      </w:pPr>
      <w:bookmarkStart w:id="60" w:name="_Toc446323544"/>
      <w:bookmarkStart w:id="61" w:name="_Toc372883584"/>
      <w:r w:rsidRPr="00BE478D">
        <w:t>Comparison of 2014 Ex Ante Load Impacts to 2015</w:t>
      </w:r>
      <w:r w:rsidR="00B95599" w:rsidRPr="00BE478D">
        <w:t xml:space="preserve"> Ex Ante Load</w:t>
      </w:r>
      <w:r w:rsidR="008E1B06" w:rsidRPr="00BE478D">
        <w:t> </w:t>
      </w:r>
      <w:r w:rsidR="00B95599" w:rsidRPr="00BE478D">
        <w:t>Impacts</w:t>
      </w:r>
      <w:bookmarkEnd w:id="60"/>
    </w:p>
    <w:p w:rsidR="00E707AD" w:rsidRPr="00891423" w:rsidRDefault="001B32F7" w:rsidP="00155E98">
      <w:pPr>
        <w:pStyle w:val="BodyParagraph"/>
        <w:rPr>
          <w:rFonts w:asciiTheme="minorHAnsi" w:hAnsiTheme="minorHAnsi"/>
        </w:rPr>
      </w:pPr>
      <w:r w:rsidRPr="00891423">
        <w:rPr>
          <w:rFonts w:asciiTheme="minorHAnsi" w:hAnsiTheme="minorHAnsi"/>
        </w:rPr>
        <w:t>While a</w:t>
      </w:r>
      <w:r w:rsidR="00156821" w:rsidRPr="00891423">
        <w:rPr>
          <w:rFonts w:asciiTheme="minorHAnsi" w:hAnsiTheme="minorHAnsi"/>
        </w:rPr>
        <w:t xml:space="preserve">verage per premise load impacts for residential customers on the typical event day under 1-in-2 conditions </w:t>
      </w:r>
      <w:r w:rsidRPr="00891423">
        <w:rPr>
          <w:rFonts w:asciiTheme="minorHAnsi" w:hAnsiTheme="minorHAnsi"/>
        </w:rPr>
        <w:t xml:space="preserve">increased slightly over </w:t>
      </w:r>
      <w:r w:rsidR="0056673E" w:rsidRPr="00891423">
        <w:rPr>
          <w:rFonts w:asciiTheme="minorHAnsi" w:hAnsiTheme="minorHAnsi"/>
        </w:rPr>
        <w:t>2014</w:t>
      </w:r>
      <w:r w:rsidR="00156821" w:rsidRPr="00891423">
        <w:rPr>
          <w:rFonts w:asciiTheme="minorHAnsi" w:hAnsiTheme="minorHAnsi"/>
        </w:rPr>
        <w:t xml:space="preserve"> </w:t>
      </w:r>
      <w:r w:rsidRPr="00891423">
        <w:rPr>
          <w:rFonts w:asciiTheme="minorHAnsi" w:hAnsiTheme="minorHAnsi"/>
        </w:rPr>
        <w:t>(0.43 kW over 0.41 kW), they were about 9</w:t>
      </w:r>
      <w:r w:rsidR="00156821" w:rsidRPr="00891423">
        <w:rPr>
          <w:rFonts w:asciiTheme="minorHAnsi" w:hAnsiTheme="minorHAnsi"/>
        </w:rPr>
        <w:t>% lower under 1-in-10 year conditions</w:t>
      </w:r>
      <w:r w:rsidRPr="00891423">
        <w:rPr>
          <w:rFonts w:asciiTheme="minorHAnsi" w:hAnsiTheme="minorHAnsi"/>
        </w:rPr>
        <w:t xml:space="preserve"> (0.58 kW over 0.64 kW)</w:t>
      </w:r>
      <w:r w:rsidR="00156821" w:rsidRPr="00891423">
        <w:rPr>
          <w:rFonts w:asciiTheme="minorHAnsi" w:hAnsiTheme="minorHAnsi"/>
        </w:rPr>
        <w:t xml:space="preserve">. Enrollment has also </w:t>
      </w:r>
      <w:r w:rsidRPr="00891423">
        <w:rPr>
          <w:rFonts w:asciiTheme="minorHAnsi" w:hAnsiTheme="minorHAnsi"/>
        </w:rPr>
        <w:t>decreased by 5.6</w:t>
      </w:r>
      <w:r w:rsidR="0056673E" w:rsidRPr="00891423">
        <w:rPr>
          <w:rFonts w:asciiTheme="minorHAnsi" w:hAnsiTheme="minorHAnsi"/>
        </w:rPr>
        <w:t>% since the 2014</w:t>
      </w:r>
      <w:r w:rsidR="00156821" w:rsidRPr="00891423">
        <w:rPr>
          <w:rFonts w:asciiTheme="minorHAnsi" w:hAnsiTheme="minorHAnsi"/>
        </w:rPr>
        <w:t xml:space="preserve"> evaluation. Together</w:t>
      </w:r>
      <w:r w:rsidR="003F4EE7" w:rsidRPr="00891423">
        <w:rPr>
          <w:rFonts w:asciiTheme="minorHAnsi" w:hAnsiTheme="minorHAnsi"/>
        </w:rPr>
        <w:t>,</w:t>
      </w:r>
      <w:r w:rsidR="00156821" w:rsidRPr="00891423">
        <w:rPr>
          <w:rFonts w:asciiTheme="minorHAnsi" w:hAnsiTheme="minorHAnsi"/>
        </w:rPr>
        <w:t xml:space="preserve"> these decreases in average per premise load impact and enrol</w:t>
      </w:r>
      <w:r w:rsidR="006A150C" w:rsidRPr="00891423">
        <w:rPr>
          <w:rFonts w:asciiTheme="minorHAnsi" w:hAnsiTheme="minorHAnsi"/>
        </w:rPr>
        <w:t>l</w:t>
      </w:r>
      <w:r w:rsidR="00156821" w:rsidRPr="00891423">
        <w:rPr>
          <w:rFonts w:asciiTheme="minorHAnsi" w:hAnsiTheme="minorHAnsi"/>
        </w:rPr>
        <w:t xml:space="preserve">ment </w:t>
      </w:r>
      <w:r w:rsidR="007E0086" w:rsidRPr="00891423">
        <w:rPr>
          <w:rFonts w:asciiTheme="minorHAnsi" w:hAnsiTheme="minorHAnsi"/>
        </w:rPr>
        <w:t xml:space="preserve">result in </w:t>
      </w:r>
      <w:r w:rsidRPr="00891423">
        <w:rPr>
          <w:rFonts w:asciiTheme="minorHAnsi" w:hAnsiTheme="minorHAnsi"/>
        </w:rPr>
        <w:t>no change in a</w:t>
      </w:r>
      <w:r w:rsidR="00156821" w:rsidRPr="00891423">
        <w:rPr>
          <w:rFonts w:asciiTheme="minorHAnsi" w:hAnsiTheme="minorHAnsi"/>
        </w:rPr>
        <w:t xml:space="preserve">ggregate load impacts for the 1-in-2 </w:t>
      </w:r>
      <w:r w:rsidR="005F249B" w:rsidRPr="00891423">
        <w:rPr>
          <w:rFonts w:asciiTheme="minorHAnsi" w:hAnsiTheme="minorHAnsi"/>
        </w:rPr>
        <w:t xml:space="preserve">year </w:t>
      </w:r>
      <w:r w:rsidR="00156821" w:rsidRPr="00891423">
        <w:rPr>
          <w:rFonts w:asciiTheme="minorHAnsi" w:hAnsiTheme="minorHAnsi"/>
        </w:rPr>
        <w:t>scenario</w:t>
      </w:r>
      <w:r w:rsidR="005A0086">
        <w:rPr>
          <w:rFonts w:asciiTheme="minorHAnsi" w:hAnsiTheme="minorHAnsi"/>
        </w:rPr>
        <w:t xml:space="preserve">, but </w:t>
      </w:r>
      <w:r w:rsidR="00156821" w:rsidRPr="00891423">
        <w:rPr>
          <w:rFonts w:asciiTheme="minorHAnsi" w:hAnsiTheme="minorHAnsi"/>
        </w:rPr>
        <w:t xml:space="preserve">a </w:t>
      </w:r>
      <w:r w:rsidRPr="00891423">
        <w:rPr>
          <w:rFonts w:asciiTheme="minorHAnsi" w:hAnsiTheme="minorHAnsi"/>
        </w:rPr>
        <w:t>13.6</w:t>
      </w:r>
      <w:r w:rsidR="00156821" w:rsidRPr="00891423">
        <w:rPr>
          <w:rFonts w:asciiTheme="minorHAnsi" w:hAnsiTheme="minorHAnsi"/>
        </w:rPr>
        <w:t xml:space="preserve">% decrease in load impacts for the 1-in-10 year scenario. These estimates assume SDG&amp;E-specific peaking conditions. Under CAISO </w:t>
      </w:r>
      <w:r w:rsidR="00E707AD" w:rsidRPr="00891423">
        <w:rPr>
          <w:rFonts w:asciiTheme="minorHAnsi" w:hAnsiTheme="minorHAnsi"/>
        </w:rPr>
        <w:t>peak</w:t>
      </w:r>
      <w:r w:rsidR="005F249B" w:rsidRPr="00891423">
        <w:rPr>
          <w:rFonts w:asciiTheme="minorHAnsi" w:hAnsiTheme="minorHAnsi"/>
        </w:rPr>
        <w:t>ing</w:t>
      </w:r>
      <w:r w:rsidR="00156821" w:rsidRPr="00891423">
        <w:rPr>
          <w:rFonts w:asciiTheme="minorHAnsi" w:hAnsiTheme="minorHAnsi"/>
        </w:rPr>
        <w:t xml:space="preserve"> conditions, </w:t>
      </w:r>
      <w:r w:rsidR="00E707AD" w:rsidRPr="00891423">
        <w:rPr>
          <w:rFonts w:asciiTheme="minorHAnsi" w:hAnsiTheme="minorHAnsi"/>
        </w:rPr>
        <w:t xml:space="preserve">aggregate load impacts for 1-in-2 CAISO peak conditions on the typical event day are </w:t>
      </w:r>
      <w:r w:rsidRPr="00891423">
        <w:rPr>
          <w:rFonts w:asciiTheme="minorHAnsi" w:hAnsiTheme="minorHAnsi"/>
        </w:rPr>
        <w:t>2% lower than projected in 2014 and 10.7</w:t>
      </w:r>
      <w:r w:rsidR="00E707AD" w:rsidRPr="00891423">
        <w:rPr>
          <w:rFonts w:asciiTheme="minorHAnsi" w:hAnsiTheme="minorHAnsi"/>
        </w:rPr>
        <w:t>% lower for the 1-in-10 scenario.</w:t>
      </w:r>
    </w:p>
    <w:p w:rsidR="00504940" w:rsidRPr="00891423" w:rsidRDefault="00F66B3A" w:rsidP="00155E98">
      <w:pPr>
        <w:pStyle w:val="BodyParagraph"/>
        <w:rPr>
          <w:rFonts w:asciiTheme="minorHAnsi" w:hAnsiTheme="minorHAnsi"/>
        </w:rPr>
      </w:pPr>
      <w:r w:rsidRPr="00891423">
        <w:rPr>
          <w:rFonts w:asciiTheme="minorHAnsi" w:hAnsiTheme="minorHAnsi"/>
        </w:rPr>
        <w:t xml:space="preserve">Under SDG&amp;E-specific </w:t>
      </w:r>
      <w:proofErr w:type="gramStart"/>
      <w:r w:rsidRPr="00891423">
        <w:rPr>
          <w:rFonts w:asciiTheme="minorHAnsi" w:hAnsiTheme="minorHAnsi"/>
        </w:rPr>
        <w:t>peaking</w:t>
      </w:r>
      <w:proofErr w:type="gramEnd"/>
      <w:r w:rsidRPr="00891423">
        <w:rPr>
          <w:rFonts w:asciiTheme="minorHAnsi" w:hAnsiTheme="minorHAnsi"/>
        </w:rPr>
        <w:t xml:space="preserve"> conditions</w:t>
      </w:r>
      <w:r w:rsidR="00E83C3C" w:rsidRPr="00891423">
        <w:rPr>
          <w:rFonts w:asciiTheme="minorHAnsi" w:hAnsiTheme="minorHAnsi"/>
        </w:rPr>
        <w:t xml:space="preserve"> the nonresidential program segment shows that </w:t>
      </w:r>
      <w:r w:rsidRPr="00891423">
        <w:rPr>
          <w:rFonts w:asciiTheme="minorHAnsi" w:hAnsiTheme="minorHAnsi"/>
        </w:rPr>
        <w:t xml:space="preserve">average per premise load impacts </w:t>
      </w:r>
      <w:r w:rsidR="001415D7" w:rsidRPr="00891423">
        <w:rPr>
          <w:rFonts w:asciiTheme="minorHAnsi" w:hAnsiTheme="minorHAnsi"/>
        </w:rPr>
        <w:t>increased</w:t>
      </w:r>
      <w:r w:rsidRPr="00891423">
        <w:rPr>
          <w:rFonts w:asciiTheme="minorHAnsi" w:hAnsiTheme="minorHAnsi"/>
        </w:rPr>
        <w:t xml:space="preserve"> </w:t>
      </w:r>
      <w:r w:rsidR="005F249B" w:rsidRPr="00891423">
        <w:rPr>
          <w:rFonts w:asciiTheme="minorHAnsi" w:hAnsiTheme="minorHAnsi"/>
        </w:rPr>
        <w:t>by</w:t>
      </w:r>
      <w:r w:rsidR="008E1B06" w:rsidRPr="00891423">
        <w:rPr>
          <w:rFonts w:asciiTheme="minorHAnsi" w:hAnsiTheme="minorHAnsi"/>
        </w:rPr>
        <w:t> </w:t>
      </w:r>
      <w:r w:rsidR="008D539A" w:rsidRPr="00891423">
        <w:rPr>
          <w:rFonts w:asciiTheme="minorHAnsi" w:hAnsiTheme="minorHAnsi"/>
        </w:rPr>
        <w:t>10</w:t>
      </w:r>
      <w:r w:rsidRPr="00891423">
        <w:rPr>
          <w:rFonts w:asciiTheme="minorHAnsi" w:hAnsiTheme="minorHAnsi"/>
        </w:rPr>
        <w:t>% for 1-in-2 conditions</w:t>
      </w:r>
      <w:r w:rsidR="00E83C3C" w:rsidRPr="00891423">
        <w:rPr>
          <w:rFonts w:asciiTheme="minorHAnsi" w:hAnsiTheme="minorHAnsi"/>
        </w:rPr>
        <w:t xml:space="preserve"> </w:t>
      </w:r>
      <w:r w:rsidRPr="00891423">
        <w:rPr>
          <w:rFonts w:asciiTheme="minorHAnsi" w:hAnsiTheme="minorHAnsi"/>
        </w:rPr>
        <w:t xml:space="preserve">and </w:t>
      </w:r>
      <w:r w:rsidR="001415D7" w:rsidRPr="00891423">
        <w:rPr>
          <w:rFonts w:asciiTheme="minorHAnsi" w:hAnsiTheme="minorHAnsi"/>
        </w:rPr>
        <w:t xml:space="preserve">decreased by </w:t>
      </w:r>
      <w:r w:rsidR="008D539A" w:rsidRPr="00891423">
        <w:rPr>
          <w:rFonts w:asciiTheme="minorHAnsi" w:hAnsiTheme="minorHAnsi"/>
        </w:rPr>
        <w:t>13</w:t>
      </w:r>
      <w:r w:rsidRPr="00891423">
        <w:rPr>
          <w:rFonts w:asciiTheme="minorHAnsi" w:hAnsiTheme="minorHAnsi"/>
        </w:rPr>
        <w:t>% for 1-in-10 conditions. Nonresidential enrollment also</w:t>
      </w:r>
      <w:r w:rsidR="008E1B06" w:rsidRPr="00891423">
        <w:rPr>
          <w:rFonts w:asciiTheme="minorHAnsi" w:hAnsiTheme="minorHAnsi"/>
        </w:rPr>
        <w:t> </w:t>
      </w:r>
      <w:r w:rsidRPr="00891423">
        <w:rPr>
          <w:rFonts w:asciiTheme="minorHAnsi" w:hAnsiTheme="minorHAnsi"/>
        </w:rPr>
        <w:t>de</w:t>
      </w:r>
      <w:r w:rsidR="001415D7" w:rsidRPr="00891423">
        <w:rPr>
          <w:rFonts w:asciiTheme="minorHAnsi" w:hAnsiTheme="minorHAnsi"/>
        </w:rPr>
        <w:t>creased 2.9%, since 2014</w:t>
      </w:r>
      <w:r w:rsidR="001A1D1C" w:rsidRPr="00891423">
        <w:rPr>
          <w:rFonts w:asciiTheme="minorHAnsi" w:hAnsiTheme="minorHAnsi"/>
        </w:rPr>
        <w:t xml:space="preserve">, which is </w:t>
      </w:r>
      <w:r w:rsidR="001415D7" w:rsidRPr="00891423">
        <w:rPr>
          <w:rFonts w:asciiTheme="minorHAnsi" w:hAnsiTheme="minorHAnsi"/>
        </w:rPr>
        <w:t xml:space="preserve">quite a bit </w:t>
      </w:r>
      <w:r w:rsidR="001A1D1C" w:rsidRPr="00891423">
        <w:rPr>
          <w:rFonts w:asciiTheme="minorHAnsi" w:hAnsiTheme="minorHAnsi"/>
        </w:rPr>
        <w:t>less than</w:t>
      </w:r>
      <w:r w:rsidR="003F4EE7" w:rsidRPr="00891423">
        <w:rPr>
          <w:rFonts w:asciiTheme="minorHAnsi" w:hAnsiTheme="minorHAnsi"/>
        </w:rPr>
        <w:t> </w:t>
      </w:r>
      <w:r w:rsidR="001A1D1C" w:rsidRPr="00891423">
        <w:rPr>
          <w:rFonts w:asciiTheme="minorHAnsi" w:hAnsiTheme="minorHAnsi"/>
        </w:rPr>
        <w:t>the</w:t>
      </w:r>
      <w:r w:rsidR="003F4EE7" w:rsidRPr="00891423">
        <w:rPr>
          <w:rFonts w:asciiTheme="minorHAnsi" w:hAnsiTheme="minorHAnsi"/>
        </w:rPr>
        <w:t> </w:t>
      </w:r>
      <w:r w:rsidR="001A1D1C" w:rsidRPr="00891423">
        <w:rPr>
          <w:rFonts w:asciiTheme="minorHAnsi" w:hAnsiTheme="minorHAnsi"/>
        </w:rPr>
        <w:t xml:space="preserve">change in </w:t>
      </w:r>
      <w:r w:rsidRPr="00891423">
        <w:rPr>
          <w:rFonts w:asciiTheme="minorHAnsi" w:hAnsiTheme="minorHAnsi"/>
        </w:rPr>
        <w:t>residential enrollment. Altogether, aggregate nonresidential load impacts u</w:t>
      </w:r>
      <w:r w:rsidR="00D91461" w:rsidRPr="00891423">
        <w:rPr>
          <w:rFonts w:asciiTheme="minorHAnsi" w:hAnsiTheme="minorHAnsi"/>
        </w:rPr>
        <w:t>nder the</w:t>
      </w:r>
      <w:r w:rsidR="003F4EE7" w:rsidRPr="00891423">
        <w:rPr>
          <w:rFonts w:asciiTheme="minorHAnsi" w:hAnsiTheme="minorHAnsi"/>
        </w:rPr>
        <w:t> </w:t>
      </w:r>
      <w:r w:rsidR="00D91461" w:rsidRPr="00891423">
        <w:rPr>
          <w:rFonts w:asciiTheme="minorHAnsi" w:hAnsiTheme="minorHAnsi"/>
        </w:rPr>
        <w:t>1-in-2 year scenario in</w:t>
      </w:r>
      <w:r w:rsidRPr="00891423">
        <w:rPr>
          <w:rFonts w:asciiTheme="minorHAnsi" w:hAnsiTheme="minorHAnsi"/>
        </w:rPr>
        <w:t xml:space="preserve">creased </w:t>
      </w:r>
      <w:r w:rsidR="00D91461" w:rsidRPr="00891423">
        <w:rPr>
          <w:rFonts w:asciiTheme="minorHAnsi" w:hAnsiTheme="minorHAnsi"/>
        </w:rPr>
        <w:t xml:space="preserve">by </w:t>
      </w:r>
      <w:r w:rsidR="008D539A" w:rsidRPr="00891423">
        <w:rPr>
          <w:rFonts w:asciiTheme="minorHAnsi" w:hAnsiTheme="minorHAnsi"/>
        </w:rPr>
        <w:t>7</w:t>
      </w:r>
      <w:r w:rsidR="00514F62" w:rsidRPr="00891423">
        <w:rPr>
          <w:rFonts w:asciiTheme="minorHAnsi" w:hAnsiTheme="minorHAnsi"/>
        </w:rPr>
        <w:t xml:space="preserve">% under 1-in-2 conditions and </w:t>
      </w:r>
      <w:r w:rsidR="00D91461" w:rsidRPr="00891423">
        <w:rPr>
          <w:rFonts w:asciiTheme="minorHAnsi" w:hAnsiTheme="minorHAnsi"/>
        </w:rPr>
        <w:t xml:space="preserve">decreased by </w:t>
      </w:r>
      <w:r w:rsidR="008D539A" w:rsidRPr="00891423">
        <w:rPr>
          <w:rFonts w:asciiTheme="minorHAnsi" w:hAnsiTheme="minorHAnsi"/>
        </w:rPr>
        <w:t>16</w:t>
      </w:r>
      <w:r w:rsidR="00914958" w:rsidRPr="00891423">
        <w:rPr>
          <w:rFonts w:asciiTheme="minorHAnsi" w:hAnsiTheme="minorHAnsi"/>
        </w:rPr>
        <w:t xml:space="preserve">% under </w:t>
      </w:r>
      <w:r w:rsidR="003F4EE7" w:rsidRPr="00891423">
        <w:rPr>
          <w:rFonts w:asciiTheme="minorHAnsi" w:hAnsiTheme="minorHAnsi"/>
        </w:rPr>
        <w:br/>
      </w:r>
      <w:r w:rsidR="00914958" w:rsidRPr="00891423">
        <w:rPr>
          <w:rFonts w:asciiTheme="minorHAnsi" w:hAnsiTheme="minorHAnsi"/>
        </w:rPr>
        <w:t xml:space="preserve">1-in-10 conditions, assuming SDG&amp;E-specific peaking conditions. </w:t>
      </w:r>
    </w:p>
    <w:p w:rsidR="008D539A" w:rsidRPr="00891423" w:rsidRDefault="00914958" w:rsidP="00914958">
      <w:pPr>
        <w:pStyle w:val="BodyParagraph"/>
        <w:rPr>
          <w:rFonts w:asciiTheme="minorHAnsi" w:hAnsiTheme="minorHAnsi"/>
        </w:rPr>
      </w:pPr>
      <w:r w:rsidRPr="00891423">
        <w:t xml:space="preserve">While year-to-year </w:t>
      </w:r>
      <w:r w:rsidR="009E07AC" w:rsidRPr="00891423">
        <w:t xml:space="preserve">enrollment </w:t>
      </w:r>
      <w:r w:rsidRPr="00891423">
        <w:t>fluctuations in a mature load control program such as Summer Saver are</w:t>
      </w:r>
      <w:r w:rsidR="00413A2E" w:rsidRPr="00891423">
        <w:t> </w:t>
      </w:r>
      <w:r w:rsidRPr="00891423">
        <w:t>not</w:t>
      </w:r>
      <w:r w:rsidR="006A150C" w:rsidRPr="00891423">
        <w:t> </w:t>
      </w:r>
      <w:r w:rsidR="001A1D1C" w:rsidRPr="00891423">
        <w:t>unusual</w:t>
      </w:r>
      <w:r w:rsidR="00413A2E" w:rsidRPr="00891423">
        <w:t>—</w:t>
      </w:r>
      <w:r w:rsidRPr="00891423">
        <w:t>for example, 2013 enrollments were 3% greater than 2012 enrollments</w:t>
      </w:r>
      <w:r w:rsidR="00D91461" w:rsidRPr="00891423">
        <w:t xml:space="preserve"> but in 2014 they were 2% lower than in 2013</w:t>
      </w:r>
      <w:r w:rsidR="00413A2E" w:rsidRPr="00891423">
        <w:t>—</w:t>
      </w:r>
      <w:r w:rsidR="004015BA" w:rsidRPr="00891423">
        <w:t xml:space="preserve">significant changes in per premise load impacts are of interest. The decreases in </w:t>
      </w:r>
      <w:r w:rsidR="00CF48FB" w:rsidRPr="00891423">
        <w:t xml:space="preserve">residential </w:t>
      </w:r>
      <w:r w:rsidR="008D539A" w:rsidRPr="00891423">
        <w:t xml:space="preserve">and nonresidential </w:t>
      </w:r>
      <w:r w:rsidR="004015BA" w:rsidRPr="00891423">
        <w:t>ex an</w:t>
      </w:r>
      <w:r w:rsidR="00D91461" w:rsidRPr="00891423">
        <w:t xml:space="preserve">te per premise load impacts are driven by the fact that the </w:t>
      </w:r>
      <w:r w:rsidR="00CF48FB" w:rsidRPr="00891423">
        <w:t>2015 ex post load impacts are generally lower than in prior years</w:t>
      </w:r>
      <w:r w:rsidR="00A82BBC" w:rsidRPr="00891423">
        <w:t xml:space="preserve">. </w:t>
      </w:r>
    </w:p>
    <w:p w:rsidR="00AB38A7" w:rsidRPr="00A82BBC" w:rsidRDefault="00404A31" w:rsidP="00914958">
      <w:pPr>
        <w:pStyle w:val="BodyParagraph"/>
        <w:rPr>
          <w:rFonts w:asciiTheme="minorHAnsi" w:hAnsiTheme="minorHAnsi"/>
        </w:rPr>
      </w:pPr>
      <w:r w:rsidRPr="00891423">
        <w:rPr>
          <w:rFonts w:asciiTheme="minorHAnsi" w:hAnsiTheme="minorHAnsi"/>
        </w:rPr>
        <w:t>Figures 5-1 through 5-4 illustrate the ex post loa</w:t>
      </w:r>
      <w:r w:rsidR="009E07AC" w:rsidRPr="00891423">
        <w:rPr>
          <w:rFonts w:asciiTheme="minorHAnsi" w:hAnsiTheme="minorHAnsi"/>
        </w:rPr>
        <w:t>d impacts from 2010 through 2015</w:t>
      </w:r>
      <w:r w:rsidRPr="00891423">
        <w:rPr>
          <w:rFonts w:asciiTheme="minorHAnsi" w:hAnsiTheme="minorHAnsi"/>
        </w:rPr>
        <w:t xml:space="preserve"> that were used to model the relationship between load impact and temperature. The y-axis represents average ex post load impacts </w:t>
      </w:r>
      <w:r w:rsidR="001A1D1C" w:rsidRPr="00891423">
        <w:rPr>
          <w:rFonts w:asciiTheme="minorHAnsi" w:hAnsiTheme="minorHAnsi"/>
        </w:rPr>
        <w:t xml:space="preserve">(kW) </w:t>
      </w:r>
      <w:r w:rsidR="00A82BBC" w:rsidRPr="00891423">
        <w:rPr>
          <w:rFonts w:asciiTheme="minorHAnsi" w:hAnsiTheme="minorHAnsi"/>
        </w:rPr>
        <w:t>per ton for the 3</w:t>
      </w:r>
      <w:r w:rsidRPr="00891423">
        <w:rPr>
          <w:rFonts w:asciiTheme="minorHAnsi" w:hAnsiTheme="minorHAnsi"/>
        </w:rPr>
        <w:t xml:space="preserve"> to 5 PM period. The x-axis represents mean17 temperatures</w:t>
      </w:r>
      <w:r w:rsidR="00413A2E" w:rsidRPr="00891423">
        <w:rPr>
          <w:rFonts w:asciiTheme="minorHAnsi" w:hAnsiTheme="minorHAnsi"/>
        </w:rPr>
        <w:t xml:space="preserve">—the </w:t>
      </w:r>
      <w:r w:rsidRPr="00891423">
        <w:rPr>
          <w:rFonts w:asciiTheme="minorHAnsi" w:hAnsiTheme="minorHAnsi"/>
        </w:rPr>
        <w:t>average temperature from midnight to 5 PM. Ex post load impacts are color-coded in the graphs to illustrate how load impacts vary acr</w:t>
      </w:r>
      <w:r w:rsidR="009E07AC" w:rsidRPr="00891423">
        <w:rPr>
          <w:rFonts w:asciiTheme="minorHAnsi" w:hAnsiTheme="minorHAnsi"/>
        </w:rPr>
        <w:t>oss years. Load impacts for 2015</w:t>
      </w:r>
      <w:r w:rsidRPr="00891423">
        <w:rPr>
          <w:rFonts w:asciiTheme="minorHAnsi" w:hAnsiTheme="minorHAnsi"/>
        </w:rPr>
        <w:t xml:space="preserve"> are denoted with dark blue</w:t>
      </w:r>
      <w:r w:rsidR="001A1D1C" w:rsidRPr="00891423">
        <w:rPr>
          <w:rFonts w:asciiTheme="minorHAnsi" w:hAnsiTheme="minorHAnsi"/>
        </w:rPr>
        <w:t>,</w:t>
      </w:r>
      <w:r w:rsidRPr="00891423">
        <w:rPr>
          <w:rFonts w:asciiTheme="minorHAnsi" w:hAnsiTheme="minorHAnsi"/>
        </w:rPr>
        <w:t xml:space="preserve"> diamond-shaped markers.</w:t>
      </w:r>
      <w:r w:rsidR="0018317B" w:rsidRPr="00891423">
        <w:rPr>
          <w:rFonts w:asciiTheme="minorHAnsi" w:hAnsiTheme="minorHAnsi"/>
        </w:rPr>
        <w:t xml:space="preserve"> The purple line represents the linear relationship of load impacts with mean17 temperature that is used to determine load impac</w:t>
      </w:r>
      <w:r w:rsidR="007A6AE7" w:rsidRPr="00891423">
        <w:rPr>
          <w:rFonts w:asciiTheme="minorHAnsi" w:hAnsiTheme="minorHAnsi"/>
        </w:rPr>
        <w:t>ts under ex ante tempe</w:t>
      </w:r>
      <w:r w:rsidR="0018317B" w:rsidRPr="00891423">
        <w:rPr>
          <w:rFonts w:asciiTheme="minorHAnsi" w:hAnsiTheme="minorHAnsi"/>
        </w:rPr>
        <w:t xml:space="preserve">rature conditions. </w:t>
      </w:r>
      <w:r w:rsidR="00AB38A7" w:rsidRPr="00891423">
        <w:rPr>
          <w:rFonts w:asciiTheme="minorHAnsi" w:hAnsiTheme="minorHAnsi"/>
        </w:rPr>
        <w:t>Notably, in Figures 5-1 through 5-4, it can be seen that the residential load impacts are lower than they</w:t>
      </w:r>
      <w:r w:rsidR="00413A2E" w:rsidRPr="00891423">
        <w:rPr>
          <w:rFonts w:asciiTheme="minorHAnsi" w:hAnsiTheme="minorHAnsi"/>
        </w:rPr>
        <w:t> </w:t>
      </w:r>
      <w:r w:rsidR="00AB38A7" w:rsidRPr="00891423">
        <w:rPr>
          <w:rFonts w:asciiTheme="minorHAnsi" w:hAnsiTheme="minorHAnsi"/>
        </w:rPr>
        <w:t xml:space="preserve">have been in previous years in similar temperature ranges. </w:t>
      </w:r>
    </w:p>
    <w:p w:rsidR="007A6AE7" w:rsidRPr="007D2DBB" w:rsidRDefault="007A6AE7" w:rsidP="007A6AE7">
      <w:pPr>
        <w:pStyle w:val="TableFigureCaption"/>
        <w:contextualSpacing/>
      </w:pPr>
      <w:r w:rsidRPr="007D2DBB">
        <w:t>Figure 5-1: Summer Saver Ex Post Load Impacts (kW/ton) vs. mean17</w:t>
      </w:r>
    </w:p>
    <w:p w:rsidR="007A3E95" w:rsidRDefault="007A6AE7" w:rsidP="007A3E95">
      <w:pPr>
        <w:pStyle w:val="TableFigureCaption"/>
        <w:contextualSpacing/>
      </w:pPr>
      <w:r w:rsidRPr="007D2DBB">
        <w:t>Residential 100% Cycling</w:t>
      </w:r>
    </w:p>
    <w:p w:rsidR="007A3E95" w:rsidRPr="007A3E95" w:rsidRDefault="007A3E95" w:rsidP="007A3E95">
      <w:pPr>
        <w:pStyle w:val="TableFigureCaption"/>
        <w:contextualSpacing/>
      </w:pPr>
      <w:r>
        <w:rPr>
          <w:noProof/>
        </w:rPr>
        <w:drawing>
          <wp:inline distT="0" distB="0" distL="0" distR="0" wp14:anchorId="08302EFF" wp14:editId="3B87A270">
            <wp:extent cx="4608576" cy="3373524"/>
            <wp:effectExtent l="0" t="0" r="0" b="0"/>
            <wp:docPr id="41"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608576" cy="3373524"/>
                    </a:xfrm>
                    <a:prstGeom prst="rect">
                      <a:avLst/>
                    </a:prstGeom>
                    <a:noFill/>
                    <a:extLst/>
                  </pic:spPr>
                </pic:pic>
              </a:graphicData>
            </a:graphic>
          </wp:inline>
        </w:drawing>
      </w:r>
    </w:p>
    <w:p w:rsidR="007A6AE7" w:rsidRPr="00C04432" w:rsidRDefault="007D2DBB" w:rsidP="007A6AE7">
      <w:pPr>
        <w:pStyle w:val="BodyParagraph"/>
        <w:jc w:val="center"/>
        <w:rPr>
          <w:highlight w:val="yellow"/>
        </w:rPr>
      </w:pPr>
      <w:r w:rsidRPr="00C04432">
        <w:rPr>
          <w:noProof/>
          <w:highlight w:val="yellow"/>
        </w:rPr>
        <w:t xml:space="preserve"> </w:t>
      </w:r>
    </w:p>
    <w:p w:rsidR="007A6AE7" w:rsidRPr="007D2DBB" w:rsidRDefault="007A6AE7" w:rsidP="007A6AE7">
      <w:pPr>
        <w:pStyle w:val="TableFigureCaption"/>
        <w:contextualSpacing/>
      </w:pPr>
      <w:r w:rsidRPr="007D2DBB">
        <w:t>Figure 5-2: Summer Saver Ex Post Load Impacts (kW/ton) vs. mean17</w:t>
      </w:r>
    </w:p>
    <w:p w:rsidR="007A6AE7" w:rsidRPr="007D2DBB" w:rsidRDefault="007A6AE7" w:rsidP="007A6AE7">
      <w:pPr>
        <w:pStyle w:val="TableFigureCaption"/>
        <w:contextualSpacing/>
      </w:pPr>
      <w:r w:rsidRPr="007D2DBB">
        <w:t>Residential 50% Cycling</w:t>
      </w:r>
    </w:p>
    <w:p w:rsidR="002D67C6" w:rsidRPr="00C04432" w:rsidRDefault="007D2DBB" w:rsidP="000951C3">
      <w:pPr>
        <w:pStyle w:val="BodyParagraph"/>
        <w:jc w:val="center"/>
        <w:rPr>
          <w:b/>
          <w:highlight w:val="yellow"/>
        </w:rPr>
      </w:pPr>
      <w:r>
        <w:rPr>
          <w:noProof/>
        </w:rPr>
        <w:drawing>
          <wp:inline distT="0" distB="0" distL="0" distR="0" wp14:anchorId="5D6F6632" wp14:editId="15B07F42">
            <wp:extent cx="4609413" cy="3374136"/>
            <wp:effectExtent l="0" t="0" r="0" b="0"/>
            <wp:docPr id="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609413" cy="3374136"/>
                    </a:xfrm>
                    <a:prstGeom prst="rect">
                      <a:avLst/>
                    </a:prstGeom>
                    <a:noFill/>
                    <a:extLst/>
                  </pic:spPr>
                </pic:pic>
              </a:graphicData>
            </a:graphic>
          </wp:inline>
        </w:drawing>
      </w:r>
      <w:r w:rsidRPr="00C04432">
        <w:rPr>
          <w:noProof/>
          <w:highlight w:val="yellow"/>
        </w:rPr>
        <w:t xml:space="preserve"> </w:t>
      </w:r>
    </w:p>
    <w:p w:rsidR="007A6AE7" w:rsidRPr="007D2DBB" w:rsidRDefault="007A6AE7" w:rsidP="007A6AE7">
      <w:pPr>
        <w:pStyle w:val="BodyParagraph"/>
        <w:contextualSpacing/>
        <w:jc w:val="center"/>
        <w:rPr>
          <w:b/>
        </w:rPr>
      </w:pPr>
      <w:r w:rsidRPr="007D2DBB">
        <w:rPr>
          <w:b/>
        </w:rPr>
        <w:t>Figure 5-3: Summer Saver Ex Post Load Impacts (kW/ton) vs. mean17</w:t>
      </w:r>
    </w:p>
    <w:p w:rsidR="007A6AE7" w:rsidRPr="007D2DBB" w:rsidRDefault="007A6AE7" w:rsidP="007A6AE7">
      <w:pPr>
        <w:pStyle w:val="BodyParagraph"/>
        <w:contextualSpacing/>
        <w:jc w:val="center"/>
        <w:rPr>
          <w:b/>
        </w:rPr>
      </w:pPr>
      <w:r w:rsidRPr="007D2DBB">
        <w:rPr>
          <w:b/>
        </w:rPr>
        <w:t>Nonresidential 50% Cycling</w:t>
      </w:r>
    </w:p>
    <w:p w:rsidR="007A6AE7" w:rsidRDefault="007A3E95" w:rsidP="007D2DBB">
      <w:pPr>
        <w:pStyle w:val="BodyParagraph"/>
        <w:contextualSpacing/>
        <w:jc w:val="center"/>
        <w:rPr>
          <w:noProof/>
          <w:highlight w:val="yellow"/>
        </w:rPr>
      </w:pPr>
      <w:r>
        <w:rPr>
          <w:noProof/>
        </w:rPr>
        <w:drawing>
          <wp:inline distT="0" distB="0" distL="0" distR="0" wp14:anchorId="2F0EBA74" wp14:editId="6313C5D0">
            <wp:extent cx="4608576" cy="3373524"/>
            <wp:effectExtent l="0" t="0" r="0" b="0"/>
            <wp:docPr id="4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608576" cy="3373524"/>
                    </a:xfrm>
                    <a:prstGeom prst="rect">
                      <a:avLst/>
                    </a:prstGeom>
                    <a:noFill/>
                    <a:extLst/>
                  </pic:spPr>
                </pic:pic>
              </a:graphicData>
            </a:graphic>
          </wp:inline>
        </w:drawing>
      </w:r>
      <w:r w:rsidR="007D2DBB" w:rsidRPr="00C04432">
        <w:rPr>
          <w:noProof/>
          <w:highlight w:val="yellow"/>
        </w:rPr>
        <w:t xml:space="preserve"> </w:t>
      </w:r>
    </w:p>
    <w:p w:rsidR="000951C3" w:rsidRDefault="000951C3">
      <w:pPr>
        <w:rPr>
          <w:rFonts w:ascii="Arial" w:hAnsi="Arial"/>
          <w:b/>
          <w:color w:val="1C1C1C"/>
          <w:highlight w:val="yellow"/>
        </w:rPr>
      </w:pPr>
      <w:r>
        <w:rPr>
          <w:b/>
          <w:highlight w:val="yellow"/>
        </w:rPr>
        <w:br w:type="page"/>
      </w:r>
    </w:p>
    <w:p w:rsidR="007A6AE7" w:rsidRPr="007D2DBB" w:rsidRDefault="007A6AE7" w:rsidP="007A6AE7">
      <w:pPr>
        <w:pStyle w:val="BodyParagraph"/>
        <w:contextualSpacing/>
        <w:jc w:val="center"/>
        <w:rPr>
          <w:b/>
        </w:rPr>
      </w:pPr>
      <w:r w:rsidRPr="007D2DBB">
        <w:rPr>
          <w:b/>
        </w:rPr>
        <w:t>Figure 5-4: Summer Saver Ex Post Load Impacts (kW/ton) vs. mean17</w:t>
      </w:r>
    </w:p>
    <w:p w:rsidR="007A6AE7" w:rsidRPr="007D2DBB" w:rsidRDefault="007A6AE7" w:rsidP="007A6AE7">
      <w:pPr>
        <w:pStyle w:val="BodyParagraph"/>
        <w:contextualSpacing/>
        <w:jc w:val="center"/>
      </w:pPr>
      <w:r w:rsidRPr="007D2DBB">
        <w:rPr>
          <w:b/>
        </w:rPr>
        <w:t>Nonresidential 30% Cycling</w:t>
      </w:r>
    </w:p>
    <w:p w:rsidR="007A6AE7" w:rsidRPr="00C04432" w:rsidRDefault="007A3E95" w:rsidP="007A6AE7">
      <w:pPr>
        <w:pStyle w:val="BodyParagraph"/>
        <w:jc w:val="center"/>
        <w:rPr>
          <w:highlight w:val="yellow"/>
        </w:rPr>
      </w:pPr>
      <w:r>
        <w:rPr>
          <w:noProof/>
        </w:rPr>
        <w:drawing>
          <wp:inline distT="0" distB="0" distL="0" distR="0" wp14:anchorId="089895F5" wp14:editId="60BD7FDD">
            <wp:extent cx="4608576" cy="3373524"/>
            <wp:effectExtent l="0" t="0" r="0" b="0"/>
            <wp:docPr id="2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608576" cy="3373524"/>
                    </a:xfrm>
                    <a:prstGeom prst="rect">
                      <a:avLst/>
                    </a:prstGeom>
                    <a:noFill/>
                    <a:extLst/>
                  </pic:spPr>
                </pic:pic>
              </a:graphicData>
            </a:graphic>
          </wp:inline>
        </w:drawing>
      </w:r>
      <w:r w:rsidR="007D2DBB" w:rsidRPr="00C04432">
        <w:rPr>
          <w:noProof/>
          <w:highlight w:val="yellow"/>
        </w:rPr>
        <w:t xml:space="preserve"> </w:t>
      </w:r>
    </w:p>
    <w:p w:rsidR="000B462B" w:rsidRPr="00BF386B" w:rsidRDefault="004A657F" w:rsidP="000B462B">
      <w:pPr>
        <w:pStyle w:val="Heading2"/>
      </w:pPr>
      <w:bookmarkStart w:id="62" w:name="_Toc382300614"/>
      <w:bookmarkStart w:id="63" w:name="_Toc383698797"/>
      <w:bookmarkStart w:id="64" w:name="_Toc446323545"/>
      <w:r w:rsidRPr="00BF386B">
        <w:t>Relationship b</w:t>
      </w:r>
      <w:r w:rsidR="000B462B" w:rsidRPr="00BF386B">
        <w:t>etween Ex Post and Ex Ante Estimates</w:t>
      </w:r>
      <w:bookmarkEnd w:id="61"/>
      <w:bookmarkEnd w:id="62"/>
      <w:bookmarkEnd w:id="63"/>
      <w:bookmarkEnd w:id="64"/>
    </w:p>
    <w:p w:rsidR="007D68C0" w:rsidRDefault="000B462B" w:rsidP="000B462B">
      <w:pPr>
        <w:pStyle w:val="BodyParagraph"/>
        <w:rPr>
          <w:rFonts w:asciiTheme="minorHAnsi" w:hAnsiTheme="minorHAnsi"/>
        </w:rPr>
      </w:pPr>
      <w:r w:rsidRPr="00BF386B">
        <w:rPr>
          <w:rFonts w:asciiTheme="minorHAnsi" w:hAnsiTheme="minorHAnsi"/>
        </w:rPr>
        <w:t>Ex post and ex ante load impacts may differ for a variety of reasons, including differences in</w:t>
      </w:r>
      <w:r w:rsidR="00507BE4" w:rsidRPr="00BF386B">
        <w:rPr>
          <w:rFonts w:asciiTheme="minorHAnsi" w:hAnsiTheme="minorHAnsi"/>
        </w:rPr>
        <w:t> </w:t>
      </w:r>
      <w:r w:rsidRPr="00BF386B">
        <w:rPr>
          <w:rFonts w:asciiTheme="minorHAnsi" w:hAnsiTheme="minorHAnsi"/>
        </w:rPr>
        <w:t>weather conditions, the timing and length of the event window, and other factors</w:t>
      </w:r>
      <w:r w:rsidR="00831700" w:rsidRPr="00BF386B">
        <w:rPr>
          <w:rFonts w:asciiTheme="minorHAnsi" w:hAnsiTheme="minorHAnsi"/>
        </w:rPr>
        <w:t xml:space="preserve"> such as changes in expected enrollment.</w:t>
      </w:r>
      <w:r w:rsidR="00F4688A" w:rsidRPr="00BF386B">
        <w:rPr>
          <w:rFonts w:asciiTheme="minorHAnsi" w:hAnsiTheme="minorHAnsi"/>
        </w:rPr>
        <w:t xml:space="preserve"> </w:t>
      </w:r>
      <w:r w:rsidR="007D68C0">
        <w:rPr>
          <w:rFonts w:asciiTheme="minorHAnsi" w:hAnsiTheme="minorHAnsi"/>
        </w:rPr>
        <w:t>Table 5-8</w:t>
      </w:r>
      <w:r w:rsidR="00C831D9">
        <w:rPr>
          <w:rFonts w:asciiTheme="minorHAnsi" w:hAnsiTheme="minorHAnsi"/>
        </w:rPr>
        <w:t xml:space="preserve"> below presents an overall comparison of 2015 ex post load impacts and the ex ante load impacts as estimated for years 2016 through 2026.</w:t>
      </w:r>
    </w:p>
    <w:p w:rsidR="00C831D9" w:rsidRPr="00891423" w:rsidRDefault="00C831D9" w:rsidP="00891423">
      <w:pPr>
        <w:pStyle w:val="TableFigureCaption"/>
      </w:pPr>
      <w:r>
        <w:t>Table 5-8: Comparison of 2015 Ex Post Load Impacts to Ex Ante Load Impacts by Month</w:t>
      </w:r>
    </w:p>
    <w:tbl>
      <w:tblPr>
        <w:tblW w:w="4860" w:type="dxa"/>
        <w:jc w:val="center"/>
        <w:tblInd w:w="93" w:type="dxa"/>
        <w:tblLook w:val="04A0" w:firstRow="1" w:lastRow="0" w:firstColumn="1" w:lastColumn="0" w:noHBand="0" w:noVBand="1"/>
      </w:tblPr>
      <w:tblGrid>
        <w:gridCol w:w="1260"/>
        <w:gridCol w:w="1800"/>
        <w:gridCol w:w="1800"/>
      </w:tblGrid>
      <w:tr w:rsidR="00C831D9" w:rsidRPr="00C831D9" w:rsidTr="00891423">
        <w:trPr>
          <w:trHeight w:val="1020"/>
          <w:jc w:val="center"/>
        </w:trPr>
        <w:tc>
          <w:tcPr>
            <w:tcW w:w="1260" w:type="dxa"/>
            <w:vMerge w:val="restart"/>
            <w:tcBorders>
              <w:top w:val="single" w:sz="4" w:space="0" w:color="auto"/>
              <w:left w:val="single" w:sz="4" w:space="0" w:color="auto"/>
              <w:bottom w:val="nil"/>
              <w:right w:val="single" w:sz="4" w:space="0" w:color="FFFFFF"/>
            </w:tcBorders>
            <w:shd w:val="clear" w:color="000000" w:fill="0070C0"/>
            <w:noWrap/>
            <w:vAlign w:val="center"/>
            <w:hideMark/>
          </w:tcPr>
          <w:p w:rsidR="00C831D9" w:rsidRPr="00C831D9" w:rsidRDefault="00C831D9" w:rsidP="00C831D9">
            <w:pPr>
              <w:spacing w:after="0" w:line="240" w:lineRule="auto"/>
              <w:jc w:val="center"/>
              <w:rPr>
                <w:rFonts w:ascii="Calibri" w:eastAsia="Times New Roman" w:hAnsi="Calibri" w:cs="Times New Roman"/>
                <w:b/>
                <w:bCs/>
                <w:color w:val="FFFFFF"/>
                <w:sz w:val="20"/>
                <w:szCs w:val="20"/>
              </w:rPr>
            </w:pPr>
            <w:r w:rsidRPr="00C831D9">
              <w:rPr>
                <w:rFonts w:ascii="Calibri" w:eastAsia="Times New Roman" w:hAnsi="Calibri" w:cs="Times New Roman"/>
                <w:b/>
                <w:bCs/>
                <w:color w:val="FFFFFF"/>
                <w:sz w:val="20"/>
                <w:szCs w:val="20"/>
              </w:rPr>
              <w:t>Month</w:t>
            </w:r>
          </w:p>
        </w:tc>
        <w:tc>
          <w:tcPr>
            <w:tcW w:w="1800" w:type="dxa"/>
            <w:vMerge w:val="restart"/>
            <w:tcBorders>
              <w:top w:val="single" w:sz="4" w:space="0" w:color="auto"/>
              <w:left w:val="nil"/>
              <w:bottom w:val="nil"/>
              <w:right w:val="nil"/>
            </w:tcBorders>
            <w:shd w:val="clear" w:color="000000" w:fill="0070C0"/>
            <w:vAlign w:val="center"/>
            <w:hideMark/>
          </w:tcPr>
          <w:p w:rsidR="00C831D9" w:rsidRPr="00C831D9" w:rsidRDefault="00C831D9" w:rsidP="00C831D9">
            <w:pPr>
              <w:spacing w:after="0" w:line="240" w:lineRule="auto"/>
              <w:jc w:val="center"/>
              <w:rPr>
                <w:rFonts w:ascii="Calibri" w:eastAsia="Times New Roman" w:hAnsi="Calibri" w:cs="Times New Roman"/>
                <w:b/>
                <w:bCs/>
                <w:color w:val="FFFFFF"/>
                <w:sz w:val="20"/>
                <w:szCs w:val="20"/>
              </w:rPr>
            </w:pPr>
            <w:r w:rsidRPr="00C831D9">
              <w:rPr>
                <w:rFonts w:ascii="Calibri" w:eastAsia="Times New Roman" w:hAnsi="Calibri" w:cs="Times New Roman"/>
                <w:b/>
                <w:bCs/>
                <w:color w:val="FFFFFF"/>
                <w:sz w:val="20"/>
                <w:szCs w:val="20"/>
              </w:rPr>
              <w:t>Ex Post Average Aggregate Impacts* (MW)</w:t>
            </w:r>
          </w:p>
        </w:tc>
        <w:tc>
          <w:tcPr>
            <w:tcW w:w="1800" w:type="dxa"/>
            <w:vMerge w:val="restart"/>
            <w:tcBorders>
              <w:top w:val="single" w:sz="4" w:space="0" w:color="auto"/>
              <w:left w:val="single" w:sz="4" w:space="0" w:color="FFFFFF"/>
              <w:bottom w:val="nil"/>
              <w:right w:val="single" w:sz="4" w:space="0" w:color="auto"/>
            </w:tcBorders>
            <w:shd w:val="clear" w:color="000000" w:fill="0070C0"/>
            <w:vAlign w:val="center"/>
            <w:hideMark/>
          </w:tcPr>
          <w:p w:rsidR="00C831D9" w:rsidRPr="00C831D9" w:rsidRDefault="00C831D9" w:rsidP="00C831D9">
            <w:pPr>
              <w:spacing w:after="0" w:line="240" w:lineRule="auto"/>
              <w:jc w:val="center"/>
              <w:rPr>
                <w:rFonts w:ascii="Calibri" w:eastAsia="Times New Roman" w:hAnsi="Calibri" w:cs="Times New Roman"/>
                <w:b/>
                <w:bCs/>
                <w:color w:val="FFFFFF"/>
                <w:sz w:val="20"/>
                <w:szCs w:val="20"/>
              </w:rPr>
            </w:pPr>
            <w:r w:rsidRPr="00C831D9">
              <w:rPr>
                <w:rFonts w:ascii="Calibri" w:eastAsia="Times New Roman" w:hAnsi="Calibri" w:cs="Times New Roman"/>
                <w:b/>
                <w:bCs/>
                <w:color w:val="FFFFFF"/>
                <w:sz w:val="20"/>
                <w:szCs w:val="20"/>
              </w:rPr>
              <w:t xml:space="preserve">Ex Ante Impact** CAISO    </w:t>
            </w:r>
            <w:r w:rsidRPr="00C831D9">
              <w:rPr>
                <w:rFonts w:ascii="Calibri" w:eastAsia="Times New Roman" w:hAnsi="Calibri" w:cs="Times New Roman"/>
                <w:b/>
                <w:bCs/>
                <w:color w:val="FFFFFF"/>
                <w:sz w:val="20"/>
                <w:szCs w:val="20"/>
              </w:rPr>
              <w:br/>
              <w:t>1-in-2 (MW)</w:t>
            </w:r>
          </w:p>
        </w:tc>
      </w:tr>
      <w:tr w:rsidR="00C831D9" w:rsidRPr="00C831D9" w:rsidTr="00891423">
        <w:trPr>
          <w:trHeight w:val="300"/>
          <w:jc w:val="center"/>
        </w:trPr>
        <w:tc>
          <w:tcPr>
            <w:tcW w:w="1260" w:type="dxa"/>
            <w:vMerge/>
            <w:tcBorders>
              <w:top w:val="single" w:sz="4" w:space="0" w:color="auto"/>
              <w:left w:val="single" w:sz="4" w:space="0" w:color="auto"/>
              <w:bottom w:val="nil"/>
              <w:right w:val="single" w:sz="4" w:space="0" w:color="FFFFFF"/>
            </w:tcBorders>
            <w:vAlign w:val="center"/>
            <w:hideMark/>
          </w:tcPr>
          <w:p w:rsidR="00C831D9" w:rsidRPr="00C831D9" w:rsidRDefault="00C831D9" w:rsidP="00C831D9">
            <w:pPr>
              <w:spacing w:after="0" w:line="240" w:lineRule="auto"/>
              <w:rPr>
                <w:rFonts w:ascii="Calibri" w:eastAsia="Times New Roman" w:hAnsi="Calibri" w:cs="Times New Roman"/>
                <w:b/>
                <w:bCs/>
                <w:color w:val="FFFFFF"/>
                <w:sz w:val="20"/>
                <w:szCs w:val="20"/>
              </w:rPr>
            </w:pPr>
          </w:p>
        </w:tc>
        <w:tc>
          <w:tcPr>
            <w:tcW w:w="1800" w:type="dxa"/>
            <w:vMerge/>
            <w:tcBorders>
              <w:top w:val="single" w:sz="4" w:space="0" w:color="auto"/>
              <w:left w:val="nil"/>
              <w:bottom w:val="nil"/>
              <w:right w:val="nil"/>
            </w:tcBorders>
            <w:vAlign w:val="center"/>
            <w:hideMark/>
          </w:tcPr>
          <w:p w:rsidR="00C831D9" w:rsidRPr="00C831D9" w:rsidRDefault="00C831D9" w:rsidP="00C831D9">
            <w:pPr>
              <w:spacing w:after="0" w:line="240" w:lineRule="auto"/>
              <w:rPr>
                <w:rFonts w:ascii="Calibri" w:eastAsia="Times New Roman" w:hAnsi="Calibri" w:cs="Times New Roman"/>
                <w:b/>
                <w:bCs/>
                <w:color w:val="FFFFFF"/>
                <w:sz w:val="20"/>
                <w:szCs w:val="20"/>
              </w:rPr>
            </w:pPr>
          </w:p>
        </w:tc>
        <w:tc>
          <w:tcPr>
            <w:tcW w:w="1800" w:type="dxa"/>
            <w:vMerge/>
            <w:tcBorders>
              <w:top w:val="single" w:sz="4" w:space="0" w:color="auto"/>
              <w:left w:val="single" w:sz="4" w:space="0" w:color="FFFFFF"/>
              <w:bottom w:val="nil"/>
              <w:right w:val="single" w:sz="4" w:space="0" w:color="auto"/>
            </w:tcBorders>
            <w:vAlign w:val="center"/>
            <w:hideMark/>
          </w:tcPr>
          <w:p w:rsidR="00C831D9" w:rsidRPr="00C831D9" w:rsidRDefault="00C831D9" w:rsidP="00C831D9">
            <w:pPr>
              <w:spacing w:after="0" w:line="240" w:lineRule="auto"/>
              <w:rPr>
                <w:rFonts w:ascii="Calibri" w:eastAsia="Times New Roman" w:hAnsi="Calibri" w:cs="Times New Roman"/>
                <w:b/>
                <w:bCs/>
                <w:color w:val="FFFFFF"/>
                <w:sz w:val="20"/>
                <w:szCs w:val="20"/>
              </w:rPr>
            </w:pPr>
          </w:p>
        </w:tc>
      </w:tr>
      <w:tr w:rsidR="00C831D9" w:rsidRPr="00C831D9" w:rsidTr="00891423">
        <w:trPr>
          <w:trHeight w:val="300"/>
          <w:jc w:val="center"/>
        </w:trPr>
        <w:tc>
          <w:tcPr>
            <w:tcW w:w="12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831D9" w:rsidRPr="00C831D9" w:rsidRDefault="00C831D9" w:rsidP="00C831D9">
            <w:pPr>
              <w:spacing w:after="0" w:line="240" w:lineRule="auto"/>
              <w:rPr>
                <w:rFonts w:ascii="Calibri" w:eastAsia="Times New Roman" w:hAnsi="Calibri" w:cs="Times New Roman"/>
                <w:color w:val="000000"/>
              </w:rPr>
            </w:pPr>
            <w:r w:rsidRPr="00C831D9">
              <w:rPr>
                <w:rFonts w:ascii="Calibri" w:eastAsia="Times New Roman" w:hAnsi="Calibri" w:cs="Times New Roman"/>
                <w:color w:val="000000"/>
              </w:rPr>
              <w:t>August</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rsidR="00C831D9" w:rsidRPr="00C831D9" w:rsidRDefault="00C831D9" w:rsidP="00C831D9">
            <w:pPr>
              <w:spacing w:after="0" w:line="240" w:lineRule="auto"/>
              <w:jc w:val="center"/>
              <w:rPr>
                <w:rFonts w:ascii="Calibri" w:eastAsia="Times New Roman" w:hAnsi="Calibri" w:cs="Times New Roman"/>
                <w:color w:val="000000"/>
                <w:sz w:val="20"/>
                <w:szCs w:val="20"/>
              </w:rPr>
            </w:pPr>
            <w:r w:rsidRPr="00C831D9">
              <w:rPr>
                <w:rFonts w:ascii="Calibri" w:eastAsia="Times New Roman" w:hAnsi="Calibri" w:cs="Times New Roman"/>
                <w:color w:val="000000"/>
                <w:sz w:val="20"/>
                <w:szCs w:val="20"/>
              </w:rPr>
              <w:t>13.9</w:t>
            </w:r>
          </w:p>
        </w:tc>
        <w:tc>
          <w:tcPr>
            <w:tcW w:w="1800" w:type="dxa"/>
            <w:tcBorders>
              <w:top w:val="single" w:sz="4" w:space="0" w:color="auto"/>
              <w:left w:val="nil"/>
              <w:bottom w:val="single" w:sz="4" w:space="0" w:color="auto"/>
              <w:right w:val="single" w:sz="4" w:space="0" w:color="auto"/>
            </w:tcBorders>
            <w:shd w:val="clear" w:color="auto" w:fill="auto"/>
            <w:noWrap/>
            <w:vAlign w:val="center"/>
            <w:hideMark/>
          </w:tcPr>
          <w:p w:rsidR="00C831D9" w:rsidRPr="00C831D9" w:rsidRDefault="00C831D9" w:rsidP="00C831D9">
            <w:pPr>
              <w:spacing w:after="0" w:line="240" w:lineRule="auto"/>
              <w:jc w:val="center"/>
              <w:rPr>
                <w:rFonts w:ascii="Calibri" w:eastAsia="Times New Roman" w:hAnsi="Calibri" w:cs="Times New Roman"/>
                <w:color w:val="000000"/>
                <w:sz w:val="20"/>
                <w:szCs w:val="20"/>
              </w:rPr>
            </w:pPr>
            <w:r w:rsidRPr="00C831D9">
              <w:rPr>
                <w:rFonts w:ascii="Calibri" w:eastAsia="Times New Roman" w:hAnsi="Calibri" w:cs="Times New Roman"/>
                <w:color w:val="000000"/>
                <w:sz w:val="20"/>
                <w:szCs w:val="20"/>
              </w:rPr>
              <w:t>14.5</w:t>
            </w:r>
          </w:p>
        </w:tc>
      </w:tr>
      <w:tr w:rsidR="00C831D9" w:rsidRPr="00C831D9" w:rsidTr="00891423">
        <w:trPr>
          <w:trHeight w:val="300"/>
          <w:jc w:val="center"/>
        </w:trPr>
        <w:tc>
          <w:tcPr>
            <w:tcW w:w="1260" w:type="dxa"/>
            <w:tcBorders>
              <w:top w:val="nil"/>
              <w:left w:val="single" w:sz="4" w:space="0" w:color="auto"/>
              <w:bottom w:val="single" w:sz="4" w:space="0" w:color="auto"/>
              <w:right w:val="single" w:sz="4" w:space="0" w:color="auto"/>
            </w:tcBorders>
            <w:shd w:val="clear" w:color="auto" w:fill="auto"/>
            <w:noWrap/>
            <w:vAlign w:val="bottom"/>
            <w:hideMark/>
          </w:tcPr>
          <w:p w:rsidR="00C831D9" w:rsidRPr="00C831D9" w:rsidRDefault="00C831D9" w:rsidP="00C831D9">
            <w:pPr>
              <w:spacing w:after="0" w:line="240" w:lineRule="auto"/>
              <w:rPr>
                <w:rFonts w:ascii="Calibri" w:eastAsia="Times New Roman" w:hAnsi="Calibri" w:cs="Times New Roman"/>
                <w:color w:val="000000"/>
              </w:rPr>
            </w:pPr>
            <w:r w:rsidRPr="00C831D9">
              <w:rPr>
                <w:rFonts w:ascii="Calibri" w:eastAsia="Times New Roman" w:hAnsi="Calibri" w:cs="Times New Roman"/>
                <w:color w:val="000000"/>
              </w:rPr>
              <w:t>September</w:t>
            </w:r>
          </w:p>
        </w:tc>
        <w:tc>
          <w:tcPr>
            <w:tcW w:w="1800" w:type="dxa"/>
            <w:tcBorders>
              <w:top w:val="nil"/>
              <w:left w:val="nil"/>
              <w:bottom w:val="single" w:sz="4" w:space="0" w:color="auto"/>
              <w:right w:val="single" w:sz="4" w:space="0" w:color="auto"/>
            </w:tcBorders>
            <w:shd w:val="clear" w:color="auto" w:fill="auto"/>
            <w:noWrap/>
            <w:vAlign w:val="bottom"/>
            <w:hideMark/>
          </w:tcPr>
          <w:p w:rsidR="00C831D9" w:rsidRPr="00C831D9" w:rsidRDefault="00C831D9" w:rsidP="00C831D9">
            <w:pPr>
              <w:spacing w:after="0" w:line="240" w:lineRule="auto"/>
              <w:jc w:val="center"/>
              <w:rPr>
                <w:rFonts w:ascii="Calibri" w:eastAsia="Times New Roman" w:hAnsi="Calibri" w:cs="Times New Roman"/>
                <w:color w:val="000000"/>
                <w:sz w:val="20"/>
                <w:szCs w:val="20"/>
              </w:rPr>
            </w:pPr>
            <w:r w:rsidRPr="00C831D9">
              <w:rPr>
                <w:rFonts w:ascii="Calibri" w:eastAsia="Times New Roman" w:hAnsi="Calibri" w:cs="Times New Roman"/>
                <w:color w:val="000000"/>
                <w:sz w:val="20"/>
                <w:szCs w:val="20"/>
              </w:rPr>
              <w:t>14.2</w:t>
            </w:r>
          </w:p>
        </w:tc>
        <w:tc>
          <w:tcPr>
            <w:tcW w:w="1800" w:type="dxa"/>
            <w:tcBorders>
              <w:top w:val="nil"/>
              <w:left w:val="nil"/>
              <w:bottom w:val="single" w:sz="4" w:space="0" w:color="auto"/>
              <w:right w:val="single" w:sz="4" w:space="0" w:color="auto"/>
            </w:tcBorders>
            <w:shd w:val="clear" w:color="auto" w:fill="auto"/>
            <w:noWrap/>
            <w:vAlign w:val="center"/>
            <w:hideMark/>
          </w:tcPr>
          <w:p w:rsidR="00C831D9" w:rsidRPr="00C831D9" w:rsidRDefault="00C831D9" w:rsidP="00C831D9">
            <w:pPr>
              <w:spacing w:after="0" w:line="240" w:lineRule="auto"/>
              <w:jc w:val="center"/>
              <w:rPr>
                <w:rFonts w:ascii="Calibri" w:eastAsia="Times New Roman" w:hAnsi="Calibri" w:cs="Times New Roman"/>
                <w:color w:val="000000"/>
                <w:sz w:val="20"/>
                <w:szCs w:val="20"/>
              </w:rPr>
            </w:pPr>
            <w:r w:rsidRPr="00C831D9">
              <w:rPr>
                <w:rFonts w:ascii="Calibri" w:eastAsia="Times New Roman" w:hAnsi="Calibri" w:cs="Times New Roman"/>
                <w:color w:val="000000"/>
                <w:sz w:val="20"/>
                <w:szCs w:val="20"/>
              </w:rPr>
              <w:t>15.0</w:t>
            </w:r>
          </w:p>
        </w:tc>
      </w:tr>
      <w:tr w:rsidR="00C831D9" w:rsidRPr="00C831D9" w:rsidTr="00891423">
        <w:trPr>
          <w:trHeight w:val="300"/>
          <w:jc w:val="center"/>
        </w:trPr>
        <w:tc>
          <w:tcPr>
            <w:tcW w:w="1260" w:type="dxa"/>
            <w:tcBorders>
              <w:top w:val="nil"/>
              <w:left w:val="single" w:sz="4" w:space="0" w:color="auto"/>
              <w:bottom w:val="single" w:sz="4" w:space="0" w:color="auto"/>
              <w:right w:val="single" w:sz="4" w:space="0" w:color="auto"/>
            </w:tcBorders>
            <w:shd w:val="clear" w:color="auto" w:fill="auto"/>
            <w:noWrap/>
            <w:vAlign w:val="bottom"/>
            <w:hideMark/>
          </w:tcPr>
          <w:p w:rsidR="00C831D9" w:rsidRPr="00C831D9" w:rsidRDefault="00C831D9" w:rsidP="00C831D9">
            <w:pPr>
              <w:spacing w:after="0" w:line="240" w:lineRule="auto"/>
              <w:rPr>
                <w:rFonts w:ascii="Calibri" w:eastAsia="Times New Roman" w:hAnsi="Calibri" w:cs="Times New Roman"/>
                <w:color w:val="000000"/>
              </w:rPr>
            </w:pPr>
            <w:r w:rsidRPr="00C831D9">
              <w:rPr>
                <w:rFonts w:ascii="Calibri" w:eastAsia="Times New Roman" w:hAnsi="Calibri" w:cs="Times New Roman"/>
                <w:color w:val="000000"/>
              </w:rPr>
              <w:t>October</w:t>
            </w:r>
          </w:p>
        </w:tc>
        <w:tc>
          <w:tcPr>
            <w:tcW w:w="1800" w:type="dxa"/>
            <w:tcBorders>
              <w:top w:val="nil"/>
              <w:left w:val="nil"/>
              <w:bottom w:val="single" w:sz="4" w:space="0" w:color="auto"/>
              <w:right w:val="single" w:sz="4" w:space="0" w:color="auto"/>
            </w:tcBorders>
            <w:shd w:val="clear" w:color="auto" w:fill="auto"/>
            <w:noWrap/>
            <w:vAlign w:val="bottom"/>
            <w:hideMark/>
          </w:tcPr>
          <w:p w:rsidR="00C831D9" w:rsidRPr="00C831D9" w:rsidRDefault="00C831D9" w:rsidP="00C831D9">
            <w:pPr>
              <w:spacing w:after="0" w:line="240" w:lineRule="auto"/>
              <w:jc w:val="center"/>
              <w:rPr>
                <w:rFonts w:ascii="Calibri" w:eastAsia="Times New Roman" w:hAnsi="Calibri" w:cs="Times New Roman"/>
                <w:color w:val="000000"/>
                <w:sz w:val="20"/>
                <w:szCs w:val="20"/>
              </w:rPr>
            </w:pPr>
            <w:r w:rsidRPr="00C831D9">
              <w:rPr>
                <w:rFonts w:ascii="Calibri" w:eastAsia="Times New Roman" w:hAnsi="Calibri" w:cs="Times New Roman"/>
                <w:color w:val="000000"/>
                <w:sz w:val="20"/>
                <w:szCs w:val="20"/>
              </w:rPr>
              <w:t>11.4</w:t>
            </w:r>
          </w:p>
        </w:tc>
        <w:tc>
          <w:tcPr>
            <w:tcW w:w="1800" w:type="dxa"/>
            <w:tcBorders>
              <w:top w:val="nil"/>
              <w:left w:val="nil"/>
              <w:bottom w:val="single" w:sz="4" w:space="0" w:color="auto"/>
              <w:right w:val="single" w:sz="4" w:space="0" w:color="auto"/>
            </w:tcBorders>
            <w:shd w:val="clear" w:color="auto" w:fill="auto"/>
            <w:noWrap/>
            <w:vAlign w:val="center"/>
            <w:hideMark/>
          </w:tcPr>
          <w:p w:rsidR="00C831D9" w:rsidRPr="00C831D9" w:rsidRDefault="00C831D9" w:rsidP="00C831D9">
            <w:pPr>
              <w:spacing w:after="0" w:line="240" w:lineRule="auto"/>
              <w:jc w:val="center"/>
              <w:rPr>
                <w:rFonts w:ascii="Calibri" w:eastAsia="Times New Roman" w:hAnsi="Calibri" w:cs="Times New Roman"/>
                <w:color w:val="000000"/>
                <w:sz w:val="20"/>
                <w:szCs w:val="20"/>
              </w:rPr>
            </w:pPr>
            <w:r w:rsidRPr="00C831D9">
              <w:rPr>
                <w:rFonts w:ascii="Calibri" w:eastAsia="Times New Roman" w:hAnsi="Calibri" w:cs="Times New Roman"/>
                <w:color w:val="000000"/>
                <w:sz w:val="20"/>
                <w:szCs w:val="20"/>
              </w:rPr>
              <w:t>9.3</w:t>
            </w:r>
          </w:p>
        </w:tc>
      </w:tr>
      <w:tr w:rsidR="00C831D9" w:rsidRPr="00C831D9" w:rsidTr="00891423">
        <w:trPr>
          <w:trHeight w:val="315"/>
          <w:jc w:val="center"/>
        </w:trPr>
        <w:tc>
          <w:tcPr>
            <w:tcW w:w="4860" w:type="dxa"/>
            <w:gridSpan w:val="3"/>
            <w:tcBorders>
              <w:top w:val="single" w:sz="4" w:space="0" w:color="auto"/>
              <w:left w:val="nil"/>
              <w:bottom w:val="nil"/>
              <w:right w:val="nil"/>
            </w:tcBorders>
            <w:shd w:val="clear" w:color="auto" w:fill="auto"/>
            <w:noWrap/>
            <w:vAlign w:val="bottom"/>
            <w:hideMark/>
          </w:tcPr>
          <w:p w:rsidR="00C831D9" w:rsidRPr="00C831D9" w:rsidRDefault="00C831D9" w:rsidP="00C831D9">
            <w:pPr>
              <w:spacing w:after="0" w:line="240" w:lineRule="auto"/>
              <w:rPr>
                <w:rFonts w:ascii="Franklin Gothic Book" w:eastAsia="Times New Roman" w:hAnsi="Franklin Gothic Book" w:cs="Times New Roman"/>
                <w:color w:val="000000"/>
              </w:rPr>
            </w:pPr>
            <w:r w:rsidRPr="00C831D9">
              <w:rPr>
                <w:rFonts w:ascii="Franklin Gothic Book" w:eastAsia="Times New Roman" w:hAnsi="Franklin Gothic Book" w:cs="Times New Roman"/>
                <w:color w:val="000000"/>
              </w:rPr>
              <w:t>*</w:t>
            </w:r>
            <w:r w:rsidRPr="00C831D9">
              <w:rPr>
                <w:rFonts w:ascii="Franklin Gothic Book" w:eastAsia="Times New Roman" w:hAnsi="Franklin Gothic Book" w:cs="Times New Roman"/>
                <w:color w:val="000000"/>
                <w:sz w:val="18"/>
                <w:szCs w:val="18"/>
              </w:rPr>
              <w:t>Average of 2015 events by month</w:t>
            </w:r>
          </w:p>
        </w:tc>
      </w:tr>
      <w:tr w:rsidR="00C831D9" w:rsidRPr="00C831D9" w:rsidTr="00891423">
        <w:trPr>
          <w:trHeight w:val="300"/>
          <w:jc w:val="center"/>
        </w:trPr>
        <w:tc>
          <w:tcPr>
            <w:tcW w:w="4860" w:type="dxa"/>
            <w:gridSpan w:val="3"/>
            <w:tcBorders>
              <w:top w:val="nil"/>
              <w:left w:val="nil"/>
              <w:bottom w:val="nil"/>
              <w:right w:val="nil"/>
            </w:tcBorders>
            <w:shd w:val="clear" w:color="auto" w:fill="auto"/>
            <w:noWrap/>
            <w:vAlign w:val="bottom"/>
            <w:hideMark/>
          </w:tcPr>
          <w:p w:rsidR="00C831D9" w:rsidRPr="00C831D9" w:rsidRDefault="00C831D9" w:rsidP="00C831D9">
            <w:pPr>
              <w:spacing w:after="0" w:line="240" w:lineRule="auto"/>
              <w:rPr>
                <w:rFonts w:ascii="Franklin Gothic Book" w:eastAsia="Times New Roman" w:hAnsi="Franklin Gothic Book" w:cs="Times New Roman"/>
                <w:color w:val="000000"/>
                <w:sz w:val="18"/>
                <w:szCs w:val="18"/>
              </w:rPr>
            </w:pPr>
            <w:r w:rsidRPr="00C831D9">
              <w:rPr>
                <w:rFonts w:ascii="Franklin Gothic Book" w:eastAsia="Times New Roman" w:hAnsi="Franklin Gothic Book" w:cs="Times New Roman"/>
                <w:color w:val="000000"/>
                <w:sz w:val="18"/>
                <w:szCs w:val="18"/>
              </w:rPr>
              <w:t>**For RA hours of 1-6 PM</w:t>
            </w:r>
          </w:p>
        </w:tc>
      </w:tr>
    </w:tbl>
    <w:p w:rsidR="00294CA3" w:rsidRDefault="00294CA3" w:rsidP="000B462B">
      <w:pPr>
        <w:pStyle w:val="BodyParagraph"/>
        <w:rPr>
          <w:rFonts w:asciiTheme="minorHAnsi" w:hAnsiTheme="minorHAnsi"/>
        </w:rPr>
      </w:pPr>
    </w:p>
    <w:p w:rsidR="00294CA3" w:rsidRPr="00BF386B" w:rsidRDefault="000B462B" w:rsidP="000B462B">
      <w:pPr>
        <w:pStyle w:val="BodyParagraph"/>
        <w:rPr>
          <w:rFonts w:asciiTheme="minorHAnsi" w:hAnsiTheme="minorHAnsi"/>
        </w:rPr>
      </w:pPr>
      <w:r w:rsidRPr="00BF386B">
        <w:rPr>
          <w:rFonts w:asciiTheme="minorHAnsi" w:hAnsiTheme="minorHAnsi"/>
        </w:rPr>
        <w:t>Ta</w:t>
      </w:r>
      <w:r w:rsidR="00B03E8D" w:rsidRPr="00BF386B">
        <w:rPr>
          <w:rFonts w:asciiTheme="minorHAnsi" w:hAnsiTheme="minorHAnsi"/>
        </w:rPr>
        <w:t>bles</w:t>
      </w:r>
      <w:r w:rsidR="00274BB4" w:rsidRPr="00BF386B">
        <w:rPr>
          <w:rFonts w:asciiTheme="minorHAnsi" w:hAnsiTheme="minorHAnsi"/>
        </w:rPr>
        <w:t xml:space="preserve"> </w:t>
      </w:r>
      <w:r w:rsidR="00B03E8D" w:rsidRPr="00BF386B">
        <w:rPr>
          <w:rFonts w:asciiTheme="minorHAnsi" w:hAnsiTheme="minorHAnsi"/>
        </w:rPr>
        <w:t>5-</w:t>
      </w:r>
      <w:r w:rsidR="007D68C0">
        <w:rPr>
          <w:rFonts w:asciiTheme="minorHAnsi" w:hAnsiTheme="minorHAnsi"/>
        </w:rPr>
        <w:t>9</w:t>
      </w:r>
      <w:r w:rsidR="00B03E8D" w:rsidRPr="00BF386B">
        <w:rPr>
          <w:rFonts w:asciiTheme="minorHAnsi" w:hAnsiTheme="minorHAnsi"/>
        </w:rPr>
        <w:t xml:space="preserve"> and 5-</w:t>
      </w:r>
      <w:r w:rsidR="007D68C0">
        <w:rPr>
          <w:rFonts w:asciiTheme="minorHAnsi" w:hAnsiTheme="minorHAnsi"/>
        </w:rPr>
        <w:t>10</w:t>
      </w:r>
      <w:r w:rsidR="00255B82" w:rsidRPr="00BF386B">
        <w:rPr>
          <w:rFonts w:asciiTheme="minorHAnsi" w:hAnsiTheme="minorHAnsi"/>
        </w:rPr>
        <w:t xml:space="preserve"> </w:t>
      </w:r>
      <w:r w:rsidRPr="00BF386B">
        <w:rPr>
          <w:rFonts w:asciiTheme="minorHAnsi" w:hAnsiTheme="minorHAnsi"/>
        </w:rPr>
        <w:t>show how aggregate load impacts for residential participants change as a</w:t>
      </w:r>
      <w:r w:rsidR="008825D7">
        <w:rPr>
          <w:rFonts w:asciiTheme="minorHAnsi" w:hAnsiTheme="minorHAnsi"/>
        </w:rPr>
        <w:t> </w:t>
      </w:r>
      <w:r w:rsidRPr="00BF386B">
        <w:rPr>
          <w:rFonts w:asciiTheme="minorHAnsi" w:hAnsiTheme="minorHAnsi"/>
        </w:rPr>
        <w:t>result</w:t>
      </w:r>
      <w:r w:rsidR="00507BE4" w:rsidRPr="00BF386B">
        <w:rPr>
          <w:rFonts w:asciiTheme="minorHAnsi" w:hAnsiTheme="minorHAnsi"/>
        </w:rPr>
        <w:t> </w:t>
      </w:r>
      <w:r w:rsidRPr="00BF386B">
        <w:rPr>
          <w:rFonts w:asciiTheme="minorHAnsi" w:hAnsiTheme="minorHAnsi"/>
        </w:rPr>
        <w:t>of</w:t>
      </w:r>
      <w:r w:rsidR="00507BE4" w:rsidRPr="00BF386B">
        <w:rPr>
          <w:rFonts w:asciiTheme="minorHAnsi" w:hAnsiTheme="minorHAnsi"/>
        </w:rPr>
        <w:t> </w:t>
      </w:r>
      <w:r w:rsidRPr="00BF386B">
        <w:rPr>
          <w:rFonts w:asciiTheme="minorHAnsi" w:hAnsiTheme="minorHAnsi"/>
        </w:rPr>
        <w:t>differences in the factors underlying ex post and ex ante estimates</w:t>
      </w:r>
      <w:r w:rsidR="00F4688A" w:rsidRPr="00BF386B">
        <w:rPr>
          <w:rFonts w:asciiTheme="minorHAnsi" w:hAnsiTheme="minorHAnsi"/>
        </w:rPr>
        <w:t xml:space="preserve">. </w:t>
      </w:r>
      <w:r w:rsidRPr="00BF386B">
        <w:rPr>
          <w:rFonts w:asciiTheme="minorHAnsi" w:hAnsiTheme="minorHAnsi"/>
        </w:rPr>
        <w:t>Table 5-6 pertains</w:t>
      </w:r>
      <w:r w:rsidR="00507BE4" w:rsidRPr="00BF386B">
        <w:rPr>
          <w:rFonts w:asciiTheme="minorHAnsi" w:hAnsiTheme="minorHAnsi"/>
        </w:rPr>
        <w:t> </w:t>
      </w:r>
      <w:r w:rsidRPr="00BF386B">
        <w:rPr>
          <w:rFonts w:asciiTheme="minorHAnsi" w:hAnsiTheme="minorHAnsi"/>
        </w:rPr>
        <w:t>to residential customers in the 50% cycling option and Table 5-7 pertains to 100% cycling participants.</w:t>
      </w:r>
      <w:r w:rsidR="00294CA3">
        <w:rPr>
          <w:rFonts w:asciiTheme="minorHAnsi" w:hAnsiTheme="minorHAnsi"/>
        </w:rPr>
        <w:t xml:space="preserve"> </w:t>
      </w:r>
    </w:p>
    <w:p w:rsidR="000B0908" w:rsidRPr="00BF386B" w:rsidRDefault="00BF386B" w:rsidP="000B462B">
      <w:pPr>
        <w:pStyle w:val="BodyParagraph"/>
        <w:rPr>
          <w:rFonts w:asciiTheme="minorHAnsi" w:hAnsiTheme="minorHAnsi"/>
        </w:rPr>
      </w:pPr>
      <w:r w:rsidRPr="00BF386B">
        <w:rPr>
          <w:rFonts w:asciiTheme="minorHAnsi" w:hAnsiTheme="minorHAnsi"/>
        </w:rPr>
        <w:t>Columns A through E</w:t>
      </w:r>
      <w:r w:rsidR="004C7AD3" w:rsidRPr="00BF386B">
        <w:rPr>
          <w:rFonts w:asciiTheme="minorHAnsi" w:hAnsiTheme="minorHAnsi"/>
        </w:rPr>
        <w:t xml:space="preserve"> describe the parti</w:t>
      </w:r>
      <w:r w:rsidR="00831700" w:rsidRPr="00BF386B">
        <w:rPr>
          <w:rFonts w:asciiTheme="minorHAnsi" w:hAnsiTheme="minorHAnsi"/>
        </w:rPr>
        <w:t>cular circumstances of each 2015</w:t>
      </w:r>
      <w:r w:rsidR="004C7AD3" w:rsidRPr="00BF386B">
        <w:rPr>
          <w:rFonts w:asciiTheme="minorHAnsi" w:hAnsiTheme="minorHAnsi"/>
        </w:rPr>
        <w:t xml:space="preserve"> Summer Saver load control event. Each event is denoted by its date, shown in Column A. Column B shows the time of the event window, and column C shows </w:t>
      </w:r>
      <w:r w:rsidRPr="00BF386B">
        <w:rPr>
          <w:rFonts w:asciiTheme="minorHAnsi" w:hAnsiTheme="minorHAnsi"/>
        </w:rPr>
        <w:t>the average hourly ex post load impact for that event aggregated to the 2015 enrollment population. Column D shows the average hourly ex post load impact as in column C, but aggregated to the 2016 projected enrollment population.</w:t>
      </w:r>
    </w:p>
    <w:p w:rsidR="00BF386B" w:rsidRPr="00BF386B" w:rsidRDefault="00F6329C" w:rsidP="000B462B">
      <w:pPr>
        <w:pStyle w:val="BodyParagraph"/>
        <w:rPr>
          <w:rFonts w:asciiTheme="minorHAnsi" w:hAnsiTheme="minorHAnsi"/>
        </w:rPr>
      </w:pPr>
      <w:r w:rsidRPr="00BF386B">
        <w:rPr>
          <w:rFonts w:asciiTheme="minorHAnsi" w:hAnsiTheme="minorHAnsi"/>
        </w:rPr>
        <w:t>Column F presents the load impacts that the ex ante model predicts for the ex post even</w:t>
      </w:r>
      <w:r w:rsidR="00A77BDF" w:rsidRPr="00BF386B">
        <w:rPr>
          <w:rFonts w:asciiTheme="minorHAnsi" w:hAnsiTheme="minorHAnsi"/>
        </w:rPr>
        <w:t xml:space="preserve">t window </w:t>
      </w:r>
      <w:r w:rsidRPr="00BF386B">
        <w:rPr>
          <w:rFonts w:asciiTheme="minorHAnsi" w:hAnsiTheme="minorHAnsi"/>
        </w:rPr>
        <w:t>(Column B) and for</w:t>
      </w:r>
      <w:r w:rsidR="00B03E8D" w:rsidRPr="00BF386B">
        <w:rPr>
          <w:rFonts w:asciiTheme="minorHAnsi" w:hAnsiTheme="minorHAnsi"/>
        </w:rPr>
        <w:t xml:space="preserve"> the ex post weather conditions </w:t>
      </w:r>
      <w:r w:rsidRPr="00BF386B">
        <w:rPr>
          <w:rFonts w:asciiTheme="minorHAnsi" w:hAnsiTheme="minorHAnsi"/>
        </w:rPr>
        <w:t>(Column</w:t>
      </w:r>
      <w:r w:rsidR="00A77BDF" w:rsidRPr="00BF386B">
        <w:rPr>
          <w:rFonts w:asciiTheme="minorHAnsi" w:hAnsiTheme="minorHAnsi"/>
        </w:rPr>
        <w:t xml:space="preserve"> E). Column G makes a final adjustment to the predicted load impacts shown in Column F by recalculating the predicted load impacts for the ex ante event window, which is always 1 to 6 PM. </w:t>
      </w:r>
    </w:p>
    <w:p w:rsidR="00A77BDF" w:rsidRPr="00BE478D" w:rsidRDefault="00A77BDF">
      <w:pPr>
        <w:pStyle w:val="BodyParagraph"/>
        <w:rPr>
          <w:rFonts w:asciiTheme="minorHAnsi" w:hAnsiTheme="minorHAnsi"/>
        </w:rPr>
      </w:pPr>
      <w:r w:rsidRPr="00BE478D">
        <w:rPr>
          <w:rFonts w:asciiTheme="minorHAnsi" w:hAnsiTheme="minorHAnsi"/>
        </w:rPr>
        <w:t>Columns H and I compare Column G with the ex ante load impact estimate given the SDG&amp;E-specific ex</w:t>
      </w:r>
      <w:r w:rsidR="008825D7">
        <w:rPr>
          <w:rFonts w:asciiTheme="minorHAnsi" w:hAnsiTheme="minorHAnsi"/>
        </w:rPr>
        <w:t> </w:t>
      </w:r>
      <w:r w:rsidRPr="00BE478D">
        <w:rPr>
          <w:rFonts w:asciiTheme="minorHAnsi" w:hAnsiTheme="minorHAnsi"/>
        </w:rPr>
        <w:t xml:space="preserve">ante weather conditions for 1-in-2 and 1-in-10 </w:t>
      </w:r>
      <w:r w:rsidR="001A1D1C" w:rsidRPr="00BE478D">
        <w:rPr>
          <w:rFonts w:asciiTheme="minorHAnsi" w:hAnsiTheme="minorHAnsi"/>
        </w:rPr>
        <w:t xml:space="preserve">year </w:t>
      </w:r>
      <w:r w:rsidRPr="00BE478D">
        <w:rPr>
          <w:rFonts w:asciiTheme="minorHAnsi" w:hAnsiTheme="minorHAnsi"/>
        </w:rPr>
        <w:t>system peaking scenarios.</w:t>
      </w:r>
      <w:r w:rsidR="00D65E7B" w:rsidRPr="00BE478D">
        <w:rPr>
          <w:rFonts w:asciiTheme="minorHAnsi" w:hAnsiTheme="minorHAnsi"/>
        </w:rPr>
        <w:t xml:space="preserve"> </w:t>
      </w:r>
      <w:r w:rsidRPr="00BE478D">
        <w:rPr>
          <w:rFonts w:asciiTheme="minorHAnsi" w:hAnsiTheme="minorHAnsi"/>
        </w:rPr>
        <w:t>Columns H and I are</w:t>
      </w:r>
      <w:r w:rsidR="008825D7">
        <w:rPr>
          <w:rFonts w:asciiTheme="minorHAnsi" w:hAnsiTheme="minorHAnsi"/>
        </w:rPr>
        <w:t> </w:t>
      </w:r>
      <w:r w:rsidRPr="00BE478D">
        <w:rPr>
          <w:rFonts w:asciiTheme="minorHAnsi" w:hAnsiTheme="minorHAnsi"/>
        </w:rPr>
        <w:t>divided into three rows</w:t>
      </w:r>
      <w:r w:rsidR="00E93C52" w:rsidRPr="00BE478D">
        <w:rPr>
          <w:rFonts w:asciiTheme="minorHAnsi" w:hAnsiTheme="minorHAnsi"/>
        </w:rPr>
        <w:t>:</w:t>
      </w:r>
      <w:r w:rsidRPr="00BE478D">
        <w:rPr>
          <w:rFonts w:asciiTheme="minorHAnsi" w:hAnsiTheme="minorHAnsi"/>
        </w:rPr>
        <w:t xml:space="preserve"> orange, blue, and purple. T</w:t>
      </w:r>
      <w:r w:rsidR="00211376" w:rsidRPr="00BE478D">
        <w:rPr>
          <w:rFonts w:asciiTheme="minorHAnsi" w:hAnsiTheme="minorHAnsi"/>
        </w:rPr>
        <w:t>he orange rows represent the August</w:t>
      </w:r>
      <w:r w:rsidRPr="00BE478D">
        <w:rPr>
          <w:rFonts w:asciiTheme="minorHAnsi" w:hAnsiTheme="minorHAnsi"/>
        </w:rPr>
        <w:t xml:space="preserve"> monthly system peak day ex ante estimates, which is appropriate </w:t>
      </w:r>
      <w:r w:rsidR="00E93C52" w:rsidRPr="00BE478D">
        <w:rPr>
          <w:rFonts w:asciiTheme="minorHAnsi" w:hAnsiTheme="minorHAnsi"/>
        </w:rPr>
        <w:t>to</w:t>
      </w:r>
      <w:r w:rsidRPr="00BE478D">
        <w:rPr>
          <w:rFonts w:asciiTheme="minorHAnsi" w:hAnsiTheme="minorHAnsi"/>
        </w:rPr>
        <w:t xml:space="preserve"> compar</w:t>
      </w:r>
      <w:r w:rsidR="00E93C52" w:rsidRPr="00BE478D">
        <w:rPr>
          <w:rFonts w:asciiTheme="minorHAnsi" w:hAnsiTheme="minorHAnsi"/>
        </w:rPr>
        <w:t>e</w:t>
      </w:r>
      <w:r w:rsidRPr="00BE478D">
        <w:rPr>
          <w:rFonts w:asciiTheme="minorHAnsi" w:hAnsiTheme="minorHAnsi"/>
        </w:rPr>
        <w:t xml:space="preserve"> with th</w:t>
      </w:r>
      <w:r w:rsidR="00211376" w:rsidRPr="00BE478D">
        <w:rPr>
          <w:rFonts w:asciiTheme="minorHAnsi" w:hAnsiTheme="minorHAnsi"/>
        </w:rPr>
        <w:t>e values in Column G for</w:t>
      </w:r>
      <w:r w:rsidR="008825D7">
        <w:rPr>
          <w:rFonts w:asciiTheme="minorHAnsi" w:hAnsiTheme="minorHAnsi"/>
        </w:rPr>
        <w:t> </w:t>
      </w:r>
      <w:r w:rsidR="00211376" w:rsidRPr="00BE478D">
        <w:rPr>
          <w:rFonts w:asciiTheme="minorHAnsi" w:hAnsiTheme="minorHAnsi"/>
        </w:rPr>
        <w:t>the</w:t>
      </w:r>
      <w:r w:rsidR="008825D7">
        <w:rPr>
          <w:rFonts w:asciiTheme="minorHAnsi" w:hAnsiTheme="minorHAnsi"/>
        </w:rPr>
        <w:t> </w:t>
      </w:r>
      <w:r w:rsidR="00211376" w:rsidRPr="00BE478D">
        <w:rPr>
          <w:rFonts w:asciiTheme="minorHAnsi" w:hAnsiTheme="minorHAnsi"/>
        </w:rPr>
        <w:t>August</w:t>
      </w:r>
      <w:r w:rsidRPr="00BE478D">
        <w:rPr>
          <w:rFonts w:asciiTheme="minorHAnsi" w:hAnsiTheme="minorHAnsi"/>
        </w:rPr>
        <w:t xml:space="preserve"> events. The blue rows show the </w:t>
      </w:r>
      <w:r w:rsidR="002C7C27">
        <w:rPr>
          <w:rFonts w:asciiTheme="minorHAnsi" w:hAnsiTheme="minorHAnsi"/>
        </w:rPr>
        <w:t>September monthly system peak day</w:t>
      </w:r>
      <w:r w:rsidRPr="00BE478D">
        <w:rPr>
          <w:rFonts w:asciiTheme="minorHAnsi" w:hAnsiTheme="minorHAnsi"/>
        </w:rPr>
        <w:t xml:space="preserve"> ex ante estimates, which are most repre</w:t>
      </w:r>
      <w:r w:rsidR="00211376" w:rsidRPr="00BE478D">
        <w:rPr>
          <w:rFonts w:asciiTheme="minorHAnsi" w:hAnsiTheme="minorHAnsi"/>
        </w:rPr>
        <w:t>sentative of the September</w:t>
      </w:r>
      <w:r w:rsidRPr="00BE478D">
        <w:rPr>
          <w:rFonts w:asciiTheme="minorHAnsi" w:hAnsiTheme="minorHAnsi"/>
        </w:rPr>
        <w:t xml:space="preserve"> events. Finally</w:t>
      </w:r>
      <w:r w:rsidR="00E93C52" w:rsidRPr="00BE478D">
        <w:rPr>
          <w:rFonts w:asciiTheme="minorHAnsi" w:hAnsiTheme="minorHAnsi"/>
        </w:rPr>
        <w:t>,</w:t>
      </w:r>
      <w:r w:rsidRPr="00BE478D">
        <w:rPr>
          <w:rFonts w:asciiTheme="minorHAnsi" w:hAnsiTheme="minorHAnsi"/>
        </w:rPr>
        <w:t xml:space="preserve"> the purple rows show the </w:t>
      </w:r>
      <w:r w:rsidR="00211376" w:rsidRPr="00BE478D">
        <w:rPr>
          <w:rFonts w:asciiTheme="minorHAnsi" w:hAnsiTheme="minorHAnsi"/>
        </w:rPr>
        <w:t>October</w:t>
      </w:r>
      <w:r w:rsidRPr="00BE478D">
        <w:rPr>
          <w:rFonts w:asciiTheme="minorHAnsi" w:hAnsiTheme="minorHAnsi"/>
        </w:rPr>
        <w:t xml:space="preserve"> monthly peak day ex</w:t>
      </w:r>
      <w:r w:rsidR="000951C3">
        <w:rPr>
          <w:rFonts w:asciiTheme="minorHAnsi" w:hAnsiTheme="minorHAnsi"/>
        </w:rPr>
        <w:t> </w:t>
      </w:r>
      <w:r w:rsidRPr="00BE478D">
        <w:rPr>
          <w:rFonts w:asciiTheme="minorHAnsi" w:hAnsiTheme="minorHAnsi"/>
        </w:rPr>
        <w:t>ante estima</w:t>
      </w:r>
      <w:r w:rsidR="00211376" w:rsidRPr="00BE478D">
        <w:rPr>
          <w:rFonts w:asciiTheme="minorHAnsi" w:hAnsiTheme="minorHAnsi"/>
        </w:rPr>
        <w:t>tes, for comparison with the October</w:t>
      </w:r>
      <w:r w:rsidRPr="00BE478D">
        <w:rPr>
          <w:rFonts w:asciiTheme="minorHAnsi" w:hAnsiTheme="minorHAnsi"/>
        </w:rPr>
        <w:t xml:space="preserve"> event load impacts shown in Column G.</w:t>
      </w:r>
    </w:p>
    <w:p w:rsidR="00A77BDF" w:rsidRPr="00BE478D" w:rsidRDefault="00D65E7B">
      <w:pPr>
        <w:pStyle w:val="BodyParagraph"/>
        <w:rPr>
          <w:rFonts w:asciiTheme="minorHAnsi" w:hAnsiTheme="minorHAnsi"/>
        </w:rPr>
      </w:pPr>
      <w:r w:rsidRPr="00BE478D">
        <w:rPr>
          <w:rFonts w:asciiTheme="minorHAnsi" w:hAnsiTheme="minorHAnsi"/>
        </w:rPr>
        <w:t xml:space="preserve">Columns J through K, like Columns H and I, show ex ante load impacts for 1-in-2 and 1-in-10 </w:t>
      </w:r>
      <w:r w:rsidR="001A1D1C" w:rsidRPr="00BE478D">
        <w:rPr>
          <w:rFonts w:asciiTheme="minorHAnsi" w:hAnsiTheme="minorHAnsi"/>
        </w:rPr>
        <w:t xml:space="preserve">year </w:t>
      </w:r>
      <w:r w:rsidRPr="00BE478D">
        <w:rPr>
          <w:rFonts w:asciiTheme="minorHAnsi" w:hAnsiTheme="minorHAnsi"/>
        </w:rPr>
        <w:t>conditions, but for CAISO peaking conditions rather than SDG&amp;E peaking conditions.</w:t>
      </w:r>
    </w:p>
    <w:p w:rsidR="00211376" w:rsidRPr="00891423" w:rsidRDefault="00BA4E74" w:rsidP="00891423">
      <w:pPr>
        <w:pStyle w:val="BodyParagraph"/>
        <w:rPr>
          <w:rFonts w:asciiTheme="minorHAnsi" w:hAnsiTheme="minorHAnsi"/>
        </w:rPr>
      </w:pPr>
      <w:r w:rsidRPr="00C831D9">
        <w:t>Tables</w:t>
      </w:r>
      <w:r w:rsidR="00B03E8D" w:rsidRPr="00C831D9">
        <w:t xml:space="preserve"> 5-1</w:t>
      </w:r>
      <w:r w:rsidR="007D68C0" w:rsidRPr="00C831D9">
        <w:t>1</w:t>
      </w:r>
      <w:r w:rsidR="00211376" w:rsidRPr="00C831D9">
        <w:t xml:space="preserve"> and</w:t>
      </w:r>
      <w:r w:rsidRPr="00C831D9">
        <w:t xml:space="preserve"> 5-</w:t>
      </w:r>
      <w:r w:rsidR="00B03E8D" w:rsidRPr="00C831D9">
        <w:t>1</w:t>
      </w:r>
      <w:r w:rsidR="007D68C0" w:rsidRPr="00C831D9">
        <w:t>2</w:t>
      </w:r>
      <w:r w:rsidRPr="00C831D9">
        <w:t xml:space="preserve"> </w:t>
      </w:r>
      <w:r w:rsidR="00211376" w:rsidRPr="00C831D9">
        <w:t xml:space="preserve">show the commensurate information for the nonresidential segment. </w:t>
      </w:r>
      <w:r w:rsidR="00211376" w:rsidRPr="00891423">
        <w:rPr>
          <w:rFonts w:asciiTheme="minorHAnsi" w:hAnsiTheme="minorHAnsi"/>
        </w:rPr>
        <w:t>Taken together, Tables 5-</w:t>
      </w:r>
      <w:r w:rsidR="007D68C0" w:rsidRPr="00891423">
        <w:rPr>
          <w:rFonts w:asciiTheme="minorHAnsi" w:hAnsiTheme="minorHAnsi"/>
        </w:rPr>
        <w:t>9</w:t>
      </w:r>
      <w:r w:rsidR="00211376" w:rsidRPr="00891423">
        <w:rPr>
          <w:rFonts w:asciiTheme="minorHAnsi" w:hAnsiTheme="minorHAnsi"/>
        </w:rPr>
        <w:t xml:space="preserve"> through 5-1</w:t>
      </w:r>
      <w:r w:rsidR="007D68C0" w:rsidRPr="00891423">
        <w:rPr>
          <w:rFonts w:asciiTheme="minorHAnsi" w:hAnsiTheme="minorHAnsi"/>
        </w:rPr>
        <w:t>2</w:t>
      </w:r>
      <w:r w:rsidR="00211376" w:rsidRPr="00891423">
        <w:rPr>
          <w:rFonts w:asciiTheme="minorHAnsi" w:hAnsiTheme="minorHAnsi"/>
        </w:rPr>
        <w:t xml:space="preserve"> demonstrate the following information on how 2015 load impacts relate to the projected ex ante impacts that consider load impacts as measured for the program from 2010 through 2015:</w:t>
      </w:r>
    </w:p>
    <w:p w:rsidR="00DD56AD" w:rsidRPr="00891423" w:rsidRDefault="00DD56AD" w:rsidP="00CA3F73">
      <w:pPr>
        <w:pStyle w:val="Bullets"/>
        <w:tabs>
          <w:tab w:val="clear" w:pos="720"/>
        </w:tabs>
        <w:ind w:left="540"/>
        <w:rPr>
          <w:rFonts w:asciiTheme="minorHAnsi" w:hAnsiTheme="minorHAnsi"/>
        </w:rPr>
      </w:pPr>
      <w:r w:rsidRPr="00891423">
        <w:rPr>
          <w:rFonts w:asciiTheme="minorHAnsi" w:hAnsiTheme="minorHAnsi"/>
        </w:rPr>
        <w:t>Comparing Columns C and D, the ex</w:t>
      </w:r>
      <w:r w:rsidR="00BE478D" w:rsidRPr="00891423">
        <w:rPr>
          <w:rFonts w:asciiTheme="minorHAnsi" w:hAnsiTheme="minorHAnsi"/>
        </w:rPr>
        <w:t xml:space="preserve"> ante load impacts reflect negligi</w:t>
      </w:r>
      <w:r w:rsidRPr="00891423">
        <w:rPr>
          <w:rFonts w:asciiTheme="minorHAnsi" w:hAnsiTheme="minorHAnsi"/>
        </w:rPr>
        <w:t>ble changes in projected</w:t>
      </w:r>
      <w:r w:rsidR="000951C3" w:rsidRPr="00891423">
        <w:rPr>
          <w:rFonts w:asciiTheme="minorHAnsi" w:hAnsiTheme="minorHAnsi"/>
        </w:rPr>
        <w:t> </w:t>
      </w:r>
      <w:r w:rsidRPr="00891423">
        <w:rPr>
          <w:rFonts w:asciiTheme="minorHAnsi" w:hAnsiTheme="minorHAnsi"/>
        </w:rPr>
        <w:t>enrollment.</w:t>
      </w:r>
    </w:p>
    <w:p w:rsidR="00211376" w:rsidRPr="00891423" w:rsidRDefault="00211376" w:rsidP="00CA3F73">
      <w:pPr>
        <w:pStyle w:val="Bullets"/>
        <w:tabs>
          <w:tab w:val="clear" w:pos="720"/>
        </w:tabs>
        <w:ind w:left="540"/>
        <w:rPr>
          <w:rFonts w:asciiTheme="minorHAnsi" w:hAnsiTheme="minorHAnsi"/>
        </w:rPr>
      </w:pPr>
      <w:r w:rsidRPr="00891423">
        <w:rPr>
          <w:rFonts w:asciiTheme="minorHAnsi" w:hAnsiTheme="minorHAnsi"/>
        </w:rPr>
        <w:t>By comparing Columns D and G, one can observe that, with the exception of the 30% cycling load</w:t>
      </w:r>
      <w:r w:rsidR="000951C3" w:rsidRPr="00891423">
        <w:rPr>
          <w:rFonts w:asciiTheme="minorHAnsi" w:hAnsiTheme="minorHAnsi"/>
        </w:rPr>
        <w:t> </w:t>
      </w:r>
      <w:r w:rsidRPr="00891423">
        <w:rPr>
          <w:rFonts w:asciiTheme="minorHAnsi" w:hAnsiTheme="minorHAnsi"/>
        </w:rPr>
        <w:t>impacts (Table 5-10), relative to the historic relationship between load impacts and mean17 temperatures, the 2015 load impacts are below average. This relationship can also be seen in Figures 5-1 through 5-4: most of the blue diamonds, which represent 201</w:t>
      </w:r>
      <w:r w:rsidR="00DD56AD" w:rsidRPr="00891423">
        <w:rPr>
          <w:rFonts w:asciiTheme="minorHAnsi" w:hAnsiTheme="minorHAnsi"/>
        </w:rPr>
        <w:t>5</w:t>
      </w:r>
      <w:r w:rsidRPr="00891423">
        <w:rPr>
          <w:rFonts w:asciiTheme="minorHAnsi" w:hAnsiTheme="minorHAnsi"/>
        </w:rPr>
        <w:t xml:space="preserve"> load impacts, fall below the purple regression line. A year with higher than average load impacts would show Column D with values usually greater than Column G.</w:t>
      </w:r>
    </w:p>
    <w:p w:rsidR="00DD56AD" w:rsidRPr="00891423" w:rsidRDefault="00DD56AD" w:rsidP="00CA3F73">
      <w:pPr>
        <w:pStyle w:val="Bullets"/>
        <w:tabs>
          <w:tab w:val="clear" w:pos="720"/>
        </w:tabs>
        <w:ind w:left="540"/>
        <w:rPr>
          <w:rFonts w:asciiTheme="minorHAnsi" w:hAnsiTheme="minorHAnsi"/>
        </w:rPr>
      </w:pPr>
      <w:r w:rsidRPr="00891423">
        <w:rPr>
          <w:rFonts w:asciiTheme="minorHAnsi" w:hAnsiTheme="minorHAnsi"/>
        </w:rPr>
        <w:t xml:space="preserve">Columns E, H, and I indicate that the temperatures observed in many of the 2015 events are hotter than the expected temperatures for monthly system peak days under both 1-in-2 and </w:t>
      </w:r>
      <w:r w:rsidR="000951C3" w:rsidRPr="00891423">
        <w:rPr>
          <w:rFonts w:asciiTheme="minorHAnsi" w:hAnsiTheme="minorHAnsi"/>
        </w:rPr>
        <w:br/>
      </w:r>
      <w:r w:rsidRPr="00891423">
        <w:rPr>
          <w:rFonts w:asciiTheme="minorHAnsi" w:hAnsiTheme="minorHAnsi"/>
        </w:rPr>
        <w:t>1-in-10 SDG&amp;E system peaking conditions. Examining weather datasets updated through 2015 to</w:t>
      </w:r>
      <w:r w:rsidR="000951C3" w:rsidRPr="00891423">
        <w:rPr>
          <w:rFonts w:asciiTheme="minorHAnsi" w:hAnsiTheme="minorHAnsi"/>
        </w:rPr>
        <w:t> </w:t>
      </w:r>
      <w:r w:rsidRPr="00891423">
        <w:rPr>
          <w:rFonts w:asciiTheme="minorHAnsi" w:hAnsiTheme="minorHAnsi"/>
        </w:rPr>
        <w:t>explore whether</w:t>
      </w:r>
      <w:r w:rsidR="004F59B5" w:rsidRPr="00891423">
        <w:rPr>
          <w:rFonts w:asciiTheme="minorHAnsi" w:hAnsiTheme="minorHAnsi"/>
        </w:rPr>
        <w:t xml:space="preserve"> or there is evidence of warming in recent years that should be reflected in ex ante weather conditions may be warranted.</w:t>
      </w:r>
    </w:p>
    <w:p w:rsidR="000B462B" w:rsidRPr="00891423" w:rsidRDefault="004F59B5" w:rsidP="00CA3F73">
      <w:pPr>
        <w:pStyle w:val="Bullets"/>
        <w:tabs>
          <w:tab w:val="clear" w:pos="720"/>
        </w:tabs>
        <w:ind w:left="540"/>
        <w:rPr>
          <w:rFonts w:asciiTheme="minorHAnsi" w:hAnsiTheme="minorHAnsi"/>
        </w:rPr>
        <w:sectPr w:rsidR="000B462B" w:rsidRPr="00891423" w:rsidSect="00B24EF7">
          <w:headerReference w:type="default" r:id="rId47"/>
          <w:pgSz w:w="12240" w:h="15840"/>
          <w:pgMar w:top="1440" w:right="1440" w:bottom="1440" w:left="1440" w:header="720" w:footer="720" w:gutter="0"/>
          <w:cols w:space="720"/>
          <w:docGrid w:linePitch="360"/>
        </w:sectPr>
      </w:pPr>
      <w:r w:rsidRPr="00891423">
        <w:rPr>
          <w:rFonts w:asciiTheme="minorHAnsi" w:hAnsiTheme="minorHAnsi"/>
        </w:rPr>
        <w:t>However, for those 2015 Summer Saver events with weather conditions in the range of 1-in-2 and 1-in-10 weather conditions, predicted load impacts are comparable to ex post load impacts.</w:t>
      </w:r>
    </w:p>
    <w:p w:rsidR="007A3E95" w:rsidRDefault="009757E6" w:rsidP="000B0908">
      <w:pPr>
        <w:keepNext/>
        <w:spacing w:after="120" w:line="240" w:lineRule="auto"/>
        <w:jc w:val="center"/>
        <w:rPr>
          <w:rFonts w:ascii="Arial" w:hAnsi="Arial" w:cs="Arial"/>
          <w:b/>
        </w:rPr>
      </w:pPr>
      <w:r w:rsidRPr="007D2DBB">
        <w:rPr>
          <w:rFonts w:ascii="Arial" w:hAnsi="Arial" w:cs="Arial"/>
          <w:b/>
        </w:rPr>
        <w:t>Table 5-</w:t>
      </w:r>
      <w:r w:rsidR="00C831D9">
        <w:rPr>
          <w:rFonts w:ascii="Arial" w:hAnsi="Arial" w:cs="Arial"/>
          <w:b/>
        </w:rPr>
        <w:t>9</w:t>
      </w:r>
      <w:r w:rsidR="000B462B" w:rsidRPr="007D2DBB">
        <w:rPr>
          <w:rFonts w:ascii="Arial" w:hAnsi="Arial" w:cs="Arial"/>
          <w:b/>
        </w:rPr>
        <w:t>: Differences in Ex Post and Ex Ante Load Impacts Due to Key Factors</w:t>
      </w:r>
      <w:r w:rsidR="00932018" w:rsidRPr="007D2DBB">
        <w:rPr>
          <w:rFonts w:ascii="Arial" w:hAnsi="Arial" w:cs="Arial"/>
          <w:b/>
        </w:rPr>
        <w:br/>
      </w:r>
      <w:r w:rsidR="000B462B" w:rsidRPr="007D2DBB">
        <w:rPr>
          <w:rFonts w:ascii="Arial" w:hAnsi="Arial" w:cs="Arial"/>
          <w:b/>
        </w:rPr>
        <w:t xml:space="preserve">Residential </w:t>
      </w:r>
      <w:r w:rsidR="008C0C81" w:rsidRPr="007D2DBB">
        <w:rPr>
          <w:rFonts w:ascii="Arial" w:hAnsi="Arial" w:cs="Arial"/>
          <w:b/>
        </w:rPr>
        <w:t>50% Cycling</w:t>
      </w:r>
    </w:p>
    <w:tbl>
      <w:tblPr>
        <w:tblW w:w="13177" w:type="dxa"/>
        <w:jc w:val="center"/>
        <w:tblInd w:w="93" w:type="dxa"/>
        <w:tblLook w:val="04A0" w:firstRow="1" w:lastRow="0" w:firstColumn="1" w:lastColumn="0" w:noHBand="0" w:noVBand="1"/>
      </w:tblPr>
      <w:tblGrid>
        <w:gridCol w:w="1483"/>
        <w:gridCol w:w="1152"/>
        <w:gridCol w:w="1339"/>
        <w:gridCol w:w="1512"/>
        <w:gridCol w:w="1239"/>
        <w:gridCol w:w="1210"/>
        <w:gridCol w:w="1210"/>
        <w:gridCol w:w="1008"/>
        <w:gridCol w:w="1008"/>
        <w:gridCol w:w="1008"/>
        <w:gridCol w:w="1008"/>
      </w:tblGrid>
      <w:tr w:rsidR="007A3E95" w:rsidRPr="007A3E95" w:rsidTr="007A3E95">
        <w:trPr>
          <w:trHeight w:val="315"/>
          <w:jc w:val="center"/>
        </w:trPr>
        <w:tc>
          <w:tcPr>
            <w:tcW w:w="1483" w:type="dxa"/>
            <w:vMerge w:val="restart"/>
            <w:tcBorders>
              <w:top w:val="single" w:sz="4" w:space="0" w:color="auto"/>
              <w:left w:val="single" w:sz="4" w:space="0" w:color="auto"/>
              <w:bottom w:val="single" w:sz="4" w:space="0" w:color="000000"/>
              <w:right w:val="single" w:sz="8" w:space="0" w:color="FFFFFF"/>
            </w:tcBorders>
            <w:shd w:val="clear" w:color="000000" w:fill="0070C0"/>
            <w:noWrap/>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Date</w:t>
            </w:r>
          </w:p>
        </w:tc>
        <w:tc>
          <w:tcPr>
            <w:tcW w:w="5242" w:type="dxa"/>
            <w:gridSpan w:val="4"/>
            <w:tcBorders>
              <w:top w:val="single" w:sz="4" w:space="0" w:color="auto"/>
              <w:left w:val="nil"/>
              <w:bottom w:val="single" w:sz="8" w:space="0" w:color="FFFFFF"/>
              <w:right w:val="single" w:sz="8" w:space="0" w:color="FFFFFF"/>
            </w:tcBorders>
            <w:shd w:val="clear" w:color="000000" w:fill="0070C0"/>
            <w:noWrap/>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2015 Ex Post</w:t>
            </w:r>
          </w:p>
        </w:tc>
        <w:tc>
          <w:tcPr>
            <w:tcW w:w="6452" w:type="dxa"/>
            <w:gridSpan w:val="6"/>
            <w:tcBorders>
              <w:top w:val="single" w:sz="4" w:space="0" w:color="auto"/>
              <w:left w:val="nil"/>
              <w:bottom w:val="single" w:sz="8" w:space="0" w:color="FFFFFF"/>
              <w:right w:val="single" w:sz="4" w:space="0" w:color="000000"/>
            </w:tcBorders>
            <w:shd w:val="clear" w:color="000000" w:fill="0070C0"/>
            <w:noWrap/>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2015 Ex Ante Model</w:t>
            </w:r>
          </w:p>
        </w:tc>
      </w:tr>
      <w:tr w:rsidR="007A3E95" w:rsidRPr="007A3E95" w:rsidTr="007A3E95">
        <w:trPr>
          <w:trHeight w:val="300"/>
          <w:jc w:val="center"/>
        </w:trPr>
        <w:tc>
          <w:tcPr>
            <w:tcW w:w="1483" w:type="dxa"/>
            <w:vMerge/>
            <w:tcBorders>
              <w:top w:val="single" w:sz="4" w:space="0" w:color="auto"/>
              <w:left w:val="single" w:sz="4" w:space="0" w:color="auto"/>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1152" w:type="dxa"/>
            <w:vMerge w:val="restart"/>
            <w:tcBorders>
              <w:top w:val="nil"/>
              <w:left w:val="single" w:sz="8" w:space="0" w:color="FFFFFF"/>
              <w:bottom w:val="single" w:sz="4" w:space="0" w:color="000000"/>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Event Window</w:t>
            </w:r>
          </w:p>
        </w:tc>
        <w:tc>
          <w:tcPr>
            <w:tcW w:w="1339" w:type="dxa"/>
            <w:vMerge w:val="restart"/>
            <w:tcBorders>
              <w:top w:val="nil"/>
              <w:left w:val="single" w:sz="8" w:space="0" w:color="FFFFFF"/>
              <w:bottom w:val="single" w:sz="4" w:space="0" w:color="000000"/>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Ex-Post Aggregate Impacts (MW)</w:t>
            </w:r>
          </w:p>
        </w:tc>
        <w:tc>
          <w:tcPr>
            <w:tcW w:w="1512" w:type="dxa"/>
            <w:vMerge w:val="restart"/>
            <w:tcBorders>
              <w:top w:val="nil"/>
              <w:left w:val="single" w:sz="8" w:space="0" w:color="FFFFFF"/>
              <w:bottom w:val="single" w:sz="4" w:space="0" w:color="000000"/>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Ex-Post Aggregate Impacts using SDG&amp;E Forecast (MW)</w:t>
            </w:r>
          </w:p>
        </w:tc>
        <w:tc>
          <w:tcPr>
            <w:tcW w:w="1239" w:type="dxa"/>
            <w:vMerge w:val="restart"/>
            <w:tcBorders>
              <w:top w:val="nil"/>
              <w:left w:val="single" w:sz="8" w:space="0" w:color="FFFFFF"/>
              <w:bottom w:val="single" w:sz="4" w:space="0" w:color="000000"/>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Mean17 using KSAN KNKX Only (°F)</w:t>
            </w:r>
          </w:p>
        </w:tc>
        <w:tc>
          <w:tcPr>
            <w:tcW w:w="1210" w:type="dxa"/>
            <w:vMerge w:val="restart"/>
            <w:tcBorders>
              <w:top w:val="nil"/>
              <w:left w:val="single" w:sz="8" w:space="0" w:color="FFFFFF"/>
              <w:bottom w:val="single" w:sz="4" w:space="0" w:color="000000"/>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Ex-Ante Impact with Ex-Post Event Window and Weather (MW)</w:t>
            </w:r>
          </w:p>
        </w:tc>
        <w:tc>
          <w:tcPr>
            <w:tcW w:w="1210" w:type="dxa"/>
            <w:vMerge w:val="restart"/>
            <w:tcBorders>
              <w:top w:val="nil"/>
              <w:left w:val="single" w:sz="8" w:space="0" w:color="FFFFFF"/>
              <w:bottom w:val="single" w:sz="4" w:space="0" w:color="000000"/>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Ex-Ante Impact (1pm-6pm) using Ex Post Weather (MW)</w:t>
            </w:r>
          </w:p>
        </w:tc>
        <w:tc>
          <w:tcPr>
            <w:tcW w:w="1008" w:type="dxa"/>
            <w:vMerge w:val="restart"/>
            <w:tcBorders>
              <w:top w:val="nil"/>
              <w:left w:val="single" w:sz="8" w:space="0" w:color="FFFFFF"/>
              <w:bottom w:val="single" w:sz="4" w:space="0" w:color="000000"/>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Ex-Ante Impact SDG&amp;E    1-in-2  (MW)</w:t>
            </w:r>
          </w:p>
        </w:tc>
        <w:tc>
          <w:tcPr>
            <w:tcW w:w="1008" w:type="dxa"/>
            <w:vMerge w:val="restart"/>
            <w:tcBorders>
              <w:top w:val="nil"/>
              <w:left w:val="single" w:sz="8" w:space="0" w:color="FFFFFF"/>
              <w:bottom w:val="single" w:sz="4" w:space="0" w:color="000000"/>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Ex-Ante Impact SDG&amp;E    1-in-10 (MW)</w:t>
            </w:r>
          </w:p>
        </w:tc>
        <w:tc>
          <w:tcPr>
            <w:tcW w:w="1008" w:type="dxa"/>
            <w:vMerge w:val="restart"/>
            <w:tcBorders>
              <w:top w:val="nil"/>
              <w:left w:val="single" w:sz="8" w:space="0" w:color="FFFFFF"/>
              <w:bottom w:val="single" w:sz="4" w:space="0" w:color="000000"/>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Ex-Ante Impact CAISO    1-in-2 (MW)</w:t>
            </w:r>
          </w:p>
        </w:tc>
        <w:tc>
          <w:tcPr>
            <w:tcW w:w="1008" w:type="dxa"/>
            <w:vMerge w:val="restart"/>
            <w:tcBorders>
              <w:top w:val="nil"/>
              <w:left w:val="single" w:sz="8" w:space="0" w:color="FFFFFF"/>
              <w:bottom w:val="single" w:sz="4" w:space="0" w:color="000000"/>
              <w:right w:val="single" w:sz="4" w:space="0" w:color="auto"/>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Ex-Ante Impact CAISO    1-in-10 (MW)</w:t>
            </w:r>
          </w:p>
        </w:tc>
      </w:tr>
      <w:tr w:rsidR="007A3E95" w:rsidRPr="007A3E95" w:rsidTr="007A3E95">
        <w:trPr>
          <w:trHeight w:val="1950"/>
          <w:jc w:val="center"/>
        </w:trPr>
        <w:tc>
          <w:tcPr>
            <w:tcW w:w="1483" w:type="dxa"/>
            <w:vMerge/>
            <w:tcBorders>
              <w:top w:val="single" w:sz="4" w:space="0" w:color="auto"/>
              <w:left w:val="single" w:sz="4" w:space="0" w:color="auto"/>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1152" w:type="dxa"/>
            <w:vMerge/>
            <w:tcBorders>
              <w:top w:val="nil"/>
              <w:left w:val="single" w:sz="8" w:space="0" w:color="FFFFFF"/>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1339" w:type="dxa"/>
            <w:vMerge/>
            <w:tcBorders>
              <w:top w:val="nil"/>
              <w:left w:val="single" w:sz="8" w:space="0" w:color="FFFFFF"/>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1512" w:type="dxa"/>
            <w:vMerge/>
            <w:tcBorders>
              <w:top w:val="nil"/>
              <w:left w:val="single" w:sz="8" w:space="0" w:color="FFFFFF"/>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1239" w:type="dxa"/>
            <w:vMerge/>
            <w:tcBorders>
              <w:top w:val="nil"/>
              <w:left w:val="single" w:sz="8" w:space="0" w:color="FFFFFF"/>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1210" w:type="dxa"/>
            <w:vMerge/>
            <w:tcBorders>
              <w:top w:val="nil"/>
              <w:left w:val="single" w:sz="8" w:space="0" w:color="FFFFFF"/>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1210" w:type="dxa"/>
            <w:vMerge/>
            <w:tcBorders>
              <w:top w:val="nil"/>
              <w:left w:val="single" w:sz="8" w:space="0" w:color="FFFFFF"/>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1008" w:type="dxa"/>
            <w:vMerge/>
            <w:tcBorders>
              <w:top w:val="nil"/>
              <w:left w:val="single" w:sz="8" w:space="0" w:color="FFFFFF"/>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1008" w:type="dxa"/>
            <w:vMerge/>
            <w:tcBorders>
              <w:top w:val="nil"/>
              <w:left w:val="single" w:sz="8" w:space="0" w:color="FFFFFF"/>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1008" w:type="dxa"/>
            <w:vMerge/>
            <w:tcBorders>
              <w:top w:val="nil"/>
              <w:left w:val="single" w:sz="8" w:space="0" w:color="FFFFFF"/>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1008" w:type="dxa"/>
            <w:vMerge/>
            <w:tcBorders>
              <w:top w:val="nil"/>
              <w:left w:val="single" w:sz="8" w:space="0" w:color="FFFFFF"/>
              <w:bottom w:val="single" w:sz="4" w:space="0" w:color="000000"/>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A</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B</w:t>
            </w:r>
          </w:p>
        </w:tc>
        <w:tc>
          <w:tcPr>
            <w:tcW w:w="1339"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C</w:t>
            </w:r>
          </w:p>
        </w:tc>
        <w:tc>
          <w:tcPr>
            <w:tcW w:w="151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D</w:t>
            </w:r>
          </w:p>
        </w:tc>
        <w:tc>
          <w:tcPr>
            <w:tcW w:w="1239"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 xml:space="preserve">E </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F</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G</w:t>
            </w:r>
          </w:p>
        </w:tc>
        <w:tc>
          <w:tcPr>
            <w:tcW w:w="1008"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H</w:t>
            </w:r>
          </w:p>
        </w:tc>
        <w:tc>
          <w:tcPr>
            <w:tcW w:w="1008"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I</w:t>
            </w:r>
          </w:p>
        </w:tc>
        <w:tc>
          <w:tcPr>
            <w:tcW w:w="1008"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J</w:t>
            </w:r>
          </w:p>
        </w:tc>
        <w:tc>
          <w:tcPr>
            <w:tcW w:w="1008"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K</w:t>
            </w: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8/13/2015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4.7</w:t>
            </w:r>
          </w:p>
        </w:tc>
        <w:tc>
          <w:tcPr>
            <w:tcW w:w="1512"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5.0</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78</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6.9</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6.6</w:t>
            </w:r>
          </w:p>
        </w:tc>
        <w:tc>
          <w:tcPr>
            <w:tcW w:w="1008" w:type="dxa"/>
            <w:vMerge w:val="restart"/>
            <w:tcBorders>
              <w:top w:val="nil"/>
              <w:left w:val="single" w:sz="4" w:space="0" w:color="auto"/>
              <w:bottom w:val="single" w:sz="4" w:space="0" w:color="auto"/>
              <w:right w:val="single" w:sz="4" w:space="0" w:color="auto"/>
            </w:tcBorders>
            <w:shd w:val="clear" w:color="000000" w:fill="FDE9D9"/>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 xml:space="preserve">6.1 </w:t>
            </w:r>
            <w:r w:rsidRPr="007A3E95">
              <w:rPr>
                <w:rFonts w:ascii="Calibri" w:eastAsia="Times New Roman" w:hAnsi="Calibri" w:cs="Times New Roman"/>
                <w:color w:val="000000"/>
                <w:sz w:val="20"/>
                <w:szCs w:val="20"/>
              </w:rPr>
              <w:br/>
              <w:t>(75°F)</w:t>
            </w:r>
          </w:p>
        </w:tc>
        <w:tc>
          <w:tcPr>
            <w:tcW w:w="1008" w:type="dxa"/>
            <w:vMerge w:val="restart"/>
            <w:tcBorders>
              <w:top w:val="nil"/>
              <w:left w:val="single" w:sz="4" w:space="0" w:color="auto"/>
              <w:bottom w:val="single" w:sz="4" w:space="0" w:color="auto"/>
              <w:right w:val="single" w:sz="4" w:space="0" w:color="auto"/>
            </w:tcBorders>
            <w:shd w:val="clear" w:color="000000" w:fill="FDE9D9"/>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 xml:space="preserve">7.1 </w:t>
            </w:r>
            <w:r w:rsidRPr="007A3E95">
              <w:rPr>
                <w:rFonts w:ascii="Calibri" w:eastAsia="Times New Roman" w:hAnsi="Calibri" w:cs="Times New Roman"/>
                <w:color w:val="000000"/>
                <w:sz w:val="20"/>
                <w:szCs w:val="20"/>
              </w:rPr>
              <w:br/>
              <w:t>(80°F)</w:t>
            </w:r>
          </w:p>
        </w:tc>
        <w:tc>
          <w:tcPr>
            <w:tcW w:w="1008" w:type="dxa"/>
            <w:vMerge w:val="restart"/>
            <w:tcBorders>
              <w:top w:val="nil"/>
              <w:left w:val="single" w:sz="4" w:space="0" w:color="auto"/>
              <w:bottom w:val="single" w:sz="4" w:space="0" w:color="auto"/>
              <w:right w:val="single" w:sz="4" w:space="0" w:color="auto"/>
            </w:tcBorders>
            <w:shd w:val="clear" w:color="000000" w:fill="FDE9D9"/>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 xml:space="preserve">6.5 </w:t>
            </w:r>
            <w:r w:rsidRPr="007A3E95">
              <w:rPr>
                <w:rFonts w:ascii="Calibri" w:eastAsia="Times New Roman" w:hAnsi="Calibri" w:cs="Times New Roman"/>
                <w:color w:val="000000"/>
                <w:sz w:val="20"/>
                <w:szCs w:val="20"/>
              </w:rPr>
              <w:br/>
              <w:t>(77°F)</w:t>
            </w:r>
          </w:p>
        </w:tc>
        <w:tc>
          <w:tcPr>
            <w:tcW w:w="1008" w:type="dxa"/>
            <w:vMerge w:val="restart"/>
            <w:tcBorders>
              <w:top w:val="nil"/>
              <w:left w:val="single" w:sz="4" w:space="0" w:color="auto"/>
              <w:bottom w:val="single" w:sz="4" w:space="0" w:color="auto"/>
              <w:right w:val="single" w:sz="4" w:space="0" w:color="auto"/>
            </w:tcBorders>
            <w:shd w:val="clear" w:color="000000" w:fill="FDE9D9"/>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 xml:space="preserve">6.6 </w:t>
            </w:r>
            <w:r w:rsidRPr="007A3E95">
              <w:rPr>
                <w:rFonts w:ascii="Calibri" w:eastAsia="Times New Roman" w:hAnsi="Calibri" w:cs="Times New Roman"/>
                <w:color w:val="000000"/>
                <w:sz w:val="20"/>
                <w:szCs w:val="20"/>
              </w:rPr>
              <w:br/>
              <w:t>(78°F</w:t>
            </w:r>
            <w:r>
              <w:rPr>
                <w:rFonts w:ascii="Calibri" w:eastAsia="Times New Roman" w:hAnsi="Calibri" w:cs="Times New Roman"/>
                <w:color w:val="000000"/>
                <w:sz w:val="20"/>
                <w:szCs w:val="20"/>
              </w:rPr>
              <w:t>)</w:t>
            </w: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8/14/2015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4-8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4.0</w:t>
            </w:r>
          </w:p>
        </w:tc>
        <w:tc>
          <w:tcPr>
            <w:tcW w:w="1512"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4.2</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79</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7.1</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6.9</w:t>
            </w: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8/16/2015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7.7</w:t>
            </w:r>
          </w:p>
        </w:tc>
        <w:tc>
          <w:tcPr>
            <w:tcW w:w="1512"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8.1</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82</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7.8</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7.5</w:t>
            </w: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8/26/2015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4-8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4.5</w:t>
            </w:r>
          </w:p>
        </w:tc>
        <w:tc>
          <w:tcPr>
            <w:tcW w:w="1512"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4.7</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80</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7.2</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7.0</w:t>
            </w: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8/27/2015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7.4</w:t>
            </w:r>
          </w:p>
        </w:tc>
        <w:tc>
          <w:tcPr>
            <w:tcW w:w="1512"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7.8</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82</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7.7</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7.4</w:t>
            </w: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8/28/2015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6.6</w:t>
            </w:r>
          </w:p>
        </w:tc>
        <w:tc>
          <w:tcPr>
            <w:tcW w:w="1512"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6.9</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84</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8.2</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7.9</w:t>
            </w: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9/9/2015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8.5</w:t>
            </w:r>
          </w:p>
        </w:tc>
        <w:tc>
          <w:tcPr>
            <w:tcW w:w="1512"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8.9</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88</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9.1</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8.7</w:t>
            </w:r>
          </w:p>
        </w:tc>
        <w:tc>
          <w:tcPr>
            <w:tcW w:w="1008" w:type="dxa"/>
            <w:vMerge w:val="restart"/>
            <w:tcBorders>
              <w:top w:val="nil"/>
              <w:left w:val="single" w:sz="4" w:space="0" w:color="auto"/>
              <w:bottom w:val="single" w:sz="4" w:space="0" w:color="auto"/>
              <w:right w:val="single" w:sz="4" w:space="0" w:color="auto"/>
            </w:tcBorders>
            <w:shd w:val="clear" w:color="000000" w:fill="DAEEF3"/>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6.4</w:t>
            </w:r>
            <w:r w:rsidRPr="007A3E95">
              <w:rPr>
                <w:rFonts w:ascii="Calibri" w:eastAsia="Times New Roman" w:hAnsi="Calibri" w:cs="Times New Roman"/>
                <w:color w:val="000000"/>
                <w:sz w:val="20"/>
                <w:szCs w:val="20"/>
              </w:rPr>
              <w:br/>
              <w:t>(77°F)</w:t>
            </w:r>
          </w:p>
        </w:tc>
        <w:tc>
          <w:tcPr>
            <w:tcW w:w="1008" w:type="dxa"/>
            <w:vMerge w:val="restart"/>
            <w:tcBorders>
              <w:top w:val="nil"/>
              <w:left w:val="single" w:sz="4" w:space="0" w:color="auto"/>
              <w:bottom w:val="single" w:sz="4" w:space="0" w:color="auto"/>
              <w:right w:val="single" w:sz="4" w:space="0" w:color="auto"/>
            </w:tcBorders>
            <w:shd w:val="clear" w:color="000000" w:fill="DAEEF3"/>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7.7</w:t>
            </w:r>
            <w:r w:rsidRPr="007A3E95">
              <w:rPr>
                <w:rFonts w:ascii="Calibri" w:eastAsia="Times New Roman" w:hAnsi="Calibri" w:cs="Times New Roman"/>
                <w:color w:val="000000"/>
                <w:sz w:val="20"/>
                <w:szCs w:val="20"/>
              </w:rPr>
              <w:br/>
              <w:t>(83°F)</w:t>
            </w:r>
          </w:p>
        </w:tc>
        <w:tc>
          <w:tcPr>
            <w:tcW w:w="1008" w:type="dxa"/>
            <w:vMerge w:val="restart"/>
            <w:tcBorders>
              <w:top w:val="nil"/>
              <w:left w:val="single" w:sz="4" w:space="0" w:color="auto"/>
              <w:bottom w:val="single" w:sz="4" w:space="0" w:color="auto"/>
              <w:right w:val="single" w:sz="4" w:space="0" w:color="auto"/>
            </w:tcBorders>
            <w:shd w:val="clear" w:color="000000" w:fill="DAEEF3"/>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6.7</w:t>
            </w:r>
            <w:r w:rsidRPr="007A3E95">
              <w:rPr>
                <w:rFonts w:ascii="Calibri" w:eastAsia="Times New Roman" w:hAnsi="Calibri" w:cs="Times New Roman"/>
                <w:color w:val="000000"/>
                <w:sz w:val="20"/>
                <w:szCs w:val="20"/>
              </w:rPr>
              <w:br/>
              <w:t>(78°F)</w:t>
            </w:r>
          </w:p>
        </w:tc>
        <w:tc>
          <w:tcPr>
            <w:tcW w:w="1008" w:type="dxa"/>
            <w:vMerge w:val="restart"/>
            <w:tcBorders>
              <w:top w:val="nil"/>
              <w:left w:val="single" w:sz="4" w:space="0" w:color="auto"/>
              <w:bottom w:val="single" w:sz="4" w:space="0" w:color="auto"/>
              <w:right w:val="single" w:sz="4" w:space="0" w:color="auto"/>
            </w:tcBorders>
            <w:shd w:val="clear" w:color="000000" w:fill="DAEEF3"/>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7.7</w:t>
            </w:r>
            <w:r w:rsidRPr="007A3E95">
              <w:rPr>
                <w:rFonts w:ascii="Calibri" w:eastAsia="Times New Roman" w:hAnsi="Calibri" w:cs="Times New Roman"/>
                <w:color w:val="000000"/>
                <w:sz w:val="20"/>
                <w:szCs w:val="20"/>
              </w:rPr>
              <w:br/>
              <w:t>(83°F)</w:t>
            </w: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9/10/2015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4.4</w:t>
            </w:r>
          </w:p>
        </w:tc>
        <w:tc>
          <w:tcPr>
            <w:tcW w:w="1512"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4.6</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86</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8.7</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8.3</w:t>
            </w: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9/11/2015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7.1</w:t>
            </w:r>
          </w:p>
        </w:tc>
        <w:tc>
          <w:tcPr>
            <w:tcW w:w="1512"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7.5</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84</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8.2</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7.9</w:t>
            </w: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9/20/2015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2-4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2.9</w:t>
            </w:r>
          </w:p>
        </w:tc>
        <w:tc>
          <w:tcPr>
            <w:tcW w:w="1512"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3.0</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84</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8.0</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7.8</w:t>
            </w: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9/24/2015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2-6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7.1</w:t>
            </w:r>
          </w:p>
        </w:tc>
        <w:tc>
          <w:tcPr>
            <w:tcW w:w="1512"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7.5</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78</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6.8</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6.6</w:t>
            </w: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9/25/2015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2-6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w:t>
            </w:r>
          </w:p>
        </w:tc>
        <w:tc>
          <w:tcPr>
            <w:tcW w:w="1512"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3.9</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79</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6.9</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6.8</w:t>
            </w: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10/9/2015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6.4</w:t>
            </w:r>
          </w:p>
        </w:tc>
        <w:tc>
          <w:tcPr>
            <w:tcW w:w="1512"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6.8</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82</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7.6</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7.3</w:t>
            </w:r>
          </w:p>
        </w:tc>
        <w:tc>
          <w:tcPr>
            <w:tcW w:w="1008" w:type="dxa"/>
            <w:vMerge w:val="restart"/>
            <w:tcBorders>
              <w:top w:val="nil"/>
              <w:left w:val="single" w:sz="4" w:space="0" w:color="auto"/>
              <w:right w:val="single" w:sz="4" w:space="0" w:color="auto"/>
            </w:tcBorders>
            <w:shd w:val="clear" w:color="000000" w:fill="E4DFEC"/>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5.4</w:t>
            </w:r>
            <w:r w:rsidRPr="007A3E95">
              <w:rPr>
                <w:rFonts w:ascii="Calibri" w:eastAsia="Times New Roman" w:hAnsi="Calibri" w:cs="Times New Roman"/>
                <w:color w:val="000000"/>
                <w:sz w:val="20"/>
                <w:szCs w:val="20"/>
              </w:rPr>
              <w:br/>
              <w:t>(72°F)</w:t>
            </w:r>
          </w:p>
        </w:tc>
        <w:tc>
          <w:tcPr>
            <w:tcW w:w="1008" w:type="dxa"/>
            <w:vMerge w:val="restart"/>
            <w:tcBorders>
              <w:top w:val="nil"/>
              <w:left w:val="single" w:sz="4" w:space="0" w:color="auto"/>
              <w:right w:val="single" w:sz="4" w:space="0" w:color="auto"/>
            </w:tcBorders>
            <w:shd w:val="clear" w:color="000000" w:fill="E4DFEC"/>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6.6</w:t>
            </w:r>
            <w:r w:rsidRPr="007A3E95">
              <w:rPr>
                <w:rFonts w:ascii="Calibri" w:eastAsia="Times New Roman" w:hAnsi="Calibri" w:cs="Times New Roman"/>
                <w:color w:val="000000"/>
                <w:sz w:val="20"/>
                <w:szCs w:val="20"/>
              </w:rPr>
              <w:br/>
              <w:t>(78°F)</w:t>
            </w:r>
          </w:p>
        </w:tc>
        <w:tc>
          <w:tcPr>
            <w:tcW w:w="1008" w:type="dxa"/>
            <w:vMerge w:val="restart"/>
            <w:tcBorders>
              <w:top w:val="nil"/>
              <w:left w:val="single" w:sz="4" w:space="0" w:color="auto"/>
              <w:right w:val="single" w:sz="4" w:space="0" w:color="auto"/>
            </w:tcBorders>
            <w:shd w:val="clear" w:color="000000" w:fill="E4DFEC"/>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4.7</w:t>
            </w:r>
            <w:r w:rsidRPr="007A3E95">
              <w:rPr>
                <w:rFonts w:ascii="Calibri" w:eastAsia="Times New Roman" w:hAnsi="Calibri" w:cs="Times New Roman"/>
                <w:color w:val="000000"/>
                <w:sz w:val="20"/>
                <w:szCs w:val="20"/>
              </w:rPr>
              <w:br/>
              <w:t>(68°F)</w:t>
            </w:r>
          </w:p>
        </w:tc>
        <w:tc>
          <w:tcPr>
            <w:tcW w:w="1008" w:type="dxa"/>
            <w:vMerge w:val="restart"/>
            <w:tcBorders>
              <w:top w:val="nil"/>
              <w:left w:val="single" w:sz="4" w:space="0" w:color="auto"/>
              <w:right w:val="single" w:sz="4" w:space="0" w:color="auto"/>
            </w:tcBorders>
            <w:shd w:val="clear" w:color="000000" w:fill="E4DFEC"/>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6.2</w:t>
            </w:r>
            <w:r w:rsidRPr="007A3E95">
              <w:rPr>
                <w:rFonts w:ascii="Calibri" w:eastAsia="Times New Roman" w:hAnsi="Calibri" w:cs="Times New Roman"/>
                <w:color w:val="000000"/>
                <w:sz w:val="20"/>
                <w:szCs w:val="20"/>
              </w:rPr>
              <w:br/>
              <w:t>(76°F)</w:t>
            </w: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10/10/2015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4.1</w:t>
            </w:r>
          </w:p>
        </w:tc>
        <w:tc>
          <w:tcPr>
            <w:tcW w:w="1512"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4.3</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88</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9.1</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8.7</w:t>
            </w:r>
          </w:p>
        </w:tc>
        <w:tc>
          <w:tcPr>
            <w:tcW w:w="1008" w:type="dxa"/>
            <w:vMerge/>
            <w:tcBorders>
              <w:left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left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left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left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10/13/2015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4-8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4.6</w:t>
            </w:r>
          </w:p>
        </w:tc>
        <w:tc>
          <w:tcPr>
            <w:tcW w:w="1512" w:type="dxa"/>
            <w:tcBorders>
              <w:top w:val="nil"/>
              <w:left w:val="nil"/>
              <w:bottom w:val="single" w:sz="4" w:space="0" w:color="auto"/>
              <w:right w:val="single" w:sz="4" w:space="0" w:color="auto"/>
            </w:tcBorders>
            <w:shd w:val="clear" w:color="auto" w:fill="auto"/>
            <w:noWrap/>
            <w:vAlign w:val="bottom"/>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4.8</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82</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7.6</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7.4</w:t>
            </w:r>
          </w:p>
        </w:tc>
        <w:tc>
          <w:tcPr>
            <w:tcW w:w="1008" w:type="dxa"/>
            <w:vMerge/>
            <w:tcBorders>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bl>
    <w:p w:rsidR="007D2DBB" w:rsidRDefault="007D2DBB" w:rsidP="000B0908">
      <w:pPr>
        <w:keepNext/>
        <w:spacing w:after="120" w:line="240" w:lineRule="auto"/>
        <w:jc w:val="center"/>
        <w:rPr>
          <w:rFonts w:ascii="Arial" w:hAnsi="Arial" w:cs="Arial"/>
          <w:b/>
        </w:rPr>
      </w:pPr>
    </w:p>
    <w:p w:rsidR="000B0908" w:rsidRPr="00751B89" w:rsidRDefault="000B0908" w:rsidP="000B0908">
      <w:pPr>
        <w:keepNext/>
        <w:spacing w:after="120" w:line="240" w:lineRule="auto"/>
        <w:jc w:val="center"/>
        <w:rPr>
          <w:rFonts w:cs="Arial"/>
          <w:b/>
          <w:sz w:val="18"/>
          <w:szCs w:val="18"/>
        </w:rPr>
      </w:pPr>
    </w:p>
    <w:p w:rsidR="00A76D0C" w:rsidRDefault="00A76D0C" w:rsidP="00751B89">
      <w:pPr>
        <w:rPr>
          <w:rFonts w:ascii="Arial" w:hAnsi="Arial" w:cs="Arial"/>
          <w:b/>
        </w:rPr>
      </w:pPr>
    </w:p>
    <w:p w:rsidR="000B462B" w:rsidRPr="00751B89" w:rsidRDefault="009757E6" w:rsidP="008C0C81">
      <w:pPr>
        <w:keepNext/>
        <w:spacing w:after="120" w:line="240" w:lineRule="auto"/>
        <w:contextualSpacing/>
        <w:jc w:val="center"/>
        <w:rPr>
          <w:rFonts w:ascii="Arial" w:hAnsi="Arial" w:cs="Arial"/>
          <w:b/>
        </w:rPr>
      </w:pPr>
      <w:r w:rsidRPr="00751B89">
        <w:rPr>
          <w:rFonts w:ascii="Arial" w:hAnsi="Arial" w:cs="Arial"/>
          <w:b/>
        </w:rPr>
        <w:t>Table 5-</w:t>
      </w:r>
      <w:r w:rsidR="00C831D9">
        <w:rPr>
          <w:rFonts w:ascii="Arial" w:hAnsi="Arial" w:cs="Arial"/>
          <w:b/>
        </w:rPr>
        <w:t>10</w:t>
      </w:r>
      <w:r w:rsidR="000B462B" w:rsidRPr="00751B89">
        <w:rPr>
          <w:rFonts w:ascii="Arial" w:hAnsi="Arial" w:cs="Arial"/>
          <w:b/>
        </w:rPr>
        <w:t>: Differences in Ex Post and Ex Ante Impacts Due to Key Factors</w:t>
      </w:r>
    </w:p>
    <w:p w:rsidR="007A3E95" w:rsidRDefault="008C0C81" w:rsidP="007A3E95">
      <w:pPr>
        <w:keepNext/>
        <w:spacing w:after="120" w:line="240" w:lineRule="auto"/>
        <w:jc w:val="center"/>
        <w:rPr>
          <w:rFonts w:ascii="Arial" w:hAnsi="Arial" w:cs="Arial"/>
          <w:b/>
        </w:rPr>
      </w:pPr>
      <w:r w:rsidRPr="00751B89">
        <w:rPr>
          <w:rFonts w:ascii="Arial" w:hAnsi="Arial" w:cs="Arial"/>
          <w:b/>
        </w:rPr>
        <w:t>Residential 100% Cycling</w:t>
      </w:r>
    </w:p>
    <w:tbl>
      <w:tblPr>
        <w:tblW w:w="13177" w:type="dxa"/>
        <w:jc w:val="center"/>
        <w:tblInd w:w="93" w:type="dxa"/>
        <w:tblLook w:val="04A0" w:firstRow="1" w:lastRow="0" w:firstColumn="1" w:lastColumn="0" w:noHBand="0" w:noVBand="1"/>
      </w:tblPr>
      <w:tblGrid>
        <w:gridCol w:w="1483"/>
        <w:gridCol w:w="1152"/>
        <w:gridCol w:w="1339"/>
        <w:gridCol w:w="1512"/>
        <w:gridCol w:w="1239"/>
        <w:gridCol w:w="1210"/>
        <w:gridCol w:w="1210"/>
        <w:gridCol w:w="1008"/>
        <w:gridCol w:w="1008"/>
        <w:gridCol w:w="1008"/>
        <w:gridCol w:w="1008"/>
      </w:tblGrid>
      <w:tr w:rsidR="007A3E95" w:rsidRPr="007A3E95" w:rsidTr="007A3E95">
        <w:trPr>
          <w:trHeight w:val="315"/>
          <w:jc w:val="center"/>
        </w:trPr>
        <w:tc>
          <w:tcPr>
            <w:tcW w:w="1483" w:type="dxa"/>
            <w:vMerge w:val="restart"/>
            <w:tcBorders>
              <w:top w:val="single" w:sz="4" w:space="0" w:color="auto"/>
              <w:left w:val="single" w:sz="4" w:space="0" w:color="auto"/>
              <w:bottom w:val="single" w:sz="4" w:space="0" w:color="000000"/>
              <w:right w:val="single" w:sz="8" w:space="0" w:color="FFFFFF"/>
            </w:tcBorders>
            <w:shd w:val="clear" w:color="000000" w:fill="0070C0"/>
            <w:noWrap/>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Date</w:t>
            </w:r>
          </w:p>
        </w:tc>
        <w:tc>
          <w:tcPr>
            <w:tcW w:w="5242" w:type="dxa"/>
            <w:gridSpan w:val="4"/>
            <w:tcBorders>
              <w:top w:val="single" w:sz="4" w:space="0" w:color="auto"/>
              <w:left w:val="nil"/>
              <w:bottom w:val="single" w:sz="8" w:space="0" w:color="FFFFFF"/>
              <w:right w:val="single" w:sz="8" w:space="0" w:color="FFFFFF"/>
            </w:tcBorders>
            <w:shd w:val="clear" w:color="000000" w:fill="0070C0"/>
            <w:noWrap/>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2015 Ex Post</w:t>
            </w:r>
          </w:p>
        </w:tc>
        <w:tc>
          <w:tcPr>
            <w:tcW w:w="6452" w:type="dxa"/>
            <w:gridSpan w:val="6"/>
            <w:tcBorders>
              <w:top w:val="single" w:sz="4" w:space="0" w:color="auto"/>
              <w:left w:val="nil"/>
              <w:bottom w:val="single" w:sz="8" w:space="0" w:color="FFFFFF"/>
              <w:right w:val="single" w:sz="4" w:space="0" w:color="000000"/>
            </w:tcBorders>
            <w:shd w:val="clear" w:color="000000" w:fill="0070C0"/>
            <w:noWrap/>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2015 Ex Ante Model</w:t>
            </w:r>
          </w:p>
        </w:tc>
      </w:tr>
      <w:tr w:rsidR="007A3E95" w:rsidRPr="007A3E95" w:rsidTr="007A3E95">
        <w:trPr>
          <w:trHeight w:val="2040"/>
          <w:jc w:val="center"/>
        </w:trPr>
        <w:tc>
          <w:tcPr>
            <w:tcW w:w="1483" w:type="dxa"/>
            <w:vMerge/>
            <w:tcBorders>
              <w:top w:val="single" w:sz="4" w:space="0" w:color="auto"/>
              <w:left w:val="single" w:sz="4" w:space="0" w:color="auto"/>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1152" w:type="dxa"/>
            <w:tcBorders>
              <w:top w:val="nil"/>
              <w:left w:val="nil"/>
              <w:bottom w:val="single" w:sz="4" w:space="0" w:color="auto"/>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Event Window</w:t>
            </w:r>
          </w:p>
        </w:tc>
        <w:tc>
          <w:tcPr>
            <w:tcW w:w="1339" w:type="dxa"/>
            <w:tcBorders>
              <w:top w:val="nil"/>
              <w:left w:val="nil"/>
              <w:bottom w:val="single" w:sz="4" w:space="0" w:color="auto"/>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Ex-Post Aggregate Impacts (MW)</w:t>
            </w:r>
          </w:p>
        </w:tc>
        <w:tc>
          <w:tcPr>
            <w:tcW w:w="1512" w:type="dxa"/>
            <w:tcBorders>
              <w:top w:val="nil"/>
              <w:left w:val="nil"/>
              <w:bottom w:val="single" w:sz="4" w:space="0" w:color="auto"/>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Ex-Post Aggregate Impacts using SDG&amp;E Forecast (MW)</w:t>
            </w:r>
          </w:p>
        </w:tc>
        <w:tc>
          <w:tcPr>
            <w:tcW w:w="1239" w:type="dxa"/>
            <w:tcBorders>
              <w:top w:val="nil"/>
              <w:left w:val="nil"/>
              <w:bottom w:val="single" w:sz="4" w:space="0" w:color="auto"/>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Mean17 using KSAN KNKX Only (°F)</w:t>
            </w:r>
          </w:p>
        </w:tc>
        <w:tc>
          <w:tcPr>
            <w:tcW w:w="1210" w:type="dxa"/>
            <w:tcBorders>
              <w:top w:val="nil"/>
              <w:left w:val="nil"/>
              <w:bottom w:val="single" w:sz="4" w:space="0" w:color="auto"/>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Ex-Ante Impact with Ex-Post Event Window and Weather (MW)</w:t>
            </w:r>
          </w:p>
        </w:tc>
        <w:tc>
          <w:tcPr>
            <w:tcW w:w="1210" w:type="dxa"/>
            <w:tcBorders>
              <w:top w:val="nil"/>
              <w:left w:val="nil"/>
              <w:bottom w:val="single" w:sz="4" w:space="0" w:color="auto"/>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Ex-Ante Impact (1pm-6pm) using Ex Post Weather (MW)</w:t>
            </w:r>
          </w:p>
        </w:tc>
        <w:tc>
          <w:tcPr>
            <w:tcW w:w="1008" w:type="dxa"/>
            <w:tcBorders>
              <w:top w:val="nil"/>
              <w:left w:val="nil"/>
              <w:bottom w:val="single" w:sz="4" w:space="0" w:color="auto"/>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Ex-Ante Impact SDG&amp;E    1-in-2  (MW)</w:t>
            </w:r>
          </w:p>
        </w:tc>
        <w:tc>
          <w:tcPr>
            <w:tcW w:w="1008" w:type="dxa"/>
            <w:tcBorders>
              <w:top w:val="nil"/>
              <w:left w:val="nil"/>
              <w:bottom w:val="single" w:sz="4" w:space="0" w:color="auto"/>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Ex-Ante Impact SDG&amp;E    1-in-10 (MW)</w:t>
            </w:r>
          </w:p>
        </w:tc>
        <w:tc>
          <w:tcPr>
            <w:tcW w:w="1008" w:type="dxa"/>
            <w:tcBorders>
              <w:top w:val="nil"/>
              <w:left w:val="nil"/>
              <w:bottom w:val="single" w:sz="4" w:space="0" w:color="auto"/>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Ex-Ante Impact CAISO    1-in-2 (MW)</w:t>
            </w:r>
          </w:p>
        </w:tc>
        <w:tc>
          <w:tcPr>
            <w:tcW w:w="1008" w:type="dxa"/>
            <w:tcBorders>
              <w:top w:val="nil"/>
              <w:left w:val="nil"/>
              <w:bottom w:val="single" w:sz="4" w:space="0" w:color="auto"/>
              <w:right w:val="single" w:sz="4" w:space="0" w:color="auto"/>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Ex-Ante Impact CAISO    1-in-10 (MW)</w:t>
            </w: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A</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B</w:t>
            </w:r>
          </w:p>
        </w:tc>
        <w:tc>
          <w:tcPr>
            <w:tcW w:w="1339"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C</w:t>
            </w:r>
          </w:p>
        </w:tc>
        <w:tc>
          <w:tcPr>
            <w:tcW w:w="151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D</w:t>
            </w:r>
          </w:p>
        </w:tc>
        <w:tc>
          <w:tcPr>
            <w:tcW w:w="1239"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 xml:space="preserve">E </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F</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G</w:t>
            </w:r>
          </w:p>
        </w:tc>
        <w:tc>
          <w:tcPr>
            <w:tcW w:w="1008"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H</w:t>
            </w:r>
          </w:p>
        </w:tc>
        <w:tc>
          <w:tcPr>
            <w:tcW w:w="1008"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I</w:t>
            </w:r>
          </w:p>
        </w:tc>
        <w:tc>
          <w:tcPr>
            <w:tcW w:w="1008"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J</w:t>
            </w:r>
          </w:p>
        </w:tc>
        <w:tc>
          <w:tcPr>
            <w:tcW w:w="1008"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K</w:t>
            </w: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8/13/2015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5.88</w:t>
            </w:r>
          </w:p>
        </w:tc>
        <w:tc>
          <w:tcPr>
            <w:tcW w:w="1512"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5.78</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78</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5.76</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5.13</w:t>
            </w:r>
          </w:p>
        </w:tc>
        <w:tc>
          <w:tcPr>
            <w:tcW w:w="1008" w:type="dxa"/>
            <w:vMerge w:val="restart"/>
            <w:tcBorders>
              <w:top w:val="nil"/>
              <w:left w:val="single" w:sz="4" w:space="0" w:color="auto"/>
              <w:bottom w:val="single" w:sz="4" w:space="0" w:color="auto"/>
              <w:right w:val="single" w:sz="4" w:space="0" w:color="auto"/>
            </w:tcBorders>
            <w:shd w:val="clear" w:color="000000" w:fill="FDE9D9"/>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4.3</w:t>
            </w:r>
            <w:r w:rsidRPr="007A3E95">
              <w:rPr>
                <w:rFonts w:ascii="Calibri" w:eastAsia="Times New Roman" w:hAnsi="Calibri" w:cs="Times New Roman"/>
                <w:color w:val="000000"/>
                <w:sz w:val="20"/>
                <w:szCs w:val="20"/>
              </w:rPr>
              <w:br/>
              <w:t>(75°F)</w:t>
            </w:r>
          </w:p>
        </w:tc>
        <w:tc>
          <w:tcPr>
            <w:tcW w:w="1008" w:type="dxa"/>
            <w:vMerge w:val="restart"/>
            <w:tcBorders>
              <w:top w:val="nil"/>
              <w:left w:val="single" w:sz="4" w:space="0" w:color="auto"/>
              <w:bottom w:val="single" w:sz="4" w:space="0" w:color="auto"/>
              <w:right w:val="single" w:sz="4" w:space="0" w:color="auto"/>
            </w:tcBorders>
            <w:shd w:val="clear" w:color="000000" w:fill="FDE9D9"/>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6.0</w:t>
            </w:r>
            <w:r w:rsidRPr="007A3E95">
              <w:rPr>
                <w:rFonts w:ascii="Calibri" w:eastAsia="Times New Roman" w:hAnsi="Calibri" w:cs="Times New Roman"/>
                <w:color w:val="000000"/>
                <w:sz w:val="20"/>
                <w:szCs w:val="20"/>
              </w:rPr>
              <w:br/>
              <w:t>(80°F)</w:t>
            </w:r>
          </w:p>
        </w:tc>
        <w:tc>
          <w:tcPr>
            <w:tcW w:w="1008" w:type="dxa"/>
            <w:vMerge w:val="restart"/>
            <w:tcBorders>
              <w:top w:val="nil"/>
              <w:left w:val="single" w:sz="4" w:space="0" w:color="auto"/>
              <w:bottom w:val="single" w:sz="4" w:space="0" w:color="auto"/>
              <w:right w:val="single" w:sz="4" w:space="0" w:color="auto"/>
            </w:tcBorders>
            <w:shd w:val="clear" w:color="000000" w:fill="FDE9D9"/>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5.0</w:t>
            </w:r>
            <w:r w:rsidRPr="007A3E95">
              <w:rPr>
                <w:rFonts w:ascii="Calibri" w:eastAsia="Times New Roman" w:hAnsi="Calibri" w:cs="Times New Roman"/>
                <w:color w:val="000000"/>
                <w:sz w:val="20"/>
                <w:szCs w:val="20"/>
              </w:rPr>
              <w:br/>
              <w:t>(77°F)</w:t>
            </w:r>
          </w:p>
        </w:tc>
        <w:tc>
          <w:tcPr>
            <w:tcW w:w="1008" w:type="dxa"/>
            <w:vMerge w:val="restart"/>
            <w:tcBorders>
              <w:top w:val="nil"/>
              <w:left w:val="single" w:sz="4" w:space="0" w:color="auto"/>
              <w:bottom w:val="single" w:sz="4" w:space="0" w:color="auto"/>
              <w:right w:val="single" w:sz="4" w:space="0" w:color="auto"/>
            </w:tcBorders>
            <w:shd w:val="clear" w:color="000000" w:fill="FDE9D9"/>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5.2</w:t>
            </w:r>
            <w:r w:rsidRPr="007A3E95">
              <w:rPr>
                <w:rFonts w:ascii="Calibri" w:eastAsia="Times New Roman" w:hAnsi="Calibri" w:cs="Times New Roman"/>
                <w:color w:val="000000"/>
                <w:sz w:val="20"/>
                <w:szCs w:val="20"/>
              </w:rPr>
              <w:br/>
              <w:t>(78°F)</w:t>
            </w: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8/14/2015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4-8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4.93</w:t>
            </w:r>
          </w:p>
        </w:tc>
        <w:tc>
          <w:tcPr>
            <w:tcW w:w="1512"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4.85</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79</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6.58</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5.71</w:t>
            </w: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8/16/2015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10.02</w:t>
            </w:r>
          </w:p>
        </w:tc>
        <w:tc>
          <w:tcPr>
            <w:tcW w:w="1512"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9.85</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82</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7.49</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6.68</w:t>
            </w: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8/26/2015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4-8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4.41</w:t>
            </w:r>
          </w:p>
        </w:tc>
        <w:tc>
          <w:tcPr>
            <w:tcW w:w="1512"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4.34</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80</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6.79</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5.89</w:t>
            </w: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8/27/2015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6.19</w:t>
            </w:r>
          </w:p>
        </w:tc>
        <w:tc>
          <w:tcPr>
            <w:tcW w:w="1512"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6.08</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81</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7.35</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6.55</w:t>
            </w: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8/28/2015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8.33</w:t>
            </w:r>
          </w:p>
        </w:tc>
        <w:tc>
          <w:tcPr>
            <w:tcW w:w="1512"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8.19</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84</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8.32</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7.41</w:t>
            </w: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9/9/2015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8.74</w:t>
            </w:r>
          </w:p>
        </w:tc>
        <w:tc>
          <w:tcPr>
            <w:tcW w:w="1512"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8.59</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88</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10.08</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8.98</w:t>
            </w:r>
          </w:p>
        </w:tc>
        <w:tc>
          <w:tcPr>
            <w:tcW w:w="1008" w:type="dxa"/>
            <w:vMerge w:val="restart"/>
            <w:tcBorders>
              <w:top w:val="nil"/>
              <w:left w:val="single" w:sz="4" w:space="0" w:color="auto"/>
              <w:bottom w:val="single" w:sz="4" w:space="0" w:color="auto"/>
              <w:right w:val="single" w:sz="4" w:space="0" w:color="auto"/>
            </w:tcBorders>
            <w:shd w:val="clear" w:color="000000" w:fill="DAEEF3"/>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4.7</w:t>
            </w:r>
            <w:r w:rsidRPr="007A3E95">
              <w:rPr>
                <w:rFonts w:ascii="Calibri" w:eastAsia="Times New Roman" w:hAnsi="Calibri" w:cs="Times New Roman"/>
                <w:color w:val="000000"/>
                <w:sz w:val="20"/>
                <w:szCs w:val="20"/>
              </w:rPr>
              <w:br/>
              <w:t>(76°F)</w:t>
            </w:r>
          </w:p>
        </w:tc>
        <w:tc>
          <w:tcPr>
            <w:tcW w:w="1008" w:type="dxa"/>
            <w:vMerge w:val="restart"/>
            <w:tcBorders>
              <w:top w:val="nil"/>
              <w:left w:val="single" w:sz="4" w:space="0" w:color="auto"/>
              <w:bottom w:val="single" w:sz="4" w:space="0" w:color="auto"/>
              <w:right w:val="single" w:sz="4" w:space="0" w:color="auto"/>
            </w:tcBorders>
            <w:shd w:val="clear" w:color="000000" w:fill="DAEEF3"/>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7.0</w:t>
            </w:r>
            <w:r w:rsidRPr="007A3E95">
              <w:rPr>
                <w:rFonts w:ascii="Calibri" w:eastAsia="Times New Roman" w:hAnsi="Calibri" w:cs="Times New Roman"/>
                <w:color w:val="000000"/>
                <w:sz w:val="20"/>
                <w:szCs w:val="20"/>
              </w:rPr>
              <w:br/>
              <w:t>(83°F)</w:t>
            </w:r>
          </w:p>
        </w:tc>
        <w:tc>
          <w:tcPr>
            <w:tcW w:w="1008" w:type="dxa"/>
            <w:vMerge w:val="restart"/>
            <w:tcBorders>
              <w:top w:val="nil"/>
              <w:left w:val="single" w:sz="4" w:space="0" w:color="auto"/>
              <w:bottom w:val="single" w:sz="4" w:space="0" w:color="auto"/>
              <w:right w:val="single" w:sz="4" w:space="0" w:color="auto"/>
            </w:tcBorders>
            <w:shd w:val="clear" w:color="000000" w:fill="DAEEF3"/>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5.2</w:t>
            </w:r>
            <w:r w:rsidRPr="007A3E95">
              <w:rPr>
                <w:rFonts w:ascii="Calibri" w:eastAsia="Times New Roman" w:hAnsi="Calibri" w:cs="Times New Roman"/>
                <w:color w:val="000000"/>
                <w:sz w:val="20"/>
                <w:szCs w:val="20"/>
              </w:rPr>
              <w:br/>
              <w:t>(78°F)</w:t>
            </w:r>
          </w:p>
        </w:tc>
        <w:tc>
          <w:tcPr>
            <w:tcW w:w="1008" w:type="dxa"/>
            <w:vMerge w:val="restart"/>
            <w:tcBorders>
              <w:top w:val="nil"/>
              <w:left w:val="single" w:sz="4" w:space="0" w:color="auto"/>
              <w:bottom w:val="single" w:sz="4" w:space="0" w:color="auto"/>
              <w:right w:val="single" w:sz="4" w:space="0" w:color="auto"/>
            </w:tcBorders>
            <w:shd w:val="clear" w:color="000000" w:fill="DAEEF3"/>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7.1</w:t>
            </w:r>
            <w:r w:rsidRPr="007A3E95">
              <w:rPr>
                <w:rFonts w:ascii="Calibri" w:eastAsia="Times New Roman" w:hAnsi="Calibri" w:cs="Times New Roman"/>
                <w:color w:val="000000"/>
                <w:sz w:val="20"/>
                <w:szCs w:val="20"/>
              </w:rPr>
              <w:br/>
              <w:t>(83°F)</w:t>
            </w: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9/10/2015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7.03</w:t>
            </w:r>
          </w:p>
        </w:tc>
        <w:tc>
          <w:tcPr>
            <w:tcW w:w="1512"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6.91</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86</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9.34</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8.32</w:t>
            </w: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9/11/2015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5.87</w:t>
            </w:r>
          </w:p>
        </w:tc>
        <w:tc>
          <w:tcPr>
            <w:tcW w:w="1512"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5.77</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84</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8.38</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7.47</w:t>
            </w: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9/20/2015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2-4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5.88</w:t>
            </w:r>
          </w:p>
        </w:tc>
        <w:tc>
          <w:tcPr>
            <w:tcW w:w="1512"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5.78</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84</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7.27</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7.40</w:t>
            </w: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9/24/2015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2-6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5.09</w:t>
            </w:r>
          </w:p>
        </w:tc>
        <w:tc>
          <w:tcPr>
            <w:tcW w:w="1512"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5.01</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78</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5.60</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5.25</w:t>
            </w: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9/25/2015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2-6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6.51</w:t>
            </w:r>
          </w:p>
        </w:tc>
        <w:tc>
          <w:tcPr>
            <w:tcW w:w="1512"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6.40</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78</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5.86</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5.49</w:t>
            </w: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10/9/2015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4.41</w:t>
            </w:r>
          </w:p>
        </w:tc>
        <w:tc>
          <w:tcPr>
            <w:tcW w:w="1512"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4.34</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81</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7.28</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6.48</w:t>
            </w:r>
          </w:p>
        </w:tc>
        <w:tc>
          <w:tcPr>
            <w:tcW w:w="1008" w:type="dxa"/>
            <w:vMerge w:val="restart"/>
            <w:tcBorders>
              <w:top w:val="nil"/>
              <w:left w:val="single" w:sz="4" w:space="0" w:color="auto"/>
              <w:right w:val="single" w:sz="4" w:space="0" w:color="auto"/>
            </w:tcBorders>
            <w:shd w:val="clear" w:color="000000" w:fill="E4DFEC"/>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3.0</w:t>
            </w:r>
            <w:r w:rsidRPr="007A3E95">
              <w:rPr>
                <w:rFonts w:ascii="Calibri" w:eastAsia="Times New Roman" w:hAnsi="Calibri" w:cs="Times New Roman"/>
                <w:color w:val="000000"/>
                <w:sz w:val="20"/>
                <w:szCs w:val="20"/>
              </w:rPr>
              <w:br/>
              <w:t>(72°F)</w:t>
            </w:r>
          </w:p>
        </w:tc>
        <w:tc>
          <w:tcPr>
            <w:tcW w:w="1008" w:type="dxa"/>
            <w:vMerge w:val="restart"/>
            <w:tcBorders>
              <w:top w:val="nil"/>
              <w:left w:val="single" w:sz="4" w:space="0" w:color="auto"/>
              <w:right w:val="single" w:sz="4" w:space="0" w:color="auto"/>
            </w:tcBorders>
            <w:shd w:val="clear" w:color="000000" w:fill="E4DFEC"/>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5.1</w:t>
            </w:r>
            <w:r w:rsidRPr="007A3E95">
              <w:rPr>
                <w:rFonts w:ascii="Calibri" w:eastAsia="Times New Roman" w:hAnsi="Calibri" w:cs="Times New Roman"/>
                <w:color w:val="000000"/>
                <w:sz w:val="20"/>
                <w:szCs w:val="20"/>
              </w:rPr>
              <w:br/>
              <w:t>(77°F)</w:t>
            </w:r>
          </w:p>
        </w:tc>
        <w:tc>
          <w:tcPr>
            <w:tcW w:w="1008" w:type="dxa"/>
            <w:vMerge w:val="restart"/>
            <w:tcBorders>
              <w:top w:val="nil"/>
              <w:left w:val="single" w:sz="4" w:space="0" w:color="auto"/>
              <w:right w:val="single" w:sz="4" w:space="0" w:color="auto"/>
            </w:tcBorders>
            <w:shd w:val="clear" w:color="000000" w:fill="E4DFEC"/>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1.7</w:t>
            </w:r>
            <w:r w:rsidRPr="007A3E95">
              <w:rPr>
                <w:rFonts w:ascii="Calibri" w:eastAsia="Times New Roman" w:hAnsi="Calibri" w:cs="Times New Roman"/>
                <w:color w:val="000000"/>
                <w:sz w:val="20"/>
                <w:szCs w:val="20"/>
              </w:rPr>
              <w:br/>
              <w:t>(68°F)</w:t>
            </w:r>
          </w:p>
        </w:tc>
        <w:tc>
          <w:tcPr>
            <w:tcW w:w="1008" w:type="dxa"/>
            <w:vMerge w:val="restart"/>
            <w:tcBorders>
              <w:top w:val="nil"/>
              <w:left w:val="single" w:sz="4" w:space="0" w:color="auto"/>
              <w:right w:val="single" w:sz="4" w:space="0" w:color="auto"/>
            </w:tcBorders>
            <w:shd w:val="clear" w:color="000000" w:fill="E4DFEC"/>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4.4</w:t>
            </w:r>
            <w:r w:rsidRPr="007A3E95">
              <w:rPr>
                <w:rFonts w:ascii="Calibri" w:eastAsia="Times New Roman" w:hAnsi="Calibri" w:cs="Times New Roman"/>
                <w:color w:val="000000"/>
                <w:sz w:val="20"/>
                <w:szCs w:val="20"/>
              </w:rPr>
              <w:br/>
              <w:t>(75°F)</w:t>
            </w: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10/10/2015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7.30</w:t>
            </w:r>
          </w:p>
        </w:tc>
        <w:tc>
          <w:tcPr>
            <w:tcW w:w="1512"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7.18</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88</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10.09</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8.99</w:t>
            </w:r>
          </w:p>
        </w:tc>
        <w:tc>
          <w:tcPr>
            <w:tcW w:w="1008" w:type="dxa"/>
            <w:vMerge/>
            <w:tcBorders>
              <w:left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left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left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left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7A3E9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10/13/2015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4-8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3.02</w:t>
            </w:r>
          </w:p>
        </w:tc>
        <w:tc>
          <w:tcPr>
            <w:tcW w:w="1512"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2.97</w:t>
            </w:r>
          </w:p>
        </w:tc>
        <w:tc>
          <w:tcPr>
            <w:tcW w:w="12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81</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7.59</w:t>
            </w:r>
          </w:p>
        </w:tc>
        <w:tc>
          <w:tcPr>
            <w:tcW w:w="1210"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6.59</w:t>
            </w:r>
          </w:p>
        </w:tc>
        <w:tc>
          <w:tcPr>
            <w:tcW w:w="1008" w:type="dxa"/>
            <w:vMerge/>
            <w:tcBorders>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bl>
    <w:p w:rsidR="008C0C81" w:rsidRDefault="008C0C81" w:rsidP="000B462B">
      <w:pPr>
        <w:widowControl w:val="0"/>
        <w:spacing w:after="120" w:line="240" w:lineRule="auto"/>
        <w:rPr>
          <w:rFonts w:ascii="Calibri" w:hAnsi="Calibri"/>
          <w:b/>
          <w:highlight w:val="yellow"/>
        </w:rPr>
      </w:pPr>
    </w:p>
    <w:p w:rsidR="000B0908" w:rsidRPr="007527D9" w:rsidRDefault="000B0908" w:rsidP="000B462B">
      <w:pPr>
        <w:widowControl w:val="0"/>
        <w:spacing w:after="120" w:line="240" w:lineRule="auto"/>
        <w:rPr>
          <w:rFonts w:ascii="Calibri" w:hAnsi="Calibri"/>
          <w:b/>
          <w:highlight w:val="yellow"/>
        </w:rPr>
        <w:sectPr w:rsidR="000B0908" w:rsidRPr="007527D9" w:rsidSect="000B462B">
          <w:footerReference w:type="default" r:id="rId48"/>
          <w:pgSz w:w="15840" w:h="12240" w:orient="landscape"/>
          <w:pgMar w:top="1440" w:right="1440" w:bottom="1440" w:left="1440" w:header="720" w:footer="720" w:gutter="0"/>
          <w:cols w:space="720"/>
          <w:docGrid w:linePitch="360"/>
        </w:sectPr>
      </w:pPr>
    </w:p>
    <w:p w:rsidR="009575CE" w:rsidRDefault="000B462B" w:rsidP="000B0908">
      <w:pPr>
        <w:pStyle w:val="TableFigureCaption"/>
      </w:pPr>
      <w:r w:rsidRPr="00751B89">
        <w:t>Table 5-</w:t>
      </w:r>
      <w:r w:rsidR="009757E6" w:rsidRPr="00751B89">
        <w:t>1</w:t>
      </w:r>
      <w:r w:rsidR="00C831D9">
        <w:t>1</w:t>
      </w:r>
      <w:r w:rsidR="00F4688A" w:rsidRPr="00751B89">
        <w:t xml:space="preserve">: </w:t>
      </w:r>
      <w:r w:rsidR="008C0C81" w:rsidRPr="00751B89">
        <w:t>Differences in Ex Post and Ex Ante Impacts Due to Key Factors</w:t>
      </w:r>
      <w:r w:rsidR="00274BB4" w:rsidRPr="00751B89">
        <w:br/>
      </w:r>
      <w:r w:rsidR="008C0C81" w:rsidRPr="00751B89">
        <w:t>Nonresidential 30% Cycling</w:t>
      </w:r>
    </w:p>
    <w:tbl>
      <w:tblPr>
        <w:tblW w:w="13177" w:type="dxa"/>
        <w:jc w:val="center"/>
        <w:tblInd w:w="93" w:type="dxa"/>
        <w:tblLook w:val="04A0" w:firstRow="1" w:lastRow="0" w:firstColumn="1" w:lastColumn="0" w:noHBand="0" w:noVBand="1"/>
      </w:tblPr>
      <w:tblGrid>
        <w:gridCol w:w="1483"/>
        <w:gridCol w:w="1152"/>
        <w:gridCol w:w="1339"/>
        <w:gridCol w:w="1513"/>
        <w:gridCol w:w="1238"/>
        <w:gridCol w:w="1210"/>
        <w:gridCol w:w="1210"/>
        <w:gridCol w:w="1008"/>
        <w:gridCol w:w="1008"/>
        <w:gridCol w:w="1008"/>
        <w:gridCol w:w="1008"/>
      </w:tblGrid>
      <w:tr w:rsidR="007A3E95" w:rsidRPr="007A3E95" w:rsidTr="00954105">
        <w:trPr>
          <w:trHeight w:val="315"/>
          <w:jc w:val="center"/>
        </w:trPr>
        <w:tc>
          <w:tcPr>
            <w:tcW w:w="1483" w:type="dxa"/>
            <w:vMerge w:val="restart"/>
            <w:tcBorders>
              <w:top w:val="single" w:sz="4" w:space="0" w:color="auto"/>
              <w:left w:val="single" w:sz="4" w:space="0" w:color="auto"/>
              <w:bottom w:val="single" w:sz="4" w:space="0" w:color="000000"/>
              <w:right w:val="single" w:sz="8" w:space="0" w:color="FFFFFF"/>
            </w:tcBorders>
            <w:shd w:val="clear" w:color="000000" w:fill="0070C0"/>
            <w:noWrap/>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Date</w:t>
            </w:r>
          </w:p>
        </w:tc>
        <w:tc>
          <w:tcPr>
            <w:tcW w:w="5242" w:type="dxa"/>
            <w:gridSpan w:val="4"/>
            <w:tcBorders>
              <w:top w:val="single" w:sz="4" w:space="0" w:color="auto"/>
              <w:left w:val="nil"/>
              <w:bottom w:val="single" w:sz="8" w:space="0" w:color="FFFFFF"/>
              <w:right w:val="single" w:sz="8" w:space="0" w:color="FFFFFF"/>
            </w:tcBorders>
            <w:shd w:val="clear" w:color="000000" w:fill="0070C0"/>
            <w:noWrap/>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2015 Ex Post</w:t>
            </w:r>
          </w:p>
        </w:tc>
        <w:tc>
          <w:tcPr>
            <w:tcW w:w="6452" w:type="dxa"/>
            <w:gridSpan w:val="6"/>
            <w:tcBorders>
              <w:top w:val="single" w:sz="4" w:space="0" w:color="auto"/>
              <w:left w:val="nil"/>
              <w:bottom w:val="single" w:sz="8" w:space="0" w:color="FFFFFF"/>
              <w:right w:val="single" w:sz="4" w:space="0" w:color="000000"/>
            </w:tcBorders>
            <w:shd w:val="clear" w:color="000000" w:fill="0070C0"/>
            <w:noWrap/>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2015 Ex Ante Model</w:t>
            </w:r>
          </w:p>
        </w:tc>
      </w:tr>
      <w:tr w:rsidR="007A3E95" w:rsidRPr="007A3E95" w:rsidTr="00954105">
        <w:trPr>
          <w:trHeight w:val="300"/>
          <w:jc w:val="center"/>
        </w:trPr>
        <w:tc>
          <w:tcPr>
            <w:tcW w:w="1483" w:type="dxa"/>
            <w:vMerge/>
            <w:tcBorders>
              <w:top w:val="single" w:sz="4" w:space="0" w:color="auto"/>
              <w:left w:val="single" w:sz="4" w:space="0" w:color="auto"/>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1152" w:type="dxa"/>
            <w:vMerge w:val="restart"/>
            <w:tcBorders>
              <w:top w:val="nil"/>
              <w:left w:val="single" w:sz="8" w:space="0" w:color="FFFFFF"/>
              <w:bottom w:val="single" w:sz="4" w:space="0" w:color="000000"/>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Event Window</w:t>
            </w:r>
          </w:p>
        </w:tc>
        <w:tc>
          <w:tcPr>
            <w:tcW w:w="1339" w:type="dxa"/>
            <w:vMerge w:val="restart"/>
            <w:tcBorders>
              <w:top w:val="nil"/>
              <w:left w:val="single" w:sz="8" w:space="0" w:color="FFFFFF"/>
              <w:bottom w:val="single" w:sz="4" w:space="0" w:color="000000"/>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Ex-Post Aggregate Impacts (MW)</w:t>
            </w:r>
          </w:p>
        </w:tc>
        <w:tc>
          <w:tcPr>
            <w:tcW w:w="1513" w:type="dxa"/>
            <w:vMerge w:val="restart"/>
            <w:tcBorders>
              <w:top w:val="nil"/>
              <w:left w:val="single" w:sz="8" w:space="0" w:color="FFFFFF"/>
              <w:bottom w:val="single" w:sz="4" w:space="0" w:color="000000"/>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Ex-Post Aggregate Impacts using SDG&amp;E Forecast (MW)</w:t>
            </w:r>
          </w:p>
        </w:tc>
        <w:tc>
          <w:tcPr>
            <w:tcW w:w="1238" w:type="dxa"/>
            <w:vMerge w:val="restart"/>
            <w:tcBorders>
              <w:top w:val="nil"/>
              <w:left w:val="single" w:sz="8" w:space="0" w:color="FFFFFF"/>
              <w:bottom w:val="single" w:sz="4" w:space="0" w:color="000000"/>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Mean17 using KSAN KNKX Only (°F)</w:t>
            </w:r>
          </w:p>
        </w:tc>
        <w:tc>
          <w:tcPr>
            <w:tcW w:w="1210" w:type="dxa"/>
            <w:vMerge w:val="restart"/>
            <w:tcBorders>
              <w:top w:val="nil"/>
              <w:left w:val="single" w:sz="8" w:space="0" w:color="FFFFFF"/>
              <w:bottom w:val="single" w:sz="4" w:space="0" w:color="000000"/>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Ex-Ante Impact with Ex-Post Event Window and Weather (MW)</w:t>
            </w:r>
          </w:p>
        </w:tc>
        <w:tc>
          <w:tcPr>
            <w:tcW w:w="1210" w:type="dxa"/>
            <w:vMerge w:val="restart"/>
            <w:tcBorders>
              <w:top w:val="nil"/>
              <w:left w:val="single" w:sz="8" w:space="0" w:color="FFFFFF"/>
              <w:bottom w:val="single" w:sz="4" w:space="0" w:color="000000"/>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Ex-Ante Impact (1pm-6pm) using Ex Post Weather (MW)</w:t>
            </w:r>
          </w:p>
        </w:tc>
        <w:tc>
          <w:tcPr>
            <w:tcW w:w="1008" w:type="dxa"/>
            <w:vMerge w:val="restart"/>
            <w:tcBorders>
              <w:top w:val="nil"/>
              <w:left w:val="single" w:sz="8" w:space="0" w:color="FFFFFF"/>
              <w:bottom w:val="single" w:sz="4" w:space="0" w:color="000000"/>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Ex-Ante Impact SDG&amp;E    1-in-2  (MW)</w:t>
            </w:r>
          </w:p>
        </w:tc>
        <w:tc>
          <w:tcPr>
            <w:tcW w:w="1008" w:type="dxa"/>
            <w:vMerge w:val="restart"/>
            <w:tcBorders>
              <w:top w:val="nil"/>
              <w:left w:val="single" w:sz="8" w:space="0" w:color="FFFFFF"/>
              <w:bottom w:val="single" w:sz="4" w:space="0" w:color="000000"/>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Ex-Ante Impact SDG&amp;E    1-in-10 (MW)</w:t>
            </w:r>
          </w:p>
        </w:tc>
        <w:tc>
          <w:tcPr>
            <w:tcW w:w="1008" w:type="dxa"/>
            <w:vMerge w:val="restart"/>
            <w:tcBorders>
              <w:top w:val="nil"/>
              <w:left w:val="single" w:sz="8" w:space="0" w:color="FFFFFF"/>
              <w:bottom w:val="single" w:sz="4" w:space="0" w:color="000000"/>
              <w:right w:val="single" w:sz="8" w:space="0" w:color="FFFFFF"/>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Ex-Ante Impact CAISO    1-in-2 (MW)</w:t>
            </w:r>
          </w:p>
        </w:tc>
        <w:tc>
          <w:tcPr>
            <w:tcW w:w="1007" w:type="dxa"/>
            <w:vMerge w:val="restart"/>
            <w:tcBorders>
              <w:top w:val="nil"/>
              <w:left w:val="single" w:sz="8" w:space="0" w:color="FFFFFF"/>
              <w:bottom w:val="single" w:sz="4" w:space="0" w:color="000000"/>
              <w:right w:val="single" w:sz="4" w:space="0" w:color="auto"/>
            </w:tcBorders>
            <w:shd w:val="clear" w:color="000000" w:fill="0070C0"/>
            <w:vAlign w:val="center"/>
            <w:hideMark/>
          </w:tcPr>
          <w:p w:rsidR="007A3E95" w:rsidRPr="007A3E95" w:rsidRDefault="007A3E95" w:rsidP="007A3E95">
            <w:pPr>
              <w:spacing w:after="0" w:line="240" w:lineRule="auto"/>
              <w:jc w:val="center"/>
              <w:rPr>
                <w:rFonts w:ascii="Calibri" w:eastAsia="Times New Roman" w:hAnsi="Calibri" w:cs="Times New Roman"/>
                <w:b/>
                <w:bCs/>
                <w:color w:val="FFFFFF"/>
                <w:sz w:val="20"/>
                <w:szCs w:val="20"/>
              </w:rPr>
            </w:pPr>
            <w:r w:rsidRPr="007A3E95">
              <w:rPr>
                <w:rFonts w:ascii="Calibri" w:eastAsia="Times New Roman" w:hAnsi="Calibri" w:cs="Times New Roman"/>
                <w:b/>
                <w:bCs/>
                <w:color w:val="FFFFFF"/>
                <w:sz w:val="20"/>
                <w:szCs w:val="20"/>
              </w:rPr>
              <w:t>Ex-Ante Impact CAISO    1-in-10 (MW)</w:t>
            </w:r>
          </w:p>
        </w:tc>
      </w:tr>
      <w:tr w:rsidR="007A3E95" w:rsidRPr="007A3E95" w:rsidTr="00954105">
        <w:trPr>
          <w:trHeight w:val="2205"/>
          <w:jc w:val="center"/>
        </w:trPr>
        <w:tc>
          <w:tcPr>
            <w:tcW w:w="1483" w:type="dxa"/>
            <w:vMerge/>
            <w:tcBorders>
              <w:top w:val="single" w:sz="4" w:space="0" w:color="auto"/>
              <w:left w:val="single" w:sz="4" w:space="0" w:color="auto"/>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1152" w:type="dxa"/>
            <w:vMerge/>
            <w:tcBorders>
              <w:top w:val="nil"/>
              <w:left w:val="single" w:sz="8" w:space="0" w:color="FFFFFF"/>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1339" w:type="dxa"/>
            <w:vMerge/>
            <w:tcBorders>
              <w:top w:val="nil"/>
              <w:left w:val="single" w:sz="8" w:space="0" w:color="FFFFFF"/>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1513" w:type="dxa"/>
            <w:vMerge/>
            <w:tcBorders>
              <w:top w:val="nil"/>
              <w:left w:val="single" w:sz="8" w:space="0" w:color="FFFFFF"/>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1238" w:type="dxa"/>
            <w:vMerge/>
            <w:tcBorders>
              <w:top w:val="nil"/>
              <w:left w:val="single" w:sz="8" w:space="0" w:color="FFFFFF"/>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1210" w:type="dxa"/>
            <w:vMerge/>
            <w:tcBorders>
              <w:top w:val="nil"/>
              <w:left w:val="single" w:sz="8" w:space="0" w:color="FFFFFF"/>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1210" w:type="dxa"/>
            <w:vMerge/>
            <w:tcBorders>
              <w:top w:val="nil"/>
              <w:left w:val="single" w:sz="8" w:space="0" w:color="FFFFFF"/>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1008" w:type="dxa"/>
            <w:vMerge/>
            <w:tcBorders>
              <w:top w:val="nil"/>
              <w:left w:val="single" w:sz="8" w:space="0" w:color="FFFFFF"/>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1008" w:type="dxa"/>
            <w:vMerge/>
            <w:tcBorders>
              <w:top w:val="nil"/>
              <w:left w:val="single" w:sz="8" w:space="0" w:color="FFFFFF"/>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1008" w:type="dxa"/>
            <w:vMerge/>
            <w:tcBorders>
              <w:top w:val="nil"/>
              <w:left w:val="single" w:sz="8" w:space="0" w:color="FFFFFF"/>
              <w:bottom w:val="single" w:sz="4" w:space="0" w:color="000000"/>
              <w:right w:val="single" w:sz="8" w:space="0" w:color="FFFFFF"/>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c>
          <w:tcPr>
            <w:tcW w:w="1007" w:type="dxa"/>
            <w:vMerge/>
            <w:tcBorders>
              <w:top w:val="nil"/>
              <w:left w:val="single" w:sz="8" w:space="0" w:color="FFFFFF"/>
              <w:bottom w:val="single" w:sz="4" w:space="0" w:color="000000"/>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b/>
                <w:bCs/>
                <w:color w:val="FFFFFF"/>
                <w:sz w:val="20"/>
                <w:szCs w:val="20"/>
              </w:rPr>
            </w:pPr>
          </w:p>
        </w:tc>
      </w:tr>
      <w:tr w:rsidR="007A3E95" w:rsidRPr="007A3E95" w:rsidTr="00954105">
        <w:trPr>
          <w:trHeight w:val="315"/>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A</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B</w:t>
            </w:r>
          </w:p>
        </w:tc>
        <w:tc>
          <w:tcPr>
            <w:tcW w:w="1339"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C</w:t>
            </w:r>
          </w:p>
        </w:tc>
        <w:tc>
          <w:tcPr>
            <w:tcW w:w="1513"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D</w:t>
            </w:r>
          </w:p>
        </w:tc>
        <w:tc>
          <w:tcPr>
            <w:tcW w:w="1238"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 xml:space="preserve">E </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F</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G</w:t>
            </w:r>
          </w:p>
        </w:tc>
        <w:tc>
          <w:tcPr>
            <w:tcW w:w="1008" w:type="dxa"/>
            <w:tcBorders>
              <w:top w:val="nil"/>
              <w:left w:val="nil"/>
              <w:bottom w:val="nil"/>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H</w:t>
            </w:r>
          </w:p>
        </w:tc>
        <w:tc>
          <w:tcPr>
            <w:tcW w:w="1008" w:type="dxa"/>
            <w:tcBorders>
              <w:top w:val="nil"/>
              <w:left w:val="nil"/>
              <w:bottom w:val="nil"/>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I</w:t>
            </w:r>
          </w:p>
        </w:tc>
        <w:tc>
          <w:tcPr>
            <w:tcW w:w="1008" w:type="dxa"/>
            <w:tcBorders>
              <w:top w:val="nil"/>
              <w:left w:val="nil"/>
              <w:bottom w:val="nil"/>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J</w:t>
            </w:r>
          </w:p>
        </w:tc>
        <w:tc>
          <w:tcPr>
            <w:tcW w:w="1007" w:type="dxa"/>
            <w:tcBorders>
              <w:top w:val="nil"/>
              <w:left w:val="nil"/>
              <w:bottom w:val="nil"/>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b/>
                <w:bCs/>
                <w:color w:val="000000"/>
                <w:sz w:val="20"/>
                <w:szCs w:val="20"/>
              </w:rPr>
            </w:pPr>
            <w:r w:rsidRPr="007A3E95">
              <w:rPr>
                <w:rFonts w:ascii="Calibri" w:eastAsia="Times New Roman" w:hAnsi="Calibri" w:cs="Times New Roman"/>
                <w:b/>
                <w:bCs/>
                <w:color w:val="000000"/>
                <w:sz w:val="20"/>
                <w:szCs w:val="20"/>
              </w:rPr>
              <w:t>K</w:t>
            </w:r>
          </w:p>
        </w:tc>
      </w:tr>
      <w:tr w:rsidR="007A3E95" w:rsidRPr="007A3E95" w:rsidTr="0095410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8/13/2015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0.4</w:t>
            </w:r>
          </w:p>
        </w:tc>
        <w:tc>
          <w:tcPr>
            <w:tcW w:w="1513"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0.4</w:t>
            </w:r>
          </w:p>
        </w:tc>
        <w:tc>
          <w:tcPr>
            <w:tcW w:w="1238"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77</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210" w:type="dxa"/>
            <w:tcBorders>
              <w:top w:val="nil"/>
              <w:left w:val="nil"/>
              <w:bottom w:val="single" w:sz="4" w:space="0" w:color="auto"/>
              <w:right w:val="nil"/>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008"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r w:rsidRPr="007A3E95">
              <w:rPr>
                <w:rFonts w:ascii="Calibri" w:eastAsia="Times New Roman" w:hAnsi="Calibri" w:cs="Times New Roman"/>
                <w:color w:val="000000"/>
                <w:sz w:val="20"/>
                <w:szCs w:val="20"/>
              </w:rPr>
              <w:br/>
              <w:t>(75°F)</w:t>
            </w:r>
          </w:p>
        </w:tc>
        <w:tc>
          <w:tcPr>
            <w:tcW w:w="1008"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r w:rsidRPr="007A3E95">
              <w:rPr>
                <w:rFonts w:ascii="Calibri" w:eastAsia="Times New Roman" w:hAnsi="Calibri" w:cs="Times New Roman"/>
                <w:color w:val="000000"/>
                <w:sz w:val="20"/>
                <w:szCs w:val="20"/>
              </w:rPr>
              <w:br/>
              <w:t>(79°F)</w:t>
            </w:r>
          </w:p>
        </w:tc>
        <w:tc>
          <w:tcPr>
            <w:tcW w:w="1008"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r w:rsidRPr="007A3E95">
              <w:rPr>
                <w:rFonts w:ascii="Calibri" w:eastAsia="Times New Roman" w:hAnsi="Calibri" w:cs="Times New Roman"/>
                <w:color w:val="000000"/>
                <w:sz w:val="20"/>
                <w:szCs w:val="20"/>
              </w:rPr>
              <w:br/>
              <w:t>(77°F)</w:t>
            </w:r>
          </w:p>
        </w:tc>
        <w:tc>
          <w:tcPr>
            <w:tcW w:w="1007"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r w:rsidRPr="007A3E95">
              <w:rPr>
                <w:rFonts w:ascii="Calibri" w:eastAsia="Times New Roman" w:hAnsi="Calibri" w:cs="Times New Roman"/>
                <w:color w:val="000000"/>
                <w:sz w:val="20"/>
                <w:szCs w:val="20"/>
              </w:rPr>
              <w:br/>
              <w:t>(77°F)</w:t>
            </w:r>
          </w:p>
        </w:tc>
      </w:tr>
      <w:tr w:rsidR="007A3E95" w:rsidRPr="007A3E95" w:rsidTr="0095410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8/14/2015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4-8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0.2</w:t>
            </w:r>
          </w:p>
        </w:tc>
        <w:tc>
          <w:tcPr>
            <w:tcW w:w="1513"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0.2</w:t>
            </w:r>
          </w:p>
        </w:tc>
        <w:tc>
          <w:tcPr>
            <w:tcW w:w="1238"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79</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0.6</w:t>
            </w:r>
          </w:p>
        </w:tc>
        <w:tc>
          <w:tcPr>
            <w:tcW w:w="1210" w:type="dxa"/>
            <w:tcBorders>
              <w:top w:val="nil"/>
              <w:left w:val="nil"/>
              <w:bottom w:val="single" w:sz="4" w:space="0" w:color="auto"/>
              <w:right w:val="nil"/>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7" w:type="dxa"/>
            <w:vMerge/>
            <w:tcBorders>
              <w:top w:val="single" w:sz="4" w:space="0" w:color="auto"/>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95410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8/16/2015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0.2</w:t>
            </w:r>
          </w:p>
        </w:tc>
        <w:tc>
          <w:tcPr>
            <w:tcW w:w="1513"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0.2</w:t>
            </w:r>
          </w:p>
        </w:tc>
        <w:tc>
          <w:tcPr>
            <w:tcW w:w="1238"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81</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210" w:type="dxa"/>
            <w:tcBorders>
              <w:top w:val="nil"/>
              <w:left w:val="nil"/>
              <w:bottom w:val="single" w:sz="4" w:space="0" w:color="auto"/>
              <w:right w:val="nil"/>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7" w:type="dxa"/>
            <w:vMerge/>
            <w:tcBorders>
              <w:top w:val="single" w:sz="4" w:space="0" w:color="auto"/>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95410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8/26/2015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4-8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0.5</w:t>
            </w:r>
          </w:p>
        </w:tc>
        <w:tc>
          <w:tcPr>
            <w:tcW w:w="1513"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0.5</w:t>
            </w:r>
          </w:p>
        </w:tc>
        <w:tc>
          <w:tcPr>
            <w:tcW w:w="1238"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79</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0.6</w:t>
            </w:r>
          </w:p>
        </w:tc>
        <w:tc>
          <w:tcPr>
            <w:tcW w:w="1210" w:type="dxa"/>
            <w:tcBorders>
              <w:top w:val="nil"/>
              <w:left w:val="nil"/>
              <w:bottom w:val="single" w:sz="4" w:space="0" w:color="auto"/>
              <w:right w:val="nil"/>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7" w:type="dxa"/>
            <w:vMerge/>
            <w:tcBorders>
              <w:top w:val="single" w:sz="4" w:space="0" w:color="auto"/>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95410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8/27/2015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0.2</w:t>
            </w:r>
          </w:p>
        </w:tc>
        <w:tc>
          <w:tcPr>
            <w:tcW w:w="1513"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0.2</w:t>
            </w:r>
          </w:p>
        </w:tc>
        <w:tc>
          <w:tcPr>
            <w:tcW w:w="1238"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81</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210" w:type="dxa"/>
            <w:tcBorders>
              <w:top w:val="nil"/>
              <w:left w:val="nil"/>
              <w:bottom w:val="single" w:sz="4" w:space="0" w:color="auto"/>
              <w:right w:val="nil"/>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7" w:type="dxa"/>
            <w:vMerge/>
            <w:tcBorders>
              <w:top w:val="single" w:sz="4" w:space="0" w:color="auto"/>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954105">
        <w:trPr>
          <w:trHeight w:val="315"/>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8/28/2015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0.5</w:t>
            </w:r>
          </w:p>
        </w:tc>
        <w:tc>
          <w:tcPr>
            <w:tcW w:w="1513"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0.5</w:t>
            </w:r>
          </w:p>
        </w:tc>
        <w:tc>
          <w:tcPr>
            <w:tcW w:w="1238"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83</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210" w:type="dxa"/>
            <w:tcBorders>
              <w:top w:val="nil"/>
              <w:left w:val="nil"/>
              <w:bottom w:val="single" w:sz="4" w:space="0" w:color="auto"/>
              <w:right w:val="nil"/>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7" w:type="dxa"/>
            <w:vMerge/>
            <w:tcBorders>
              <w:top w:val="single" w:sz="4" w:space="0" w:color="auto"/>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95410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9/9/2015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0.3</w:t>
            </w:r>
          </w:p>
        </w:tc>
        <w:tc>
          <w:tcPr>
            <w:tcW w:w="1513"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0.3</w:t>
            </w:r>
          </w:p>
        </w:tc>
        <w:tc>
          <w:tcPr>
            <w:tcW w:w="1238"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87</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210" w:type="dxa"/>
            <w:tcBorders>
              <w:top w:val="nil"/>
              <w:left w:val="nil"/>
              <w:bottom w:val="single" w:sz="4" w:space="0" w:color="auto"/>
              <w:right w:val="nil"/>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008" w:type="dxa"/>
            <w:vMerge w:val="restart"/>
            <w:tcBorders>
              <w:top w:val="nil"/>
              <w:left w:val="single" w:sz="4" w:space="0" w:color="auto"/>
              <w:bottom w:val="single" w:sz="4" w:space="0" w:color="auto"/>
              <w:right w:val="single" w:sz="4" w:space="0" w:color="auto"/>
            </w:tcBorders>
            <w:shd w:val="clear" w:color="000000" w:fill="DAEEF3"/>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r w:rsidRPr="007A3E95">
              <w:rPr>
                <w:rFonts w:ascii="Calibri" w:eastAsia="Times New Roman" w:hAnsi="Calibri" w:cs="Times New Roman"/>
                <w:color w:val="000000"/>
                <w:sz w:val="20"/>
                <w:szCs w:val="20"/>
              </w:rPr>
              <w:br/>
              <w:t>(76°F)</w:t>
            </w:r>
          </w:p>
        </w:tc>
        <w:tc>
          <w:tcPr>
            <w:tcW w:w="1008" w:type="dxa"/>
            <w:vMerge w:val="restart"/>
            <w:tcBorders>
              <w:top w:val="nil"/>
              <w:left w:val="single" w:sz="4" w:space="0" w:color="auto"/>
              <w:bottom w:val="single" w:sz="4" w:space="0" w:color="auto"/>
              <w:right w:val="single" w:sz="4" w:space="0" w:color="auto"/>
            </w:tcBorders>
            <w:shd w:val="clear" w:color="000000" w:fill="DAEEF3"/>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r w:rsidRPr="007A3E95">
              <w:rPr>
                <w:rFonts w:ascii="Calibri" w:eastAsia="Times New Roman" w:hAnsi="Calibri" w:cs="Times New Roman"/>
                <w:color w:val="000000"/>
                <w:sz w:val="20"/>
                <w:szCs w:val="20"/>
              </w:rPr>
              <w:br/>
              <w:t>(82°F)</w:t>
            </w:r>
          </w:p>
        </w:tc>
        <w:tc>
          <w:tcPr>
            <w:tcW w:w="1008" w:type="dxa"/>
            <w:vMerge w:val="restart"/>
            <w:tcBorders>
              <w:top w:val="nil"/>
              <w:left w:val="single" w:sz="4" w:space="0" w:color="auto"/>
              <w:bottom w:val="single" w:sz="4" w:space="0" w:color="auto"/>
              <w:right w:val="single" w:sz="4" w:space="0" w:color="auto"/>
            </w:tcBorders>
            <w:shd w:val="clear" w:color="000000" w:fill="DAEEF3"/>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r w:rsidRPr="007A3E95">
              <w:rPr>
                <w:rFonts w:ascii="Calibri" w:eastAsia="Times New Roman" w:hAnsi="Calibri" w:cs="Times New Roman"/>
                <w:color w:val="000000"/>
                <w:sz w:val="20"/>
                <w:szCs w:val="20"/>
              </w:rPr>
              <w:br/>
              <w:t>(77°F)</w:t>
            </w:r>
          </w:p>
        </w:tc>
        <w:tc>
          <w:tcPr>
            <w:tcW w:w="1007" w:type="dxa"/>
            <w:vMerge w:val="restart"/>
            <w:tcBorders>
              <w:top w:val="nil"/>
              <w:left w:val="single" w:sz="4" w:space="0" w:color="auto"/>
              <w:bottom w:val="single" w:sz="4" w:space="0" w:color="auto"/>
              <w:right w:val="single" w:sz="4" w:space="0" w:color="auto"/>
            </w:tcBorders>
            <w:shd w:val="clear" w:color="000000" w:fill="DAEEF3"/>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r w:rsidRPr="007A3E95">
              <w:rPr>
                <w:rFonts w:ascii="Calibri" w:eastAsia="Times New Roman" w:hAnsi="Calibri" w:cs="Times New Roman"/>
                <w:color w:val="000000"/>
                <w:sz w:val="20"/>
                <w:szCs w:val="20"/>
              </w:rPr>
              <w:br/>
              <w:t>(82°F)</w:t>
            </w:r>
          </w:p>
        </w:tc>
      </w:tr>
      <w:tr w:rsidR="007A3E95" w:rsidRPr="007A3E95" w:rsidTr="0095410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9/10/2015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0.1</w:t>
            </w:r>
          </w:p>
        </w:tc>
        <w:tc>
          <w:tcPr>
            <w:tcW w:w="1513"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0.1</w:t>
            </w:r>
          </w:p>
        </w:tc>
        <w:tc>
          <w:tcPr>
            <w:tcW w:w="1238"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86</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210" w:type="dxa"/>
            <w:tcBorders>
              <w:top w:val="nil"/>
              <w:left w:val="nil"/>
              <w:bottom w:val="single" w:sz="4" w:space="0" w:color="auto"/>
              <w:right w:val="nil"/>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7"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95410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9/11/2015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0.5</w:t>
            </w:r>
          </w:p>
        </w:tc>
        <w:tc>
          <w:tcPr>
            <w:tcW w:w="1513"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0.5</w:t>
            </w:r>
          </w:p>
        </w:tc>
        <w:tc>
          <w:tcPr>
            <w:tcW w:w="1238"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83</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210" w:type="dxa"/>
            <w:tcBorders>
              <w:top w:val="nil"/>
              <w:left w:val="nil"/>
              <w:bottom w:val="single" w:sz="4" w:space="0" w:color="auto"/>
              <w:right w:val="nil"/>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7"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95410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9/20/2015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2-4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0.1</w:t>
            </w:r>
          </w:p>
        </w:tc>
        <w:tc>
          <w:tcPr>
            <w:tcW w:w="1513"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0.1</w:t>
            </w:r>
          </w:p>
        </w:tc>
        <w:tc>
          <w:tcPr>
            <w:tcW w:w="1238"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83</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0.8</w:t>
            </w:r>
          </w:p>
        </w:tc>
        <w:tc>
          <w:tcPr>
            <w:tcW w:w="1210" w:type="dxa"/>
            <w:tcBorders>
              <w:top w:val="nil"/>
              <w:left w:val="nil"/>
              <w:bottom w:val="single" w:sz="4" w:space="0" w:color="auto"/>
              <w:right w:val="nil"/>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7"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95410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9/24/2015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2-6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0.8</w:t>
            </w:r>
          </w:p>
        </w:tc>
        <w:tc>
          <w:tcPr>
            <w:tcW w:w="1513"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0.8</w:t>
            </w:r>
          </w:p>
        </w:tc>
        <w:tc>
          <w:tcPr>
            <w:tcW w:w="1238"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77</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210" w:type="dxa"/>
            <w:tcBorders>
              <w:top w:val="nil"/>
              <w:left w:val="nil"/>
              <w:bottom w:val="single" w:sz="4" w:space="0" w:color="auto"/>
              <w:right w:val="nil"/>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7"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954105">
        <w:trPr>
          <w:trHeight w:val="315"/>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9/25/2015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2-6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513"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238"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78</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210" w:type="dxa"/>
            <w:tcBorders>
              <w:top w:val="nil"/>
              <w:left w:val="nil"/>
              <w:bottom w:val="single" w:sz="4" w:space="0" w:color="auto"/>
              <w:right w:val="nil"/>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7" w:type="dxa"/>
            <w:vMerge/>
            <w:tcBorders>
              <w:top w:val="nil"/>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95410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10/9/2015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0.5</w:t>
            </w:r>
          </w:p>
        </w:tc>
        <w:tc>
          <w:tcPr>
            <w:tcW w:w="1513"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0.5</w:t>
            </w:r>
          </w:p>
        </w:tc>
        <w:tc>
          <w:tcPr>
            <w:tcW w:w="1238"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81</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210" w:type="dxa"/>
            <w:tcBorders>
              <w:top w:val="nil"/>
              <w:left w:val="nil"/>
              <w:bottom w:val="single" w:sz="4" w:space="0" w:color="auto"/>
              <w:right w:val="nil"/>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008" w:type="dxa"/>
            <w:vMerge w:val="restart"/>
            <w:tcBorders>
              <w:top w:val="nil"/>
              <w:left w:val="single" w:sz="4" w:space="0" w:color="auto"/>
              <w:right w:val="single" w:sz="4" w:space="0" w:color="auto"/>
            </w:tcBorders>
            <w:shd w:val="clear" w:color="000000" w:fill="E4DFEC"/>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r w:rsidRPr="007A3E95">
              <w:rPr>
                <w:rFonts w:ascii="Calibri" w:eastAsia="Times New Roman" w:hAnsi="Calibri" w:cs="Times New Roman"/>
                <w:color w:val="000000"/>
                <w:sz w:val="20"/>
                <w:szCs w:val="20"/>
              </w:rPr>
              <w:br/>
              <w:t>(71°F)</w:t>
            </w:r>
          </w:p>
        </w:tc>
        <w:tc>
          <w:tcPr>
            <w:tcW w:w="1008" w:type="dxa"/>
            <w:vMerge w:val="restart"/>
            <w:tcBorders>
              <w:top w:val="nil"/>
              <w:left w:val="single" w:sz="4" w:space="0" w:color="auto"/>
              <w:right w:val="single" w:sz="4" w:space="0" w:color="auto"/>
            </w:tcBorders>
            <w:shd w:val="clear" w:color="000000" w:fill="E4DFEC"/>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r w:rsidRPr="007A3E95">
              <w:rPr>
                <w:rFonts w:ascii="Calibri" w:eastAsia="Times New Roman" w:hAnsi="Calibri" w:cs="Times New Roman"/>
                <w:color w:val="000000"/>
                <w:sz w:val="20"/>
                <w:szCs w:val="20"/>
              </w:rPr>
              <w:br/>
              <w:t>(77°F)</w:t>
            </w:r>
          </w:p>
        </w:tc>
        <w:tc>
          <w:tcPr>
            <w:tcW w:w="1008" w:type="dxa"/>
            <w:vMerge w:val="restart"/>
            <w:tcBorders>
              <w:top w:val="nil"/>
              <w:left w:val="single" w:sz="4" w:space="0" w:color="auto"/>
              <w:right w:val="single" w:sz="4" w:space="0" w:color="auto"/>
            </w:tcBorders>
            <w:shd w:val="clear" w:color="000000" w:fill="E4DFEC"/>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r w:rsidRPr="007A3E95">
              <w:rPr>
                <w:rFonts w:ascii="Calibri" w:eastAsia="Times New Roman" w:hAnsi="Calibri" w:cs="Times New Roman"/>
                <w:color w:val="000000"/>
                <w:sz w:val="20"/>
                <w:szCs w:val="20"/>
              </w:rPr>
              <w:br/>
              <w:t>(68°F)</w:t>
            </w:r>
          </w:p>
        </w:tc>
        <w:tc>
          <w:tcPr>
            <w:tcW w:w="1007" w:type="dxa"/>
            <w:vMerge w:val="restart"/>
            <w:tcBorders>
              <w:top w:val="nil"/>
              <w:left w:val="single" w:sz="4" w:space="0" w:color="auto"/>
              <w:right w:val="single" w:sz="4" w:space="0" w:color="auto"/>
            </w:tcBorders>
            <w:shd w:val="clear" w:color="000000" w:fill="E4DFEC"/>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r w:rsidRPr="007A3E95">
              <w:rPr>
                <w:rFonts w:ascii="Calibri" w:eastAsia="Times New Roman" w:hAnsi="Calibri" w:cs="Times New Roman"/>
                <w:color w:val="000000"/>
                <w:sz w:val="20"/>
                <w:szCs w:val="20"/>
              </w:rPr>
              <w:br/>
              <w:t>(75°F)</w:t>
            </w:r>
          </w:p>
        </w:tc>
      </w:tr>
      <w:tr w:rsidR="007A3E95" w:rsidRPr="007A3E95" w:rsidTr="0095410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10/10/2015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0.3</w:t>
            </w:r>
          </w:p>
        </w:tc>
        <w:tc>
          <w:tcPr>
            <w:tcW w:w="1513"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0.3</w:t>
            </w:r>
          </w:p>
        </w:tc>
        <w:tc>
          <w:tcPr>
            <w:tcW w:w="1238"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87</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210" w:type="dxa"/>
            <w:tcBorders>
              <w:top w:val="nil"/>
              <w:left w:val="nil"/>
              <w:bottom w:val="single" w:sz="4" w:space="0" w:color="auto"/>
              <w:right w:val="nil"/>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008" w:type="dxa"/>
            <w:vMerge/>
            <w:tcBorders>
              <w:left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left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left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7" w:type="dxa"/>
            <w:vMerge/>
            <w:tcBorders>
              <w:left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r w:rsidR="007A3E95" w:rsidRPr="007A3E95" w:rsidTr="0095410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10/13/2015</w:t>
            </w:r>
          </w:p>
        </w:tc>
        <w:tc>
          <w:tcPr>
            <w:tcW w:w="1152"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4-8 pm</w:t>
            </w:r>
          </w:p>
        </w:tc>
        <w:tc>
          <w:tcPr>
            <w:tcW w:w="1339"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0.3</w:t>
            </w:r>
          </w:p>
        </w:tc>
        <w:tc>
          <w:tcPr>
            <w:tcW w:w="1513"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0.3</w:t>
            </w:r>
          </w:p>
        </w:tc>
        <w:tc>
          <w:tcPr>
            <w:tcW w:w="1238" w:type="dxa"/>
            <w:tcBorders>
              <w:top w:val="nil"/>
              <w:left w:val="nil"/>
              <w:bottom w:val="single" w:sz="4" w:space="0" w:color="auto"/>
              <w:right w:val="single" w:sz="4" w:space="0" w:color="auto"/>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81</w:t>
            </w:r>
          </w:p>
        </w:tc>
        <w:tc>
          <w:tcPr>
            <w:tcW w:w="1210" w:type="dxa"/>
            <w:tcBorders>
              <w:top w:val="nil"/>
              <w:left w:val="nil"/>
              <w:bottom w:val="single" w:sz="4" w:space="0" w:color="auto"/>
              <w:right w:val="single" w:sz="4" w:space="0" w:color="auto"/>
            </w:tcBorders>
            <w:shd w:val="clear" w:color="auto" w:fill="auto"/>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0.6</w:t>
            </w:r>
          </w:p>
        </w:tc>
        <w:tc>
          <w:tcPr>
            <w:tcW w:w="1210" w:type="dxa"/>
            <w:tcBorders>
              <w:top w:val="nil"/>
              <w:left w:val="nil"/>
              <w:bottom w:val="single" w:sz="4" w:space="0" w:color="auto"/>
              <w:right w:val="nil"/>
            </w:tcBorders>
            <w:shd w:val="clear" w:color="auto" w:fill="auto"/>
            <w:noWrap/>
            <w:vAlign w:val="center"/>
            <w:hideMark/>
          </w:tcPr>
          <w:p w:rsidR="007A3E95" w:rsidRPr="007A3E95" w:rsidRDefault="007A3E95" w:rsidP="007A3E95">
            <w:pPr>
              <w:spacing w:after="0" w:line="240" w:lineRule="auto"/>
              <w:jc w:val="center"/>
              <w:rPr>
                <w:rFonts w:ascii="Calibri" w:eastAsia="Times New Roman" w:hAnsi="Calibri" w:cs="Times New Roman"/>
                <w:color w:val="000000"/>
                <w:sz w:val="20"/>
                <w:szCs w:val="20"/>
              </w:rPr>
            </w:pPr>
            <w:r w:rsidRPr="007A3E95">
              <w:rPr>
                <w:rFonts w:ascii="Calibri" w:eastAsia="Times New Roman" w:hAnsi="Calibri" w:cs="Times New Roman"/>
                <w:color w:val="000000"/>
                <w:sz w:val="20"/>
                <w:szCs w:val="20"/>
              </w:rPr>
              <w:t>0.7</w:t>
            </w:r>
          </w:p>
        </w:tc>
        <w:tc>
          <w:tcPr>
            <w:tcW w:w="1008" w:type="dxa"/>
            <w:vMerge/>
            <w:tcBorders>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8" w:type="dxa"/>
            <w:vMerge/>
            <w:tcBorders>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c>
          <w:tcPr>
            <w:tcW w:w="1007" w:type="dxa"/>
            <w:vMerge/>
            <w:tcBorders>
              <w:left w:val="single" w:sz="4" w:space="0" w:color="auto"/>
              <w:bottom w:val="single" w:sz="4" w:space="0" w:color="auto"/>
              <w:right w:val="single" w:sz="4" w:space="0" w:color="auto"/>
            </w:tcBorders>
            <w:vAlign w:val="center"/>
            <w:hideMark/>
          </w:tcPr>
          <w:p w:rsidR="007A3E95" w:rsidRPr="007A3E95" w:rsidRDefault="007A3E95" w:rsidP="007A3E95">
            <w:pPr>
              <w:spacing w:after="0" w:line="240" w:lineRule="auto"/>
              <w:rPr>
                <w:rFonts w:ascii="Calibri" w:eastAsia="Times New Roman" w:hAnsi="Calibri" w:cs="Times New Roman"/>
                <w:color w:val="000000"/>
                <w:sz w:val="20"/>
                <w:szCs w:val="20"/>
              </w:rPr>
            </w:pPr>
          </w:p>
        </w:tc>
      </w:tr>
    </w:tbl>
    <w:p w:rsidR="007A3E95" w:rsidRPr="007A3E95" w:rsidRDefault="007A3E95" w:rsidP="007A3E95">
      <w:pPr>
        <w:pStyle w:val="BodyParaAfterTableFigure"/>
      </w:pPr>
    </w:p>
    <w:p w:rsidR="001B0ACB" w:rsidRDefault="009757E6" w:rsidP="000B0908">
      <w:pPr>
        <w:pStyle w:val="TableFigureCaption"/>
      </w:pPr>
      <w:r w:rsidRPr="00751B89">
        <w:t>Table 5-1</w:t>
      </w:r>
      <w:r w:rsidR="00C831D9">
        <w:t>2</w:t>
      </w:r>
      <w:r w:rsidR="00F4688A" w:rsidRPr="00751B89">
        <w:t xml:space="preserve">: </w:t>
      </w:r>
      <w:r w:rsidR="008C0C81" w:rsidRPr="00751B89">
        <w:t>Differences in Ex Post and Ex Ante Impacts Due to Key Factors</w:t>
      </w:r>
      <w:r w:rsidR="00274BB4" w:rsidRPr="00751B89">
        <w:br/>
      </w:r>
      <w:r w:rsidR="008C0C81" w:rsidRPr="00751B89">
        <w:t xml:space="preserve">Nonresidential </w:t>
      </w:r>
      <w:r w:rsidR="001B756B" w:rsidRPr="00751B89">
        <w:t>5</w:t>
      </w:r>
      <w:r w:rsidR="008C0C81" w:rsidRPr="00751B89">
        <w:t>0% Cycling</w:t>
      </w:r>
    </w:p>
    <w:tbl>
      <w:tblPr>
        <w:tblW w:w="13177" w:type="dxa"/>
        <w:jc w:val="center"/>
        <w:tblInd w:w="93" w:type="dxa"/>
        <w:tblLook w:val="04A0" w:firstRow="1" w:lastRow="0" w:firstColumn="1" w:lastColumn="0" w:noHBand="0" w:noVBand="1"/>
      </w:tblPr>
      <w:tblGrid>
        <w:gridCol w:w="1483"/>
        <w:gridCol w:w="1152"/>
        <w:gridCol w:w="1339"/>
        <w:gridCol w:w="1513"/>
        <w:gridCol w:w="1238"/>
        <w:gridCol w:w="1210"/>
        <w:gridCol w:w="1210"/>
        <w:gridCol w:w="1008"/>
        <w:gridCol w:w="1008"/>
        <w:gridCol w:w="1008"/>
        <w:gridCol w:w="1008"/>
      </w:tblGrid>
      <w:tr w:rsidR="00954105" w:rsidRPr="00954105" w:rsidTr="00954105">
        <w:trPr>
          <w:trHeight w:val="315"/>
          <w:jc w:val="center"/>
        </w:trPr>
        <w:tc>
          <w:tcPr>
            <w:tcW w:w="1483" w:type="dxa"/>
            <w:vMerge w:val="restart"/>
            <w:tcBorders>
              <w:top w:val="single" w:sz="4" w:space="0" w:color="auto"/>
              <w:left w:val="single" w:sz="4" w:space="0" w:color="auto"/>
              <w:bottom w:val="single" w:sz="4" w:space="0" w:color="000000"/>
              <w:right w:val="single" w:sz="8" w:space="0" w:color="FFFFFF"/>
            </w:tcBorders>
            <w:shd w:val="clear" w:color="000000" w:fill="0070C0"/>
            <w:noWrap/>
            <w:vAlign w:val="center"/>
            <w:hideMark/>
          </w:tcPr>
          <w:p w:rsidR="00954105" w:rsidRPr="00954105" w:rsidRDefault="00954105" w:rsidP="00954105">
            <w:pPr>
              <w:spacing w:after="0" w:line="240" w:lineRule="auto"/>
              <w:jc w:val="center"/>
              <w:rPr>
                <w:rFonts w:ascii="Calibri" w:eastAsia="Times New Roman" w:hAnsi="Calibri" w:cs="Times New Roman"/>
                <w:b/>
                <w:bCs/>
                <w:color w:val="FFFFFF"/>
                <w:sz w:val="20"/>
                <w:szCs w:val="20"/>
              </w:rPr>
            </w:pPr>
            <w:r w:rsidRPr="00954105">
              <w:rPr>
                <w:rFonts w:ascii="Calibri" w:eastAsia="Times New Roman" w:hAnsi="Calibri" w:cs="Times New Roman"/>
                <w:b/>
                <w:bCs/>
                <w:color w:val="FFFFFF"/>
                <w:sz w:val="20"/>
                <w:szCs w:val="20"/>
              </w:rPr>
              <w:t>Date</w:t>
            </w:r>
          </w:p>
        </w:tc>
        <w:tc>
          <w:tcPr>
            <w:tcW w:w="5242" w:type="dxa"/>
            <w:gridSpan w:val="4"/>
            <w:tcBorders>
              <w:top w:val="single" w:sz="4" w:space="0" w:color="auto"/>
              <w:left w:val="nil"/>
              <w:bottom w:val="single" w:sz="8" w:space="0" w:color="FFFFFF"/>
              <w:right w:val="single" w:sz="8" w:space="0" w:color="FFFFFF"/>
            </w:tcBorders>
            <w:shd w:val="clear" w:color="000000" w:fill="0070C0"/>
            <w:noWrap/>
            <w:vAlign w:val="center"/>
            <w:hideMark/>
          </w:tcPr>
          <w:p w:rsidR="00954105" w:rsidRPr="00954105" w:rsidRDefault="00954105" w:rsidP="00954105">
            <w:pPr>
              <w:spacing w:after="0" w:line="240" w:lineRule="auto"/>
              <w:jc w:val="center"/>
              <w:rPr>
                <w:rFonts w:ascii="Calibri" w:eastAsia="Times New Roman" w:hAnsi="Calibri" w:cs="Times New Roman"/>
                <w:b/>
                <w:bCs/>
                <w:color w:val="FFFFFF"/>
                <w:sz w:val="20"/>
                <w:szCs w:val="20"/>
              </w:rPr>
            </w:pPr>
            <w:r w:rsidRPr="00954105">
              <w:rPr>
                <w:rFonts w:ascii="Calibri" w:eastAsia="Times New Roman" w:hAnsi="Calibri" w:cs="Times New Roman"/>
                <w:b/>
                <w:bCs/>
                <w:color w:val="FFFFFF"/>
                <w:sz w:val="20"/>
                <w:szCs w:val="20"/>
              </w:rPr>
              <w:t>2015 Ex Post</w:t>
            </w:r>
          </w:p>
        </w:tc>
        <w:tc>
          <w:tcPr>
            <w:tcW w:w="6452" w:type="dxa"/>
            <w:gridSpan w:val="6"/>
            <w:tcBorders>
              <w:top w:val="single" w:sz="4" w:space="0" w:color="auto"/>
              <w:left w:val="nil"/>
              <w:bottom w:val="single" w:sz="8" w:space="0" w:color="FFFFFF"/>
              <w:right w:val="single" w:sz="4" w:space="0" w:color="000000"/>
            </w:tcBorders>
            <w:shd w:val="clear" w:color="000000" w:fill="0070C0"/>
            <w:noWrap/>
            <w:vAlign w:val="center"/>
            <w:hideMark/>
          </w:tcPr>
          <w:p w:rsidR="00954105" w:rsidRPr="00954105" w:rsidRDefault="00954105" w:rsidP="00954105">
            <w:pPr>
              <w:spacing w:after="0" w:line="240" w:lineRule="auto"/>
              <w:jc w:val="center"/>
              <w:rPr>
                <w:rFonts w:ascii="Calibri" w:eastAsia="Times New Roman" w:hAnsi="Calibri" w:cs="Times New Roman"/>
                <w:b/>
                <w:bCs/>
                <w:color w:val="FFFFFF"/>
                <w:sz w:val="20"/>
                <w:szCs w:val="20"/>
              </w:rPr>
            </w:pPr>
            <w:r w:rsidRPr="00954105">
              <w:rPr>
                <w:rFonts w:ascii="Calibri" w:eastAsia="Times New Roman" w:hAnsi="Calibri" w:cs="Times New Roman"/>
                <w:b/>
                <w:bCs/>
                <w:color w:val="FFFFFF"/>
                <w:sz w:val="20"/>
                <w:szCs w:val="20"/>
              </w:rPr>
              <w:t>2015 Ex Ante Model</w:t>
            </w:r>
          </w:p>
        </w:tc>
      </w:tr>
      <w:tr w:rsidR="00954105" w:rsidRPr="00954105" w:rsidTr="00954105">
        <w:trPr>
          <w:trHeight w:val="2295"/>
          <w:jc w:val="center"/>
        </w:trPr>
        <w:tc>
          <w:tcPr>
            <w:tcW w:w="1483" w:type="dxa"/>
            <w:vMerge/>
            <w:tcBorders>
              <w:top w:val="single" w:sz="4" w:space="0" w:color="auto"/>
              <w:left w:val="single" w:sz="4" w:space="0" w:color="auto"/>
              <w:bottom w:val="single" w:sz="4" w:space="0" w:color="000000"/>
              <w:right w:val="single" w:sz="8" w:space="0" w:color="FFFFFF"/>
            </w:tcBorders>
            <w:vAlign w:val="center"/>
            <w:hideMark/>
          </w:tcPr>
          <w:p w:rsidR="00954105" w:rsidRPr="00954105" w:rsidRDefault="00954105" w:rsidP="00954105">
            <w:pPr>
              <w:spacing w:after="0" w:line="240" w:lineRule="auto"/>
              <w:rPr>
                <w:rFonts w:ascii="Calibri" w:eastAsia="Times New Roman" w:hAnsi="Calibri" w:cs="Times New Roman"/>
                <w:b/>
                <w:bCs/>
                <w:color w:val="FFFFFF"/>
                <w:sz w:val="20"/>
                <w:szCs w:val="20"/>
              </w:rPr>
            </w:pPr>
          </w:p>
        </w:tc>
        <w:tc>
          <w:tcPr>
            <w:tcW w:w="1152" w:type="dxa"/>
            <w:tcBorders>
              <w:top w:val="nil"/>
              <w:left w:val="nil"/>
              <w:bottom w:val="single" w:sz="4" w:space="0" w:color="auto"/>
              <w:right w:val="single" w:sz="8" w:space="0" w:color="FFFFFF"/>
            </w:tcBorders>
            <w:shd w:val="clear" w:color="000000" w:fill="0070C0"/>
            <w:vAlign w:val="center"/>
            <w:hideMark/>
          </w:tcPr>
          <w:p w:rsidR="00954105" w:rsidRPr="00954105" w:rsidRDefault="00954105" w:rsidP="00954105">
            <w:pPr>
              <w:spacing w:after="0" w:line="240" w:lineRule="auto"/>
              <w:jc w:val="center"/>
              <w:rPr>
                <w:rFonts w:ascii="Calibri" w:eastAsia="Times New Roman" w:hAnsi="Calibri" w:cs="Times New Roman"/>
                <w:b/>
                <w:bCs/>
                <w:color w:val="FFFFFF"/>
                <w:sz w:val="20"/>
                <w:szCs w:val="20"/>
              </w:rPr>
            </w:pPr>
            <w:r w:rsidRPr="00954105">
              <w:rPr>
                <w:rFonts w:ascii="Calibri" w:eastAsia="Times New Roman" w:hAnsi="Calibri" w:cs="Times New Roman"/>
                <w:b/>
                <w:bCs/>
                <w:color w:val="FFFFFF"/>
                <w:sz w:val="20"/>
                <w:szCs w:val="20"/>
              </w:rPr>
              <w:t>Event Window</w:t>
            </w:r>
          </w:p>
        </w:tc>
        <w:tc>
          <w:tcPr>
            <w:tcW w:w="1339" w:type="dxa"/>
            <w:tcBorders>
              <w:top w:val="nil"/>
              <w:left w:val="nil"/>
              <w:bottom w:val="single" w:sz="4" w:space="0" w:color="auto"/>
              <w:right w:val="single" w:sz="8" w:space="0" w:color="FFFFFF"/>
            </w:tcBorders>
            <w:shd w:val="clear" w:color="000000" w:fill="0070C0"/>
            <w:vAlign w:val="center"/>
            <w:hideMark/>
          </w:tcPr>
          <w:p w:rsidR="00954105" w:rsidRPr="00954105" w:rsidRDefault="00954105" w:rsidP="00954105">
            <w:pPr>
              <w:spacing w:after="0" w:line="240" w:lineRule="auto"/>
              <w:jc w:val="center"/>
              <w:rPr>
                <w:rFonts w:ascii="Calibri" w:eastAsia="Times New Roman" w:hAnsi="Calibri" w:cs="Times New Roman"/>
                <w:b/>
                <w:bCs/>
                <w:color w:val="FFFFFF"/>
                <w:sz w:val="20"/>
                <w:szCs w:val="20"/>
              </w:rPr>
            </w:pPr>
            <w:r w:rsidRPr="00954105">
              <w:rPr>
                <w:rFonts w:ascii="Calibri" w:eastAsia="Times New Roman" w:hAnsi="Calibri" w:cs="Times New Roman"/>
                <w:b/>
                <w:bCs/>
                <w:color w:val="FFFFFF"/>
                <w:sz w:val="20"/>
                <w:szCs w:val="20"/>
              </w:rPr>
              <w:t>Ex-Post Aggregate Impacts (MW)</w:t>
            </w:r>
          </w:p>
        </w:tc>
        <w:tc>
          <w:tcPr>
            <w:tcW w:w="1513" w:type="dxa"/>
            <w:tcBorders>
              <w:top w:val="nil"/>
              <w:left w:val="nil"/>
              <w:bottom w:val="single" w:sz="4" w:space="0" w:color="auto"/>
              <w:right w:val="single" w:sz="8" w:space="0" w:color="FFFFFF"/>
            </w:tcBorders>
            <w:shd w:val="clear" w:color="000000" w:fill="0070C0"/>
            <w:vAlign w:val="center"/>
            <w:hideMark/>
          </w:tcPr>
          <w:p w:rsidR="00954105" w:rsidRPr="00954105" w:rsidRDefault="00954105" w:rsidP="00954105">
            <w:pPr>
              <w:spacing w:after="0" w:line="240" w:lineRule="auto"/>
              <w:jc w:val="center"/>
              <w:rPr>
                <w:rFonts w:ascii="Calibri" w:eastAsia="Times New Roman" w:hAnsi="Calibri" w:cs="Times New Roman"/>
                <w:b/>
                <w:bCs/>
                <w:color w:val="FFFFFF"/>
                <w:sz w:val="20"/>
                <w:szCs w:val="20"/>
              </w:rPr>
            </w:pPr>
            <w:r w:rsidRPr="00954105">
              <w:rPr>
                <w:rFonts w:ascii="Calibri" w:eastAsia="Times New Roman" w:hAnsi="Calibri" w:cs="Times New Roman"/>
                <w:b/>
                <w:bCs/>
                <w:color w:val="FFFFFF"/>
                <w:sz w:val="20"/>
                <w:szCs w:val="20"/>
              </w:rPr>
              <w:t>Ex-Post Aggregate Impacts using SDG&amp;E Forecast (MW)</w:t>
            </w:r>
          </w:p>
        </w:tc>
        <w:tc>
          <w:tcPr>
            <w:tcW w:w="1238" w:type="dxa"/>
            <w:tcBorders>
              <w:top w:val="nil"/>
              <w:left w:val="nil"/>
              <w:bottom w:val="single" w:sz="4" w:space="0" w:color="auto"/>
              <w:right w:val="single" w:sz="8" w:space="0" w:color="FFFFFF"/>
            </w:tcBorders>
            <w:shd w:val="clear" w:color="000000" w:fill="0070C0"/>
            <w:vAlign w:val="center"/>
            <w:hideMark/>
          </w:tcPr>
          <w:p w:rsidR="00954105" w:rsidRPr="00954105" w:rsidRDefault="00954105" w:rsidP="00954105">
            <w:pPr>
              <w:spacing w:after="0" w:line="240" w:lineRule="auto"/>
              <w:jc w:val="center"/>
              <w:rPr>
                <w:rFonts w:ascii="Calibri" w:eastAsia="Times New Roman" w:hAnsi="Calibri" w:cs="Times New Roman"/>
                <w:b/>
                <w:bCs/>
                <w:color w:val="FFFFFF"/>
                <w:sz w:val="20"/>
                <w:szCs w:val="20"/>
              </w:rPr>
            </w:pPr>
            <w:r w:rsidRPr="00954105">
              <w:rPr>
                <w:rFonts w:ascii="Calibri" w:eastAsia="Times New Roman" w:hAnsi="Calibri" w:cs="Times New Roman"/>
                <w:b/>
                <w:bCs/>
                <w:color w:val="FFFFFF"/>
                <w:sz w:val="20"/>
                <w:szCs w:val="20"/>
              </w:rPr>
              <w:t>Mean17 using KSAN KNKX Only (°F)</w:t>
            </w:r>
          </w:p>
        </w:tc>
        <w:tc>
          <w:tcPr>
            <w:tcW w:w="1210" w:type="dxa"/>
            <w:tcBorders>
              <w:top w:val="nil"/>
              <w:left w:val="nil"/>
              <w:bottom w:val="single" w:sz="4" w:space="0" w:color="auto"/>
              <w:right w:val="single" w:sz="8" w:space="0" w:color="FFFFFF"/>
            </w:tcBorders>
            <w:shd w:val="clear" w:color="000000" w:fill="0070C0"/>
            <w:vAlign w:val="center"/>
            <w:hideMark/>
          </w:tcPr>
          <w:p w:rsidR="00954105" w:rsidRPr="00954105" w:rsidRDefault="00954105" w:rsidP="00954105">
            <w:pPr>
              <w:spacing w:after="0" w:line="240" w:lineRule="auto"/>
              <w:jc w:val="center"/>
              <w:rPr>
                <w:rFonts w:ascii="Calibri" w:eastAsia="Times New Roman" w:hAnsi="Calibri" w:cs="Times New Roman"/>
                <w:b/>
                <w:bCs/>
                <w:color w:val="FFFFFF"/>
                <w:sz w:val="20"/>
                <w:szCs w:val="20"/>
              </w:rPr>
            </w:pPr>
            <w:r w:rsidRPr="00954105">
              <w:rPr>
                <w:rFonts w:ascii="Calibri" w:eastAsia="Times New Roman" w:hAnsi="Calibri" w:cs="Times New Roman"/>
                <w:b/>
                <w:bCs/>
                <w:color w:val="FFFFFF"/>
                <w:sz w:val="20"/>
                <w:szCs w:val="20"/>
              </w:rPr>
              <w:t>Ex-Ante Impact with Ex-Post Event Window and Weather (MW)</w:t>
            </w:r>
          </w:p>
        </w:tc>
        <w:tc>
          <w:tcPr>
            <w:tcW w:w="1210" w:type="dxa"/>
            <w:tcBorders>
              <w:top w:val="nil"/>
              <w:left w:val="nil"/>
              <w:bottom w:val="single" w:sz="4" w:space="0" w:color="auto"/>
              <w:right w:val="single" w:sz="8" w:space="0" w:color="FFFFFF"/>
            </w:tcBorders>
            <w:shd w:val="clear" w:color="000000" w:fill="0070C0"/>
            <w:vAlign w:val="center"/>
            <w:hideMark/>
          </w:tcPr>
          <w:p w:rsidR="00954105" w:rsidRPr="00954105" w:rsidRDefault="00954105" w:rsidP="00954105">
            <w:pPr>
              <w:spacing w:after="0" w:line="240" w:lineRule="auto"/>
              <w:jc w:val="center"/>
              <w:rPr>
                <w:rFonts w:ascii="Calibri" w:eastAsia="Times New Roman" w:hAnsi="Calibri" w:cs="Times New Roman"/>
                <w:b/>
                <w:bCs/>
                <w:color w:val="FFFFFF"/>
                <w:sz w:val="20"/>
                <w:szCs w:val="20"/>
              </w:rPr>
            </w:pPr>
            <w:r w:rsidRPr="00954105">
              <w:rPr>
                <w:rFonts w:ascii="Calibri" w:eastAsia="Times New Roman" w:hAnsi="Calibri" w:cs="Times New Roman"/>
                <w:b/>
                <w:bCs/>
                <w:color w:val="FFFFFF"/>
                <w:sz w:val="20"/>
                <w:szCs w:val="20"/>
              </w:rPr>
              <w:t>Ex-Ante Impact (1pm-6pm) using Ex Post Weather (MW)</w:t>
            </w:r>
          </w:p>
        </w:tc>
        <w:tc>
          <w:tcPr>
            <w:tcW w:w="1008" w:type="dxa"/>
            <w:tcBorders>
              <w:top w:val="nil"/>
              <w:left w:val="nil"/>
              <w:bottom w:val="single" w:sz="4" w:space="0" w:color="auto"/>
              <w:right w:val="single" w:sz="8" w:space="0" w:color="FFFFFF"/>
            </w:tcBorders>
            <w:shd w:val="clear" w:color="000000" w:fill="0070C0"/>
            <w:vAlign w:val="center"/>
            <w:hideMark/>
          </w:tcPr>
          <w:p w:rsidR="00954105" w:rsidRPr="00954105" w:rsidRDefault="00954105" w:rsidP="00954105">
            <w:pPr>
              <w:spacing w:after="0" w:line="240" w:lineRule="auto"/>
              <w:jc w:val="center"/>
              <w:rPr>
                <w:rFonts w:ascii="Calibri" w:eastAsia="Times New Roman" w:hAnsi="Calibri" w:cs="Times New Roman"/>
                <w:b/>
                <w:bCs/>
                <w:color w:val="FFFFFF"/>
                <w:sz w:val="20"/>
                <w:szCs w:val="20"/>
              </w:rPr>
            </w:pPr>
            <w:r w:rsidRPr="00954105">
              <w:rPr>
                <w:rFonts w:ascii="Calibri" w:eastAsia="Times New Roman" w:hAnsi="Calibri" w:cs="Times New Roman"/>
                <w:b/>
                <w:bCs/>
                <w:color w:val="FFFFFF"/>
                <w:sz w:val="20"/>
                <w:szCs w:val="20"/>
              </w:rPr>
              <w:t>Ex-Ante Impact SDG&amp;E    1-in-2  (MW)</w:t>
            </w:r>
          </w:p>
        </w:tc>
        <w:tc>
          <w:tcPr>
            <w:tcW w:w="1008" w:type="dxa"/>
            <w:tcBorders>
              <w:top w:val="nil"/>
              <w:left w:val="nil"/>
              <w:bottom w:val="single" w:sz="4" w:space="0" w:color="auto"/>
              <w:right w:val="single" w:sz="8" w:space="0" w:color="FFFFFF"/>
            </w:tcBorders>
            <w:shd w:val="clear" w:color="000000" w:fill="0070C0"/>
            <w:vAlign w:val="center"/>
            <w:hideMark/>
          </w:tcPr>
          <w:p w:rsidR="00954105" w:rsidRPr="00954105" w:rsidRDefault="00954105" w:rsidP="00954105">
            <w:pPr>
              <w:spacing w:after="0" w:line="240" w:lineRule="auto"/>
              <w:jc w:val="center"/>
              <w:rPr>
                <w:rFonts w:ascii="Calibri" w:eastAsia="Times New Roman" w:hAnsi="Calibri" w:cs="Times New Roman"/>
                <w:b/>
                <w:bCs/>
                <w:color w:val="FFFFFF"/>
                <w:sz w:val="20"/>
                <w:szCs w:val="20"/>
              </w:rPr>
            </w:pPr>
            <w:r w:rsidRPr="00954105">
              <w:rPr>
                <w:rFonts w:ascii="Calibri" w:eastAsia="Times New Roman" w:hAnsi="Calibri" w:cs="Times New Roman"/>
                <w:b/>
                <w:bCs/>
                <w:color w:val="FFFFFF"/>
                <w:sz w:val="20"/>
                <w:szCs w:val="20"/>
              </w:rPr>
              <w:t>Ex-Ante Impact SDG&amp;E    1-in-10 (MW)</w:t>
            </w:r>
          </w:p>
        </w:tc>
        <w:tc>
          <w:tcPr>
            <w:tcW w:w="1008" w:type="dxa"/>
            <w:tcBorders>
              <w:top w:val="nil"/>
              <w:left w:val="nil"/>
              <w:bottom w:val="single" w:sz="4" w:space="0" w:color="auto"/>
              <w:right w:val="single" w:sz="8" w:space="0" w:color="FFFFFF"/>
            </w:tcBorders>
            <w:shd w:val="clear" w:color="000000" w:fill="0070C0"/>
            <w:vAlign w:val="center"/>
            <w:hideMark/>
          </w:tcPr>
          <w:p w:rsidR="00954105" w:rsidRPr="00954105" w:rsidRDefault="00954105" w:rsidP="00954105">
            <w:pPr>
              <w:spacing w:after="0" w:line="240" w:lineRule="auto"/>
              <w:jc w:val="center"/>
              <w:rPr>
                <w:rFonts w:ascii="Calibri" w:eastAsia="Times New Roman" w:hAnsi="Calibri" w:cs="Times New Roman"/>
                <w:b/>
                <w:bCs/>
                <w:color w:val="FFFFFF"/>
                <w:sz w:val="20"/>
                <w:szCs w:val="20"/>
              </w:rPr>
            </w:pPr>
            <w:r w:rsidRPr="00954105">
              <w:rPr>
                <w:rFonts w:ascii="Calibri" w:eastAsia="Times New Roman" w:hAnsi="Calibri" w:cs="Times New Roman"/>
                <w:b/>
                <w:bCs/>
                <w:color w:val="FFFFFF"/>
                <w:sz w:val="20"/>
                <w:szCs w:val="20"/>
              </w:rPr>
              <w:t>Ex-Ante Impact CAISO    1-in-2 (MW)</w:t>
            </w:r>
          </w:p>
        </w:tc>
        <w:tc>
          <w:tcPr>
            <w:tcW w:w="1008" w:type="dxa"/>
            <w:tcBorders>
              <w:top w:val="nil"/>
              <w:left w:val="nil"/>
              <w:bottom w:val="single" w:sz="4" w:space="0" w:color="auto"/>
              <w:right w:val="single" w:sz="4" w:space="0" w:color="auto"/>
            </w:tcBorders>
            <w:shd w:val="clear" w:color="000000" w:fill="0070C0"/>
            <w:vAlign w:val="center"/>
            <w:hideMark/>
          </w:tcPr>
          <w:p w:rsidR="00954105" w:rsidRPr="00954105" w:rsidRDefault="00954105" w:rsidP="00954105">
            <w:pPr>
              <w:spacing w:after="0" w:line="240" w:lineRule="auto"/>
              <w:jc w:val="center"/>
              <w:rPr>
                <w:rFonts w:ascii="Calibri" w:eastAsia="Times New Roman" w:hAnsi="Calibri" w:cs="Times New Roman"/>
                <w:b/>
                <w:bCs/>
                <w:color w:val="FFFFFF"/>
                <w:sz w:val="20"/>
                <w:szCs w:val="20"/>
              </w:rPr>
            </w:pPr>
            <w:r w:rsidRPr="00954105">
              <w:rPr>
                <w:rFonts w:ascii="Calibri" w:eastAsia="Times New Roman" w:hAnsi="Calibri" w:cs="Times New Roman"/>
                <w:b/>
                <w:bCs/>
                <w:color w:val="FFFFFF"/>
                <w:sz w:val="20"/>
                <w:szCs w:val="20"/>
              </w:rPr>
              <w:t>Ex-Ante Impact CAISO    1-in-10 (MW)</w:t>
            </w:r>
          </w:p>
        </w:tc>
      </w:tr>
      <w:tr w:rsidR="00954105" w:rsidRPr="00954105" w:rsidTr="0095410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b/>
                <w:bCs/>
                <w:color w:val="000000"/>
                <w:sz w:val="20"/>
                <w:szCs w:val="20"/>
              </w:rPr>
            </w:pPr>
            <w:r w:rsidRPr="00954105">
              <w:rPr>
                <w:rFonts w:ascii="Calibri" w:eastAsia="Times New Roman" w:hAnsi="Calibri" w:cs="Times New Roman"/>
                <w:b/>
                <w:bCs/>
                <w:color w:val="000000"/>
                <w:sz w:val="20"/>
                <w:szCs w:val="20"/>
              </w:rPr>
              <w:t>A</w:t>
            </w:r>
          </w:p>
        </w:tc>
        <w:tc>
          <w:tcPr>
            <w:tcW w:w="1152"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b/>
                <w:bCs/>
                <w:color w:val="000000"/>
                <w:sz w:val="20"/>
                <w:szCs w:val="20"/>
              </w:rPr>
            </w:pPr>
            <w:r w:rsidRPr="00954105">
              <w:rPr>
                <w:rFonts w:ascii="Calibri" w:eastAsia="Times New Roman" w:hAnsi="Calibri" w:cs="Times New Roman"/>
                <w:b/>
                <w:bCs/>
                <w:color w:val="000000"/>
                <w:sz w:val="20"/>
                <w:szCs w:val="20"/>
              </w:rPr>
              <w:t>B</w:t>
            </w:r>
          </w:p>
        </w:tc>
        <w:tc>
          <w:tcPr>
            <w:tcW w:w="1339"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b/>
                <w:bCs/>
                <w:color w:val="000000"/>
                <w:sz w:val="20"/>
                <w:szCs w:val="20"/>
              </w:rPr>
            </w:pPr>
            <w:r w:rsidRPr="00954105">
              <w:rPr>
                <w:rFonts w:ascii="Calibri" w:eastAsia="Times New Roman" w:hAnsi="Calibri" w:cs="Times New Roman"/>
                <w:b/>
                <w:bCs/>
                <w:color w:val="000000"/>
                <w:sz w:val="20"/>
                <w:szCs w:val="20"/>
              </w:rPr>
              <w:t>C</w:t>
            </w:r>
          </w:p>
        </w:tc>
        <w:tc>
          <w:tcPr>
            <w:tcW w:w="1513"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b/>
                <w:bCs/>
                <w:color w:val="000000"/>
                <w:sz w:val="20"/>
                <w:szCs w:val="20"/>
              </w:rPr>
            </w:pPr>
            <w:r w:rsidRPr="00954105">
              <w:rPr>
                <w:rFonts w:ascii="Calibri" w:eastAsia="Times New Roman" w:hAnsi="Calibri" w:cs="Times New Roman"/>
                <w:b/>
                <w:bCs/>
                <w:color w:val="000000"/>
                <w:sz w:val="20"/>
                <w:szCs w:val="20"/>
              </w:rPr>
              <w:t>D</w:t>
            </w:r>
          </w:p>
        </w:tc>
        <w:tc>
          <w:tcPr>
            <w:tcW w:w="1238"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b/>
                <w:bCs/>
                <w:color w:val="000000"/>
                <w:sz w:val="20"/>
                <w:szCs w:val="20"/>
              </w:rPr>
            </w:pPr>
            <w:r w:rsidRPr="00954105">
              <w:rPr>
                <w:rFonts w:ascii="Calibri" w:eastAsia="Times New Roman" w:hAnsi="Calibri" w:cs="Times New Roman"/>
                <w:b/>
                <w:bCs/>
                <w:color w:val="000000"/>
                <w:sz w:val="20"/>
                <w:szCs w:val="20"/>
              </w:rPr>
              <w:t xml:space="preserve">E </w:t>
            </w:r>
          </w:p>
        </w:tc>
        <w:tc>
          <w:tcPr>
            <w:tcW w:w="1210"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b/>
                <w:bCs/>
                <w:color w:val="000000"/>
                <w:sz w:val="20"/>
                <w:szCs w:val="20"/>
              </w:rPr>
            </w:pPr>
            <w:r w:rsidRPr="00954105">
              <w:rPr>
                <w:rFonts w:ascii="Calibri" w:eastAsia="Times New Roman" w:hAnsi="Calibri" w:cs="Times New Roman"/>
                <w:b/>
                <w:bCs/>
                <w:color w:val="000000"/>
                <w:sz w:val="20"/>
                <w:szCs w:val="20"/>
              </w:rPr>
              <w:t>F</w:t>
            </w:r>
          </w:p>
        </w:tc>
        <w:tc>
          <w:tcPr>
            <w:tcW w:w="1210"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b/>
                <w:bCs/>
                <w:color w:val="000000"/>
                <w:sz w:val="20"/>
                <w:szCs w:val="20"/>
              </w:rPr>
            </w:pPr>
            <w:r w:rsidRPr="00954105">
              <w:rPr>
                <w:rFonts w:ascii="Calibri" w:eastAsia="Times New Roman" w:hAnsi="Calibri" w:cs="Times New Roman"/>
                <w:b/>
                <w:bCs/>
                <w:color w:val="000000"/>
                <w:sz w:val="20"/>
                <w:szCs w:val="20"/>
              </w:rPr>
              <w:t>G</w:t>
            </w:r>
          </w:p>
        </w:tc>
        <w:tc>
          <w:tcPr>
            <w:tcW w:w="1008" w:type="dxa"/>
            <w:tcBorders>
              <w:top w:val="nil"/>
              <w:left w:val="nil"/>
              <w:bottom w:val="nil"/>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b/>
                <w:bCs/>
                <w:color w:val="000000"/>
                <w:sz w:val="20"/>
                <w:szCs w:val="20"/>
              </w:rPr>
            </w:pPr>
            <w:r w:rsidRPr="00954105">
              <w:rPr>
                <w:rFonts w:ascii="Calibri" w:eastAsia="Times New Roman" w:hAnsi="Calibri" w:cs="Times New Roman"/>
                <w:b/>
                <w:bCs/>
                <w:color w:val="000000"/>
                <w:sz w:val="20"/>
                <w:szCs w:val="20"/>
              </w:rPr>
              <w:t>H</w:t>
            </w:r>
          </w:p>
        </w:tc>
        <w:tc>
          <w:tcPr>
            <w:tcW w:w="1008" w:type="dxa"/>
            <w:tcBorders>
              <w:top w:val="nil"/>
              <w:left w:val="nil"/>
              <w:bottom w:val="nil"/>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b/>
                <w:bCs/>
                <w:color w:val="000000"/>
                <w:sz w:val="20"/>
                <w:szCs w:val="20"/>
              </w:rPr>
            </w:pPr>
            <w:r w:rsidRPr="00954105">
              <w:rPr>
                <w:rFonts w:ascii="Calibri" w:eastAsia="Times New Roman" w:hAnsi="Calibri" w:cs="Times New Roman"/>
                <w:b/>
                <w:bCs/>
                <w:color w:val="000000"/>
                <w:sz w:val="20"/>
                <w:szCs w:val="20"/>
              </w:rPr>
              <w:t>I</w:t>
            </w:r>
          </w:p>
        </w:tc>
        <w:tc>
          <w:tcPr>
            <w:tcW w:w="1008" w:type="dxa"/>
            <w:tcBorders>
              <w:top w:val="nil"/>
              <w:left w:val="nil"/>
              <w:bottom w:val="nil"/>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b/>
                <w:bCs/>
                <w:color w:val="000000"/>
                <w:sz w:val="20"/>
                <w:szCs w:val="20"/>
              </w:rPr>
            </w:pPr>
            <w:r w:rsidRPr="00954105">
              <w:rPr>
                <w:rFonts w:ascii="Calibri" w:eastAsia="Times New Roman" w:hAnsi="Calibri" w:cs="Times New Roman"/>
                <w:b/>
                <w:bCs/>
                <w:color w:val="000000"/>
                <w:sz w:val="20"/>
                <w:szCs w:val="20"/>
              </w:rPr>
              <w:t>J</w:t>
            </w:r>
          </w:p>
        </w:tc>
        <w:tc>
          <w:tcPr>
            <w:tcW w:w="1008" w:type="dxa"/>
            <w:tcBorders>
              <w:top w:val="nil"/>
              <w:left w:val="nil"/>
              <w:bottom w:val="nil"/>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b/>
                <w:bCs/>
                <w:color w:val="000000"/>
                <w:sz w:val="20"/>
                <w:szCs w:val="20"/>
              </w:rPr>
            </w:pPr>
            <w:r w:rsidRPr="00954105">
              <w:rPr>
                <w:rFonts w:ascii="Calibri" w:eastAsia="Times New Roman" w:hAnsi="Calibri" w:cs="Times New Roman"/>
                <w:b/>
                <w:bCs/>
                <w:color w:val="000000"/>
                <w:sz w:val="20"/>
                <w:szCs w:val="20"/>
              </w:rPr>
              <w:t>K</w:t>
            </w:r>
          </w:p>
        </w:tc>
      </w:tr>
      <w:tr w:rsidR="00954105" w:rsidRPr="00954105" w:rsidTr="0095410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8/13/2015</w:t>
            </w:r>
          </w:p>
        </w:tc>
        <w:tc>
          <w:tcPr>
            <w:tcW w:w="1152"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0.83</w:t>
            </w:r>
          </w:p>
        </w:tc>
        <w:tc>
          <w:tcPr>
            <w:tcW w:w="1513"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0.86</w:t>
            </w:r>
          </w:p>
        </w:tc>
        <w:tc>
          <w:tcPr>
            <w:tcW w:w="1238"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77</w:t>
            </w:r>
          </w:p>
        </w:tc>
        <w:tc>
          <w:tcPr>
            <w:tcW w:w="1210"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2.17</w:t>
            </w:r>
          </w:p>
        </w:tc>
        <w:tc>
          <w:tcPr>
            <w:tcW w:w="1210" w:type="dxa"/>
            <w:tcBorders>
              <w:top w:val="nil"/>
              <w:left w:val="nil"/>
              <w:bottom w:val="single" w:sz="4" w:space="0" w:color="auto"/>
              <w:right w:val="nil"/>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2.30</w:t>
            </w:r>
          </w:p>
        </w:tc>
        <w:tc>
          <w:tcPr>
            <w:tcW w:w="1008"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2.3</w:t>
            </w:r>
            <w:r w:rsidRPr="00954105">
              <w:rPr>
                <w:rFonts w:ascii="Calibri" w:eastAsia="Times New Roman" w:hAnsi="Calibri" w:cs="Times New Roman"/>
                <w:color w:val="000000"/>
                <w:sz w:val="20"/>
                <w:szCs w:val="20"/>
              </w:rPr>
              <w:br/>
              <w:t>(75°F)</w:t>
            </w:r>
          </w:p>
        </w:tc>
        <w:tc>
          <w:tcPr>
            <w:tcW w:w="1008"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2.4</w:t>
            </w:r>
            <w:r w:rsidRPr="00954105">
              <w:rPr>
                <w:rFonts w:ascii="Calibri" w:eastAsia="Times New Roman" w:hAnsi="Calibri" w:cs="Times New Roman"/>
                <w:color w:val="000000"/>
                <w:sz w:val="20"/>
                <w:szCs w:val="20"/>
              </w:rPr>
              <w:br/>
              <w:t>(79°F)</w:t>
            </w:r>
          </w:p>
        </w:tc>
        <w:tc>
          <w:tcPr>
            <w:tcW w:w="1008"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2.3</w:t>
            </w:r>
            <w:r w:rsidRPr="00954105">
              <w:rPr>
                <w:rFonts w:ascii="Calibri" w:eastAsia="Times New Roman" w:hAnsi="Calibri" w:cs="Times New Roman"/>
                <w:color w:val="000000"/>
                <w:sz w:val="20"/>
                <w:szCs w:val="20"/>
              </w:rPr>
              <w:br/>
              <w:t>(76°F)</w:t>
            </w:r>
          </w:p>
        </w:tc>
        <w:tc>
          <w:tcPr>
            <w:tcW w:w="1008" w:type="dxa"/>
            <w:vMerge w:val="restart"/>
            <w:tcBorders>
              <w:top w:val="single" w:sz="4" w:space="0" w:color="auto"/>
              <w:left w:val="single" w:sz="4" w:space="0" w:color="auto"/>
              <w:bottom w:val="single" w:sz="4" w:space="0" w:color="auto"/>
              <w:right w:val="single" w:sz="4" w:space="0" w:color="auto"/>
            </w:tcBorders>
            <w:shd w:val="clear" w:color="000000" w:fill="FDE9D9"/>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2.3</w:t>
            </w:r>
            <w:r w:rsidRPr="00954105">
              <w:rPr>
                <w:rFonts w:ascii="Calibri" w:eastAsia="Times New Roman" w:hAnsi="Calibri" w:cs="Times New Roman"/>
                <w:color w:val="000000"/>
                <w:sz w:val="20"/>
                <w:szCs w:val="20"/>
              </w:rPr>
              <w:br/>
              <w:t>(77°F)</w:t>
            </w:r>
          </w:p>
        </w:tc>
      </w:tr>
      <w:tr w:rsidR="00954105" w:rsidRPr="00954105" w:rsidTr="0095410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8/14/2015</w:t>
            </w:r>
          </w:p>
        </w:tc>
        <w:tc>
          <w:tcPr>
            <w:tcW w:w="1152"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4-8 pm</w:t>
            </w:r>
          </w:p>
        </w:tc>
        <w:tc>
          <w:tcPr>
            <w:tcW w:w="1339"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0.62</w:t>
            </w:r>
          </w:p>
        </w:tc>
        <w:tc>
          <w:tcPr>
            <w:tcW w:w="1513"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0.64</w:t>
            </w:r>
          </w:p>
        </w:tc>
        <w:tc>
          <w:tcPr>
            <w:tcW w:w="1238"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78</w:t>
            </w:r>
          </w:p>
        </w:tc>
        <w:tc>
          <w:tcPr>
            <w:tcW w:w="1210"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2.06</w:t>
            </w:r>
          </w:p>
        </w:tc>
        <w:tc>
          <w:tcPr>
            <w:tcW w:w="1210" w:type="dxa"/>
            <w:tcBorders>
              <w:top w:val="nil"/>
              <w:left w:val="nil"/>
              <w:bottom w:val="single" w:sz="4" w:space="0" w:color="auto"/>
              <w:right w:val="nil"/>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2.35</w:t>
            </w: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r>
      <w:tr w:rsidR="00954105" w:rsidRPr="00954105" w:rsidTr="0095410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8/16/2015</w:t>
            </w:r>
          </w:p>
        </w:tc>
        <w:tc>
          <w:tcPr>
            <w:tcW w:w="1152"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1.11</w:t>
            </w:r>
          </w:p>
        </w:tc>
        <w:tc>
          <w:tcPr>
            <w:tcW w:w="1513"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1.16</w:t>
            </w:r>
          </w:p>
        </w:tc>
        <w:tc>
          <w:tcPr>
            <w:tcW w:w="1238"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80</w:t>
            </w:r>
          </w:p>
        </w:tc>
        <w:tc>
          <w:tcPr>
            <w:tcW w:w="1210"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2.28</w:t>
            </w:r>
          </w:p>
        </w:tc>
        <w:tc>
          <w:tcPr>
            <w:tcW w:w="1210" w:type="dxa"/>
            <w:tcBorders>
              <w:top w:val="nil"/>
              <w:left w:val="nil"/>
              <w:bottom w:val="single" w:sz="4" w:space="0" w:color="auto"/>
              <w:right w:val="nil"/>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2.42</w:t>
            </w: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r>
      <w:tr w:rsidR="00954105" w:rsidRPr="00954105" w:rsidTr="0095410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8/26/2015</w:t>
            </w:r>
          </w:p>
        </w:tc>
        <w:tc>
          <w:tcPr>
            <w:tcW w:w="1152"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4-8 pm</w:t>
            </w:r>
          </w:p>
        </w:tc>
        <w:tc>
          <w:tcPr>
            <w:tcW w:w="1339"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0.48</w:t>
            </w:r>
          </w:p>
        </w:tc>
        <w:tc>
          <w:tcPr>
            <w:tcW w:w="1513"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0.50</w:t>
            </w:r>
          </w:p>
        </w:tc>
        <w:tc>
          <w:tcPr>
            <w:tcW w:w="1238"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78</w:t>
            </w:r>
          </w:p>
        </w:tc>
        <w:tc>
          <w:tcPr>
            <w:tcW w:w="1210"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2.07</w:t>
            </w:r>
          </w:p>
        </w:tc>
        <w:tc>
          <w:tcPr>
            <w:tcW w:w="1210" w:type="dxa"/>
            <w:tcBorders>
              <w:top w:val="nil"/>
              <w:left w:val="nil"/>
              <w:bottom w:val="single" w:sz="4" w:space="0" w:color="auto"/>
              <w:right w:val="nil"/>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2.36</w:t>
            </w: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r>
      <w:tr w:rsidR="00954105" w:rsidRPr="00954105" w:rsidTr="0095410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8/27/2015</w:t>
            </w:r>
          </w:p>
        </w:tc>
        <w:tc>
          <w:tcPr>
            <w:tcW w:w="1152"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1.14</w:t>
            </w:r>
          </w:p>
        </w:tc>
        <w:tc>
          <w:tcPr>
            <w:tcW w:w="1513"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1.18</w:t>
            </w:r>
          </w:p>
        </w:tc>
        <w:tc>
          <w:tcPr>
            <w:tcW w:w="1238"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80</w:t>
            </w:r>
          </w:p>
        </w:tc>
        <w:tc>
          <w:tcPr>
            <w:tcW w:w="1210"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2.29</w:t>
            </w:r>
          </w:p>
        </w:tc>
        <w:tc>
          <w:tcPr>
            <w:tcW w:w="1210" w:type="dxa"/>
            <w:tcBorders>
              <w:top w:val="nil"/>
              <w:left w:val="nil"/>
              <w:bottom w:val="single" w:sz="4" w:space="0" w:color="auto"/>
              <w:right w:val="nil"/>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2.42</w:t>
            </w: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r>
      <w:tr w:rsidR="00954105" w:rsidRPr="00954105" w:rsidTr="0095410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8/28/2015</w:t>
            </w:r>
          </w:p>
        </w:tc>
        <w:tc>
          <w:tcPr>
            <w:tcW w:w="1152"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0.61</w:t>
            </w:r>
          </w:p>
        </w:tc>
        <w:tc>
          <w:tcPr>
            <w:tcW w:w="1513"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0.64</w:t>
            </w:r>
          </w:p>
        </w:tc>
        <w:tc>
          <w:tcPr>
            <w:tcW w:w="1238"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82</w:t>
            </w:r>
          </w:p>
        </w:tc>
        <w:tc>
          <w:tcPr>
            <w:tcW w:w="1210"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2.35</w:t>
            </w:r>
          </w:p>
        </w:tc>
        <w:tc>
          <w:tcPr>
            <w:tcW w:w="1210" w:type="dxa"/>
            <w:tcBorders>
              <w:top w:val="nil"/>
              <w:left w:val="nil"/>
              <w:bottom w:val="single" w:sz="4" w:space="0" w:color="auto"/>
              <w:right w:val="nil"/>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2.49</w:t>
            </w: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single" w:sz="4" w:space="0" w:color="auto"/>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r>
      <w:tr w:rsidR="00954105" w:rsidRPr="00954105" w:rsidTr="0095410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9/9/2015</w:t>
            </w:r>
          </w:p>
        </w:tc>
        <w:tc>
          <w:tcPr>
            <w:tcW w:w="1152"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0.91</w:t>
            </w:r>
          </w:p>
        </w:tc>
        <w:tc>
          <w:tcPr>
            <w:tcW w:w="1513"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0.94</w:t>
            </w:r>
          </w:p>
        </w:tc>
        <w:tc>
          <w:tcPr>
            <w:tcW w:w="1238"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87</w:t>
            </w:r>
          </w:p>
        </w:tc>
        <w:tc>
          <w:tcPr>
            <w:tcW w:w="1210"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2.49</w:t>
            </w:r>
          </w:p>
        </w:tc>
        <w:tc>
          <w:tcPr>
            <w:tcW w:w="1210" w:type="dxa"/>
            <w:tcBorders>
              <w:top w:val="nil"/>
              <w:left w:val="nil"/>
              <w:bottom w:val="single" w:sz="4" w:space="0" w:color="auto"/>
              <w:right w:val="nil"/>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2.64</w:t>
            </w:r>
          </w:p>
        </w:tc>
        <w:tc>
          <w:tcPr>
            <w:tcW w:w="1008" w:type="dxa"/>
            <w:vMerge w:val="restart"/>
            <w:tcBorders>
              <w:top w:val="nil"/>
              <w:left w:val="single" w:sz="4" w:space="0" w:color="auto"/>
              <w:bottom w:val="single" w:sz="4" w:space="0" w:color="auto"/>
              <w:right w:val="single" w:sz="4" w:space="0" w:color="auto"/>
            </w:tcBorders>
            <w:shd w:val="clear" w:color="000000" w:fill="DAEEF3"/>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2.3</w:t>
            </w:r>
            <w:r w:rsidRPr="00954105">
              <w:rPr>
                <w:rFonts w:ascii="Calibri" w:eastAsia="Times New Roman" w:hAnsi="Calibri" w:cs="Times New Roman"/>
                <w:color w:val="000000"/>
                <w:sz w:val="20"/>
                <w:szCs w:val="20"/>
              </w:rPr>
              <w:br/>
              <w:t>(75°F)</w:t>
            </w:r>
          </w:p>
        </w:tc>
        <w:tc>
          <w:tcPr>
            <w:tcW w:w="1008" w:type="dxa"/>
            <w:vMerge w:val="restart"/>
            <w:tcBorders>
              <w:top w:val="nil"/>
              <w:left w:val="single" w:sz="4" w:space="0" w:color="auto"/>
              <w:bottom w:val="single" w:sz="4" w:space="0" w:color="auto"/>
              <w:right w:val="single" w:sz="4" w:space="0" w:color="auto"/>
            </w:tcBorders>
            <w:shd w:val="clear" w:color="000000" w:fill="DAEEF3"/>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2.4</w:t>
            </w:r>
            <w:r w:rsidRPr="00954105">
              <w:rPr>
                <w:rFonts w:ascii="Calibri" w:eastAsia="Times New Roman" w:hAnsi="Calibri" w:cs="Times New Roman"/>
                <w:color w:val="000000"/>
                <w:sz w:val="20"/>
                <w:szCs w:val="20"/>
              </w:rPr>
              <w:br/>
              <w:t>(81°F)</w:t>
            </w:r>
          </w:p>
        </w:tc>
        <w:tc>
          <w:tcPr>
            <w:tcW w:w="1008" w:type="dxa"/>
            <w:vMerge w:val="restart"/>
            <w:tcBorders>
              <w:top w:val="nil"/>
              <w:left w:val="single" w:sz="4" w:space="0" w:color="auto"/>
              <w:bottom w:val="single" w:sz="4" w:space="0" w:color="auto"/>
              <w:right w:val="single" w:sz="4" w:space="0" w:color="auto"/>
            </w:tcBorders>
            <w:shd w:val="clear" w:color="000000" w:fill="DAEEF3"/>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2.3</w:t>
            </w:r>
            <w:r w:rsidRPr="00954105">
              <w:rPr>
                <w:rFonts w:ascii="Calibri" w:eastAsia="Times New Roman" w:hAnsi="Calibri" w:cs="Times New Roman"/>
                <w:color w:val="000000"/>
                <w:sz w:val="20"/>
                <w:szCs w:val="20"/>
              </w:rPr>
              <w:br/>
              <w:t>(77°F)</w:t>
            </w:r>
          </w:p>
        </w:tc>
        <w:tc>
          <w:tcPr>
            <w:tcW w:w="1008" w:type="dxa"/>
            <w:vMerge w:val="restart"/>
            <w:tcBorders>
              <w:top w:val="nil"/>
              <w:left w:val="single" w:sz="4" w:space="0" w:color="auto"/>
              <w:bottom w:val="single" w:sz="4" w:space="0" w:color="auto"/>
              <w:right w:val="single" w:sz="4" w:space="0" w:color="auto"/>
            </w:tcBorders>
            <w:shd w:val="clear" w:color="000000" w:fill="DAEEF3"/>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2.5</w:t>
            </w:r>
            <w:r w:rsidRPr="00954105">
              <w:rPr>
                <w:rFonts w:ascii="Calibri" w:eastAsia="Times New Roman" w:hAnsi="Calibri" w:cs="Times New Roman"/>
                <w:color w:val="000000"/>
                <w:sz w:val="20"/>
                <w:szCs w:val="20"/>
              </w:rPr>
              <w:br/>
              <w:t>(81°F)</w:t>
            </w:r>
          </w:p>
        </w:tc>
      </w:tr>
      <w:tr w:rsidR="00954105" w:rsidRPr="00954105" w:rsidTr="0095410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9/10/2015</w:t>
            </w:r>
          </w:p>
        </w:tc>
        <w:tc>
          <w:tcPr>
            <w:tcW w:w="1152"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1.49</w:t>
            </w:r>
          </w:p>
        </w:tc>
        <w:tc>
          <w:tcPr>
            <w:tcW w:w="1513"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1.55</w:t>
            </w:r>
          </w:p>
        </w:tc>
        <w:tc>
          <w:tcPr>
            <w:tcW w:w="1238"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85</w:t>
            </w:r>
          </w:p>
        </w:tc>
        <w:tc>
          <w:tcPr>
            <w:tcW w:w="1210"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2.45</w:t>
            </w:r>
          </w:p>
        </w:tc>
        <w:tc>
          <w:tcPr>
            <w:tcW w:w="1210" w:type="dxa"/>
            <w:tcBorders>
              <w:top w:val="nil"/>
              <w:left w:val="nil"/>
              <w:bottom w:val="single" w:sz="4" w:space="0" w:color="auto"/>
              <w:right w:val="nil"/>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2.59</w:t>
            </w:r>
          </w:p>
        </w:tc>
        <w:tc>
          <w:tcPr>
            <w:tcW w:w="1008" w:type="dxa"/>
            <w:vMerge/>
            <w:tcBorders>
              <w:top w:val="nil"/>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r>
      <w:tr w:rsidR="00954105" w:rsidRPr="00954105" w:rsidTr="0095410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9/11/2015</w:t>
            </w:r>
          </w:p>
        </w:tc>
        <w:tc>
          <w:tcPr>
            <w:tcW w:w="1152"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1.08</w:t>
            </w:r>
          </w:p>
        </w:tc>
        <w:tc>
          <w:tcPr>
            <w:tcW w:w="1513"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1.12</w:t>
            </w:r>
          </w:p>
        </w:tc>
        <w:tc>
          <w:tcPr>
            <w:tcW w:w="1238"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83</w:t>
            </w:r>
          </w:p>
        </w:tc>
        <w:tc>
          <w:tcPr>
            <w:tcW w:w="1210"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2.37</w:t>
            </w:r>
          </w:p>
        </w:tc>
        <w:tc>
          <w:tcPr>
            <w:tcW w:w="1210" w:type="dxa"/>
            <w:tcBorders>
              <w:top w:val="nil"/>
              <w:left w:val="nil"/>
              <w:bottom w:val="single" w:sz="4" w:space="0" w:color="auto"/>
              <w:right w:val="nil"/>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2.51</w:t>
            </w:r>
          </w:p>
        </w:tc>
        <w:tc>
          <w:tcPr>
            <w:tcW w:w="1008" w:type="dxa"/>
            <w:vMerge/>
            <w:tcBorders>
              <w:top w:val="nil"/>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r>
      <w:tr w:rsidR="00954105" w:rsidRPr="00954105" w:rsidTr="0095410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9/20/2015</w:t>
            </w:r>
          </w:p>
        </w:tc>
        <w:tc>
          <w:tcPr>
            <w:tcW w:w="1152"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2-4 pm</w:t>
            </w:r>
          </w:p>
        </w:tc>
        <w:tc>
          <w:tcPr>
            <w:tcW w:w="1339"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0.48</w:t>
            </w:r>
          </w:p>
        </w:tc>
        <w:tc>
          <w:tcPr>
            <w:tcW w:w="1513"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0.50</w:t>
            </w:r>
          </w:p>
        </w:tc>
        <w:tc>
          <w:tcPr>
            <w:tcW w:w="1238"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83</w:t>
            </w:r>
          </w:p>
        </w:tc>
        <w:tc>
          <w:tcPr>
            <w:tcW w:w="1210"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2.77</w:t>
            </w:r>
          </w:p>
        </w:tc>
        <w:tc>
          <w:tcPr>
            <w:tcW w:w="1210" w:type="dxa"/>
            <w:tcBorders>
              <w:top w:val="nil"/>
              <w:left w:val="nil"/>
              <w:bottom w:val="single" w:sz="4" w:space="0" w:color="auto"/>
              <w:right w:val="nil"/>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2.50</w:t>
            </w:r>
          </w:p>
        </w:tc>
        <w:tc>
          <w:tcPr>
            <w:tcW w:w="1008" w:type="dxa"/>
            <w:vMerge/>
            <w:tcBorders>
              <w:top w:val="nil"/>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r>
      <w:tr w:rsidR="00954105" w:rsidRPr="00954105" w:rsidTr="0095410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9/24/2015</w:t>
            </w:r>
          </w:p>
        </w:tc>
        <w:tc>
          <w:tcPr>
            <w:tcW w:w="1152"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2-6 pm</w:t>
            </w:r>
          </w:p>
        </w:tc>
        <w:tc>
          <w:tcPr>
            <w:tcW w:w="1339"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1.70</w:t>
            </w:r>
          </w:p>
        </w:tc>
        <w:tc>
          <w:tcPr>
            <w:tcW w:w="1513"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1.77</w:t>
            </w:r>
          </w:p>
        </w:tc>
        <w:tc>
          <w:tcPr>
            <w:tcW w:w="1238"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77</w:t>
            </w:r>
          </w:p>
        </w:tc>
        <w:tc>
          <w:tcPr>
            <w:tcW w:w="1210"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2.30</w:t>
            </w:r>
          </w:p>
        </w:tc>
        <w:tc>
          <w:tcPr>
            <w:tcW w:w="1210" w:type="dxa"/>
            <w:tcBorders>
              <w:top w:val="nil"/>
              <w:left w:val="nil"/>
              <w:bottom w:val="single" w:sz="4" w:space="0" w:color="auto"/>
              <w:right w:val="nil"/>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2.32</w:t>
            </w:r>
          </w:p>
        </w:tc>
        <w:tc>
          <w:tcPr>
            <w:tcW w:w="1008" w:type="dxa"/>
            <w:vMerge/>
            <w:tcBorders>
              <w:top w:val="nil"/>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r>
      <w:tr w:rsidR="00954105" w:rsidRPr="00954105" w:rsidTr="00954105">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9/25/2015</w:t>
            </w:r>
          </w:p>
        </w:tc>
        <w:tc>
          <w:tcPr>
            <w:tcW w:w="1152"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2-6 pm</w:t>
            </w:r>
          </w:p>
        </w:tc>
        <w:tc>
          <w:tcPr>
            <w:tcW w:w="1339"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1.46</w:t>
            </w:r>
          </w:p>
        </w:tc>
        <w:tc>
          <w:tcPr>
            <w:tcW w:w="1513"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1.52</w:t>
            </w:r>
          </w:p>
        </w:tc>
        <w:tc>
          <w:tcPr>
            <w:tcW w:w="1238"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78</w:t>
            </w:r>
          </w:p>
        </w:tc>
        <w:tc>
          <w:tcPr>
            <w:tcW w:w="1210"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2.33</w:t>
            </w:r>
          </w:p>
        </w:tc>
        <w:tc>
          <w:tcPr>
            <w:tcW w:w="1210" w:type="dxa"/>
            <w:tcBorders>
              <w:top w:val="nil"/>
              <w:left w:val="nil"/>
              <w:bottom w:val="single" w:sz="4" w:space="0" w:color="auto"/>
              <w:right w:val="nil"/>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2.35</w:t>
            </w:r>
          </w:p>
        </w:tc>
        <w:tc>
          <w:tcPr>
            <w:tcW w:w="1008" w:type="dxa"/>
            <w:vMerge/>
            <w:tcBorders>
              <w:top w:val="nil"/>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top w:val="nil"/>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r>
      <w:tr w:rsidR="00954105" w:rsidRPr="00954105" w:rsidTr="00CB55BE">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10/9/2015</w:t>
            </w:r>
          </w:p>
        </w:tc>
        <w:tc>
          <w:tcPr>
            <w:tcW w:w="1152"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1.04</w:t>
            </w:r>
          </w:p>
        </w:tc>
        <w:tc>
          <w:tcPr>
            <w:tcW w:w="1513"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1.09</w:t>
            </w:r>
          </w:p>
        </w:tc>
        <w:tc>
          <w:tcPr>
            <w:tcW w:w="1238"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80</w:t>
            </w:r>
          </w:p>
        </w:tc>
        <w:tc>
          <w:tcPr>
            <w:tcW w:w="1210"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2.29</w:t>
            </w:r>
          </w:p>
        </w:tc>
        <w:tc>
          <w:tcPr>
            <w:tcW w:w="1210" w:type="dxa"/>
            <w:tcBorders>
              <w:top w:val="nil"/>
              <w:left w:val="nil"/>
              <w:bottom w:val="single" w:sz="4" w:space="0" w:color="auto"/>
              <w:right w:val="nil"/>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2.42</w:t>
            </w:r>
          </w:p>
        </w:tc>
        <w:tc>
          <w:tcPr>
            <w:tcW w:w="1008" w:type="dxa"/>
            <w:vMerge w:val="restart"/>
            <w:tcBorders>
              <w:top w:val="nil"/>
              <w:left w:val="single" w:sz="4" w:space="0" w:color="auto"/>
              <w:right w:val="single" w:sz="4" w:space="0" w:color="auto"/>
            </w:tcBorders>
            <w:shd w:val="clear" w:color="000000" w:fill="E4DFEC"/>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2.1</w:t>
            </w:r>
            <w:r w:rsidRPr="00954105">
              <w:rPr>
                <w:rFonts w:ascii="Calibri" w:eastAsia="Times New Roman" w:hAnsi="Calibri" w:cs="Times New Roman"/>
                <w:color w:val="000000"/>
                <w:sz w:val="20"/>
                <w:szCs w:val="20"/>
              </w:rPr>
              <w:br/>
              <w:t>(71°F)</w:t>
            </w:r>
          </w:p>
        </w:tc>
        <w:tc>
          <w:tcPr>
            <w:tcW w:w="1008" w:type="dxa"/>
            <w:vMerge w:val="restart"/>
            <w:tcBorders>
              <w:top w:val="nil"/>
              <w:left w:val="single" w:sz="4" w:space="0" w:color="auto"/>
              <w:right w:val="single" w:sz="4" w:space="0" w:color="auto"/>
            </w:tcBorders>
            <w:shd w:val="clear" w:color="000000" w:fill="E4DFEC"/>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2.3</w:t>
            </w:r>
            <w:r w:rsidRPr="00954105">
              <w:rPr>
                <w:rFonts w:ascii="Calibri" w:eastAsia="Times New Roman" w:hAnsi="Calibri" w:cs="Times New Roman"/>
                <w:color w:val="000000"/>
                <w:sz w:val="20"/>
                <w:szCs w:val="20"/>
              </w:rPr>
              <w:br/>
              <w:t>(76°F)</w:t>
            </w:r>
          </w:p>
        </w:tc>
        <w:tc>
          <w:tcPr>
            <w:tcW w:w="1008" w:type="dxa"/>
            <w:vMerge w:val="restart"/>
            <w:tcBorders>
              <w:top w:val="nil"/>
              <w:left w:val="single" w:sz="4" w:space="0" w:color="auto"/>
              <w:right w:val="single" w:sz="4" w:space="0" w:color="auto"/>
            </w:tcBorders>
            <w:shd w:val="clear" w:color="000000" w:fill="E4DFEC"/>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2.0</w:t>
            </w:r>
            <w:r w:rsidRPr="00954105">
              <w:rPr>
                <w:rFonts w:ascii="Calibri" w:eastAsia="Times New Roman" w:hAnsi="Calibri" w:cs="Times New Roman"/>
                <w:color w:val="000000"/>
                <w:sz w:val="20"/>
                <w:szCs w:val="20"/>
              </w:rPr>
              <w:br/>
              <w:t>(68°F)</w:t>
            </w:r>
          </w:p>
        </w:tc>
        <w:tc>
          <w:tcPr>
            <w:tcW w:w="1008" w:type="dxa"/>
            <w:vMerge w:val="restart"/>
            <w:tcBorders>
              <w:top w:val="nil"/>
              <w:left w:val="single" w:sz="4" w:space="0" w:color="auto"/>
              <w:right w:val="single" w:sz="4" w:space="0" w:color="auto"/>
            </w:tcBorders>
            <w:shd w:val="clear" w:color="000000" w:fill="E4DFEC"/>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2.2</w:t>
            </w:r>
            <w:r w:rsidRPr="00954105">
              <w:rPr>
                <w:rFonts w:ascii="Calibri" w:eastAsia="Times New Roman" w:hAnsi="Calibri" w:cs="Times New Roman"/>
                <w:color w:val="000000"/>
                <w:sz w:val="20"/>
                <w:szCs w:val="20"/>
              </w:rPr>
              <w:br/>
              <w:t>(75°F)</w:t>
            </w:r>
          </w:p>
        </w:tc>
      </w:tr>
      <w:tr w:rsidR="00954105" w:rsidRPr="00954105" w:rsidTr="00CB55BE">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10/10/2015</w:t>
            </w:r>
          </w:p>
        </w:tc>
        <w:tc>
          <w:tcPr>
            <w:tcW w:w="1152"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3-7 pm</w:t>
            </w:r>
          </w:p>
        </w:tc>
        <w:tc>
          <w:tcPr>
            <w:tcW w:w="1339"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1.29</w:t>
            </w:r>
          </w:p>
        </w:tc>
        <w:tc>
          <w:tcPr>
            <w:tcW w:w="1513"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1.34</w:t>
            </w:r>
          </w:p>
        </w:tc>
        <w:tc>
          <w:tcPr>
            <w:tcW w:w="1238"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87</w:t>
            </w:r>
          </w:p>
        </w:tc>
        <w:tc>
          <w:tcPr>
            <w:tcW w:w="1210"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2.49</w:t>
            </w:r>
          </w:p>
        </w:tc>
        <w:tc>
          <w:tcPr>
            <w:tcW w:w="1210" w:type="dxa"/>
            <w:tcBorders>
              <w:top w:val="nil"/>
              <w:left w:val="nil"/>
              <w:bottom w:val="single" w:sz="4" w:space="0" w:color="auto"/>
              <w:right w:val="nil"/>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2.64</w:t>
            </w:r>
          </w:p>
        </w:tc>
        <w:tc>
          <w:tcPr>
            <w:tcW w:w="1008" w:type="dxa"/>
            <w:vMerge/>
            <w:tcBorders>
              <w:left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left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left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left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r>
      <w:tr w:rsidR="00954105" w:rsidRPr="00954105" w:rsidTr="00CB55BE">
        <w:trPr>
          <w:trHeight w:val="300"/>
          <w:jc w:val="center"/>
        </w:trPr>
        <w:tc>
          <w:tcPr>
            <w:tcW w:w="1483" w:type="dxa"/>
            <w:tcBorders>
              <w:top w:val="nil"/>
              <w:left w:val="single" w:sz="4" w:space="0" w:color="auto"/>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10/13/2015</w:t>
            </w:r>
          </w:p>
        </w:tc>
        <w:tc>
          <w:tcPr>
            <w:tcW w:w="1152"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4-8 pm</w:t>
            </w:r>
          </w:p>
        </w:tc>
        <w:tc>
          <w:tcPr>
            <w:tcW w:w="1339"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0.07</w:t>
            </w:r>
          </w:p>
        </w:tc>
        <w:tc>
          <w:tcPr>
            <w:tcW w:w="1513"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0.07</w:t>
            </w:r>
          </w:p>
        </w:tc>
        <w:tc>
          <w:tcPr>
            <w:tcW w:w="1238" w:type="dxa"/>
            <w:tcBorders>
              <w:top w:val="nil"/>
              <w:left w:val="nil"/>
              <w:bottom w:val="single" w:sz="4" w:space="0" w:color="auto"/>
              <w:right w:val="single" w:sz="4" w:space="0" w:color="auto"/>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81</w:t>
            </w:r>
          </w:p>
        </w:tc>
        <w:tc>
          <w:tcPr>
            <w:tcW w:w="1210" w:type="dxa"/>
            <w:tcBorders>
              <w:top w:val="nil"/>
              <w:left w:val="nil"/>
              <w:bottom w:val="single" w:sz="4" w:space="0" w:color="auto"/>
              <w:right w:val="single" w:sz="4" w:space="0" w:color="auto"/>
            </w:tcBorders>
            <w:shd w:val="clear" w:color="auto" w:fill="auto"/>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2.14</w:t>
            </w:r>
          </w:p>
        </w:tc>
        <w:tc>
          <w:tcPr>
            <w:tcW w:w="1210" w:type="dxa"/>
            <w:tcBorders>
              <w:top w:val="nil"/>
              <w:left w:val="nil"/>
              <w:bottom w:val="single" w:sz="4" w:space="0" w:color="auto"/>
              <w:right w:val="nil"/>
            </w:tcBorders>
            <w:shd w:val="clear" w:color="auto" w:fill="auto"/>
            <w:noWrap/>
            <w:vAlign w:val="center"/>
            <w:hideMark/>
          </w:tcPr>
          <w:p w:rsidR="00954105" w:rsidRPr="00954105" w:rsidRDefault="00954105" w:rsidP="00954105">
            <w:pPr>
              <w:spacing w:after="0" w:line="240" w:lineRule="auto"/>
              <w:jc w:val="center"/>
              <w:rPr>
                <w:rFonts w:ascii="Calibri" w:eastAsia="Times New Roman" w:hAnsi="Calibri" w:cs="Times New Roman"/>
                <w:color w:val="000000"/>
                <w:sz w:val="20"/>
                <w:szCs w:val="20"/>
              </w:rPr>
            </w:pPr>
            <w:r w:rsidRPr="00954105">
              <w:rPr>
                <w:rFonts w:ascii="Calibri" w:eastAsia="Times New Roman" w:hAnsi="Calibri" w:cs="Times New Roman"/>
                <w:color w:val="000000"/>
                <w:sz w:val="20"/>
                <w:szCs w:val="20"/>
              </w:rPr>
              <w:t>2.45</w:t>
            </w:r>
          </w:p>
        </w:tc>
        <w:tc>
          <w:tcPr>
            <w:tcW w:w="1008" w:type="dxa"/>
            <w:vMerge/>
            <w:tcBorders>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c>
          <w:tcPr>
            <w:tcW w:w="1008" w:type="dxa"/>
            <w:vMerge/>
            <w:tcBorders>
              <w:left w:val="single" w:sz="4" w:space="0" w:color="auto"/>
              <w:bottom w:val="single" w:sz="4" w:space="0" w:color="auto"/>
              <w:right w:val="single" w:sz="4" w:space="0" w:color="auto"/>
            </w:tcBorders>
            <w:vAlign w:val="center"/>
            <w:hideMark/>
          </w:tcPr>
          <w:p w:rsidR="00954105" w:rsidRPr="00954105" w:rsidRDefault="00954105" w:rsidP="00954105">
            <w:pPr>
              <w:spacing w:after="0" w:line="240" w:lineRule="auto"/>
              <w:rPr>
                <w:rFonts w:ascii="Calibri" w:eastAsia="Times New Roman" w:hAnsi="Calibri" w:cs="Times New Roman"/>
                <w:color w:val="000000"/>
                <w:sz w:val="20"/>
                <w:szCs w:val="20"/>
              </w:rPr>
            </w:pPr>
          </w:p>
        </w:tc>
      </w:tr>
    </w:tbl>
    <w:p w:rsidR="00FB1BF6" w:rsidRDefault="00FB1BF6" w:rsidP="000B0908">
      <w:pPr>
        <w:pStyle w:val="BodyParaAfterTableFigure"/>
        <w:rPr>
          <w:highlight w:val="yellow"/>
        </w:rPr>
        <w:sectPr w:rsidR="00FB1BF6" w:rsidSect="00983B31">
          <w:headerReference w:type="default" r:id="rId49"/>
          <w:footerReference w:type="default" r:id="rId50"/>
          <w:pgSz w:w="15840" w:h="12240" w:orient="landscape"/>
          <w:pgMar w:top="1440" w:right="1440" w:bottom="1440" w:left="1440" w:header="720" w:footer="720" w:gutter="0"/>
          <w:cols w:space="720"/>
          <w:docGrid w:linePitch="360"/>
        </w:sectPr>
      </w:pPr>
    </w:p>
    <w:p w:rsidR="000B0908" w:rsidRPr="00891423" w:rsidRDefault="00FB1BF6" w:rsidP="00891423">
      <w:pPr>
        <w:pStyle w:val="AppendixHeading"/>
      </w:pPr>
      <w:r w:rsidRPr="00891423">
        <w:t>Out-of-Sample Testing for Nonresidential Matched Control Group</w:t>
      </w:r>
    </w:p>
    <w:p w:rsidR="00FA27AA" w:rsidRPr="00891423" w:rsidRDefault="00FA27AA" w:rsidP="00891423">
      <w:pPr>
        <w:pStyle w:val="BodyParagraph"/>
      </w:pPr>
      <w:r w:rsidRPr="00891423">
        <w:t>Out-of-sample testing of the PSM control group selection approach was conducted to verify the quality of the matching algorithm, which is conducted within NAICS category, that takes into account electric usage on non-event day during typical event hours in addition to event-day morning hours. The PSM selection is conducted separately for each event day.</w:t>
      </w:r>
    </w:p>
    <w:p w:rsidR="00F81CCE" w:rsidRDefault="00FA27AA" w:rsidP="00FA27AA">
      <w:pPr>
        <w:pStyle w:val="BodyParagraph"/>
      </w:pPr>
      <w:r w:rsidRPr="00891423">
        <w:t xml:space="preserve">Seven hot non-event days used here are 8/15, </w:t>
      </w:r>
      <w:r w:rsidRPr="00F81CCE">
        <w:t>9/8, 9/13, 9/14, 9/28, 10/12, and 10/14/2015. The out-of-sample test is conducted by running the matching algorithm using all but one of the hot non-event days, and using the one non-event day that was held out to verify how well the matching selection works.</w:t>
      </w:r>
      <w:r w:rsidRPr="00891423">
        <w:t xml:space="preserve"> </w:t>
      </w:r>
      <w:r w:rsidR="00F81CCE">
        <w:t>The process is repeated for all seven hot-non event days. Figures A-1 and A-2 illustrate the comparison of the matched control group to each hot non-event day, for nonresidential 30% cycling and 50% cycling, respectively.</w:t>
      </w:r>
    </w:p>
    <w:p w:rsidR="00F81CCE" w:rsidRDefault="00F81CCE">
      <w:pPr>
        <w:rPr>
          <w:rFonts w:ascii="Arial" w:hAnsi="Arial"/>
          <w:color w:val="1C1C1C"/>
        </w:rPr>
      </w:pPr>
      <w:r>
        <w:br w:type="page"/>
      </w:r>
    </w:p>
    <w:p w:rsidR="004B3703" w:rsidRPr="00891423" w:rsidRDefault="004B3703" w:rsidP="00891423">
      <w:pPr>
        <w:pStyle w:val="TableFigureCaption"/>
        <w:contextualSpacing/>
      </w:pPr>
      <w:r w:rsidRPr="00891423">
        <w:br/>
        <w:t>Figure A-1: Out-of-sample Testing for Matched Control Groups</w:t>
      </w:r>
    </w:p>
    <w:p w:rsidR="004B3703" w:rsidRPr="00891423" w:rsidRDefault="004B3703" w:rsidP="00891423">
      <w:pPr>
        <w:pStyle w:val="TableFigureCaption"/>
        <w:contextualSpacing/>
      </w:pPr>
      <w:r w:rsidRPr="00891423">
        <w:t>Nonresidential 30% Cycling</w:t>
      </w:r>
    </w:p>
    <w:p w:rsidR="004B3703" w:rsidRDefault="00FB1BF6" w:rsidP="00891423">
      <w:pPr>
        <w:pStyle w:val="BodyParagraph"/>
        <w:jc w:val="center"/>
        <w:rPr>
          <w:highlight w:val="yellow"/>
        </w:rPr>
      </w:pPr>
      <w:r>
        <w:rPr>
          <w:noProof/>
        </w:rPr>
        <w:drawing>
          <wp:inline distT="0" distB="0" distL="0" distR="0" wp14:anchorId="6C7A32ED" wp14:editId="2700A190">
            <wp:extent cx="2286000" cy="1664208"/>
            <wp:effectExtent l="0" t="0" r="0" b="0"/>
            <wp:docPr id="3" name="Picture 3" descr="V:\FSC\A02491.001.01 SDG&amp;E Summer Saver 2015\Output\Out-of-sample commercial matching performance\Cyc 30 Proxy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V:\FSC\A02491.001.01 SDG&amp;E Summer Saver 2015\Output\Out-of-sample commercial matching performance\Cyc 30 Proxy 1.pn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286000" cy="1664208"/>
                    </a:xfrm>
                    <a:prstGeom prst="rect">
                      <a:avLst/>
                    </a:prstGeom>
                    <a:noFill/>
                    <a:ln>
                      <a:noFill/>
                    </a:ln>
                  </pic:spPr>
                </pic:pic>
              </a:graphicData>
            </a:graphic>
          </wp:inline>
        </w:drawing>
      </w:r>
      <w:r>
        <w:rPr>
          <w:noProof/>
        </w:rPr>
        <w:drawing>
          <wp:inline distT="0" distB="0" distL="0" distR="0" wp14:anchorId="47BFCECA" wp14:editId="246CF287">
            <wp:extent cx="2286000" cy="1664208"/>
            <wp:effectExtent l="0" t="0" r="0" b="0"/>
            <wp:docPr id="6" name="Picture 6" descr="V:\FSC\A02491.001.01 SDG&amp;E Summer Saver 2015\Output\Out-of-sample commercial matching performance\Cyc 30 Proxy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FSC\A02491.001.01 SDG&amp;E Summer Saver 2015\Output\Out-of-sample commercial matching performance\Cyc 30 Proxy 2.pn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286000" cy="1664208"/>
                    </a:xfrm>
                    <a:prstGeom prst="rect">
                      <a:avLst/>
                    </a:prstGeom>
                    <a:noFill/>
                    <a:ln>
                      <a:noFill/>
                    </a:ln>
                  </pic:spPr>
                </pic:pic>
              </a:graphicData>
            </a:graphic>
          </wp:inline>
        </w:drawing>
      </w:r>
      <w:r>
        <w:rPr>
          <w:noProof/>
        </w:rPr>
        <w:drawing>
          <wp:inline distT="0" distB="0" distL="0" distR="0" wp14:anchorId="710C4790" wp14:editId="7F22466A">
            <wp:extent cx="2286000" cy="1664208"/>
            <wp:effectExtent l="0" t="0" r="0" b="0"/>
            <wp:docPr id="7" name="Picture 7" descr="V:\FSC\A02491.001.01 SDG&amp;E Summer Saver 2015\Output\Out-of-sample commercial matching performance\Cyc 30 Proxy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V:\FSC\A02491.001.01 SDG&amp;E Summer Saver 2015\Output\Out-of-sample commercial matching performance\Cyc 30 Proxy 3.p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286000" cy="1664208"/>
                    </a:xfrm>
                    <a:prstGeom prst="rect">
                      <a:avLst/>
                    </a:prstGeom>
                    <a:noFill/>
                    <a:ln>
                      <a:noFill/>
                    </a:ln>
                  </pic:spPr>
                </pic:pic>
              </a:graphicData>
            </a:graphic>
          </wp:inline>
        </w:drawing>
      </w:r>
      <w:r>
        <w:rPr>
          <w:noProof/>
        </w:rPr>
        <w:drawing>
          <wp:inline distT="0" distB="0" distL="0" distR="0" wp14:anchorId="151D06A5" wp14:editId="1594B7AB">
            <wp:extent cx="2286000" cy="1664208"/>
            <wp:effectExtent l="0" t="0" r="0" b="0"/>
            <wp:docPr id="13" name="Picture 13" descr="V:\FSC\A02491.001.01 SDG&amp;E Summer Saver 2015\Output\Out-of-sample commercial matching performance\Cyc 30 Proxy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V:\FSC\A02491.001.01 SDG&amp;E Summer Saver 2015\Output\Out-of-sample commercial matching performance\Cyc 30 Proxy 4.pn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286000" cy="1664208"/>
                    </a:xfrm>
                    <a:prstGeom prst="rect">
                      <a:avLst/>
                    </a:prstGeom>
                    <a:noFill/>
                    <a:ln>
                      <a:noFill/>
                    </a:ln>
                  </pic:spPr>
                </pic:pic>
              </a:graphicData>
            </a:graphic>
          </wp:inline>
        </w:drawing>
      </w:r>
      <w:r>
        <w:rPr>
          <w:noProof/>
        </w:rPr>
        <w:drawing>
          <wp:inline distT="0" distB="0" distL="0" distR="0" wp14:anchorId="6FC783AA" wp14:editId="5412F922">
            <wp:extent cx="2286000" cy="1664208"/>
            <wp:effectExtent l="0" t="0" r="0" b="0"/>
            <wp:docPr id="21" name="Picture 21" descr="V:\FSC\A02491.001.01 SDG&amp;E Summer Saver 2015\Output\Out-of-sample commercial matching performance\Cyc 30 Proxy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V:\FSC\A02491.001.01 SDG&amp;E Summer Saver 2015\Output\Out-of-sample commercial matching performance\Cyc 30 Proxy 5.pn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286000" cy="1664208"/>
                    </a:xfrm>
                    <a:prstGeom prst="rect">
                      <a:avLst/>
                    </a:prstGeom>
                    <a:noFill/>
                    <a:ln>
                      <a:noFill/>
                    </a:ln>
                  </pic:spPr>
                </pic:pic>
              </a:graphicData>
            </a:graphic>
          </wp:inline>
        </w:drawing>
      </w:r>
      <w:r>
        <w:rPr>
          <w:noProof/>
        </w:rPr>
        <w:drawing>
          <wp:inline distT="0" distB="0" distL="0" distR="0" wp14:anchorId="6667D2A9" wp14:editId="380989D1">
            <wp:extent cx="2286000" cy="1664208"/>
            <wp:effectExtent l="0" t="0" r="0" b="0"/>
            <wp:docPr id="22" name="Picture 22" descr="V:\FSC\A02491.001.01 SDG&amp;E Summer Saver 2015\Output\Out-of-sample commercial matching performance\Cyc 30 Proxy 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V:\FSC\A02491.001.01 SDG&amp;E Summer Saver 2015\Output\Out-of-sample commercial matching performance\Cyc 30 Proxy 6.pn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286000" cy="1664208"/>
                    </a:xfrm>
                    <a:prstGeom prst="rect">
                      <a:avLst/>
                    </a:prstGeom>
                    <a:noFill/>
                    <a:ln>
                      <a:noFill/>
                    </a:ln>
                  </pic:spPr>
                </pic:pic>
              </a:graphicData>
            </a:graphic>
          </wp:inline>
        </w:drawing>
      </w:r>
      <w:r w:rsidR="004B3703">
        <w:rPr>
          <w:noProof/>
        </w:rPr>
        <w:drawing>
          <wp:inline distT="0" distB="0" distL="0" distR="0" wp14:anchorId="48450BDE" wp14:editId="1BE52210">
            <wp:extent cx="2286000" cy="1664208"/>
            <wp:effectExtent l="0" t="0" r="0" b="0"/>
            <wp:docPr id="40" name="Picture 40" descr="V:\FSC\A02491.001.01 SDG&amp;E Summer Saver 2015\Output\Out-of-sample commercial matching performance\Cyc 30 Proxy 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V:\FSC\A02491.001.01 SDG&amp;E Summer Saver 2015\Output\Out-of-sample commercial matching performance\Cyc 30 Proxy 7.png"/>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286000" cy="1664208"/>
                    </a:xfrm>
                    <a:prstGeom prst="rect">
                      <a:avLst/>
                    </a:prstGeom>
                    <a:noFill/>
                    <a:ln>
                      <a:noFill/>
                    </a:ln>
                  </pic:spPr>
                </pic:pic>
              </a:graphicData>
            </a:graphic>
          </wp:inline>
        </w:drawing>
      </w:r>
    </w:p>
    <w:p w:rsidR="004B3703" w:rsidRPr="00891423" w:rsidRDefault="004B3703" w:rsidP="004B3703">
      <w:pPr>
        <w:pStyle w:val="TableFigureCaption"/>
        <w:contextualSpacing/>
      </w:pPr>
      <w:r w:rsidRPr="00891423">
        <w:t>Figure A-2: Out-of-sample Testing for Matched Control Groups</w:t>
      </w:r>
    </w:p>
    <w:p w:rsidR="004B3703" w:rsidRDefault="004B3703" w:rsidP="004B3703">
      <w:pPr>
        <w:pStyle w:val="TableFigureCaption"/>
        <w:contextualSpacing/>
        <w:rPr>
          <w:highlight w:val="yellow"/>
        </w:rPr>
      </w:pPr>
      <w:r w:rsidRPr="00891423">
        <w:t>Nonresidential 50% Cycling</w:t>
      </w:r>
    </w:p>
    <w:p w:rsidR="004B3703" w:rsidRPr="00FB1BF6" w:rsidRDefault="004B3703" w:rsidP="00891423">
      <w:pPr>
        <w:pStyle w:val="BodyParaAfterTableFigure"/>
        <w:jc w:val="center"/>
        <w:rPr>
          <w:highlight w:val="yellow"/>
        </w:rPr>
      </w:pPr>
      <w:r>
        <w:rPr>
          <w:noProof/>
        </w:rPr>
        <w:drawing>
          <wp:inline distT="0" distB="0" distL="0" distR="0" wp14:anchorId="7B9B89B4" wp14:editId="18FEABB7">
            <wp:extent cx="2286000" cy="1664208"/>
            <wp:effectExtent l="0" t="0" r="0" b="0"/>
            <wp:docPr id="42" name="Picture 42" descr="V:\FSC\A02491.001.01 SDG&amp;E Summer Saver 2015\Output\Out-of-sample commercial matching performance\Cyc 50 Proxy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V:\FSC\A02491.001.01 SDG&amp;E Summer Saver 2015\Output\Out-of-sample commercial matching performance\Cyc 50 Proxy 1.pn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286000" cy="1664208"/>
                    </a:xfrm>
                    <a:prstGeom prst="rect">
                      <a:avLst/>
                    </a:prstGeom>
                    <a:noFill/>
                    <a:ln>
                      <a:noFill/>
                    </a:ln>
                  </pic:spPr>
                </pic:pic>
              </a:graphicData>
            </a:graphic>
          </wp:inline>
        </w:drawing>
      </w:r>
      <w:r>
        <w:rPr>
          <w:noProof/>
        </w:rPr>
        <w:drawing>
          <wp:inline distT="0" distB="0" distL="0" distR="0" wp14:anchorId="26A90DA5" wp14:editId="3E7D2B5D">
            <wp:extent cx="2286000" cy="1664208"/>
            <wp:effectExtent l="0" t="0" r="0" b="0"/>
            <wp:docPr id="45" name="Picture 45" descr="V:\FSC\A02491.001.01 SDG&amp;E Summer Saver 2015\Output\Out-of-sample commercial matching performance\Cyc 50 Proxy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V:\FSC\A02491.001.01 SDG&amp;E Summer Saver 2015\Output\Out-of-sample commercial matching performance\Cyc 50 Proxy 2.pn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286000" cy="1664208"/>
                    </a:xfrm>
                    <a:prstGeom prst="rect">
                      <a:avLst/>
                    </a:prstGeom>
                    <a:noFill/>
                    <a:ln>
                      <a:noFill/>
                    </a:ln>
                  </pic:spPr>
                </pic:pic>
              </a:graphicData>
            </a:graphic>
          </wp:inline>
        </w:drawing>
      </w:r>
      <w:r>
        <w:rPr>
          <w:noProof/>
        </w:rPr>
        <w:drawing>
          <wp:inline distT="0" distB="0" distL="0" distR="0" wp14:anchorId="7A7102AB" wp14:editId="5C804112">
            <wp:extent cx="2286000" cy="1664208"/>
            <wp:effectExtent l="0" t="0" r="0" b="0"/>
            <wp:docPr id="46" name="Picture 46" descr="V:\FSC\A02491.001.01 SDG&amp;E Summer Saver 2015\Output\Out-of-sample commercial matching performance\Cyc 50 Proxy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V:\FSC\A02491.001.01 SDG&amp;E Summer Saver 2015\Output\Out-of-sample commercial matching performance\Cyc 50 Proxy 3.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286000" cy="1664208"/>
                    </a:xfrm>
                    <a:prstGeom prst="rect">
                      <a:avLst/>
                    </a:prstGeom>
                    <a:noFill/>
                    <a:ln>
                      <a:noFill/>
                    </a:ln>
                  </pic:spPr>
                </pic:pic>
              </a:graphicData>
            </a:graphic>
          </wp:inline>
        </w:drawing>
      </w:r>
      <w:r w:rsidR="00FA27AA">
        <w:rPr>
          <w:rFonts w:ascii="Times New Roman" w:eastAsia="Times New Roman" w:hAnsi="Times New Roman" w:cs="Times New Roman"/>
          <w:noProof/>
          <w:color w:val="000000"/>
          <w:w w:val="0"/>
          <w:sz w:val="0"/>
          <w:szCs w:val="0"/>
          <w:u w:color="000000"/>
          <w:bdr w:val="none" w:sz="0" w:space="0" w:color="000000"/>
          <w:shd w:val="clear" w:color="000000" w:fill="000000"/>
        </w:rPr>
        <w:drawing>
          <wp:inline distT="0" distB="0" distL="0" distR="0" wp14:anchorId="118659E4" wp14:editId="6A3342E3">
            <wp:extent cx="2286000" cy="1664208"/>
            <wp:effectExtent l="0" t="0" r="0" b="0"/>
            <wp:docPr id="47" name="Picture 47" descr="V:\FSC\A02491.001.01 SDG&amp;E Summer Saver 2015\Output\Out-of-sample commercial matching performance\Cyc 50 Proxy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V:\FSC\A02491.001.01 SDG&amp;E Summer Saver 2015\Output\Out-of-sample commercial matching performance\Cyc 50 Proxy 4.pn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286000" cy="1664208"/>
                    </a:xfrm>
                    <a:prstGeom prst="rect">
                      <a:avLst/>
                    </a:prstGeom>
                    <a:noFill/>
                    <a:ln>
                      <a:noFill/>
                    </a:ln>
                  </pic:spPr>
                </pic:pic>
              </a:graphicData>
            </a:graphic>
          </wp:inline>
        </w:drawing>
      </w:r>
      <w:r w:rsidR="00FA27AA">
        <w:rPr>
          <w:rFonts w:ascii="Times New Roman" w:eastAsia="Times New Roman" w:hAnsi="Times New Roman" w:cs="Times New Roman"/>
          <w:noProof/>
          <w:color w:val="000000"/>
          <w:w w:val="0"/>
          <w:sz w:val="0"/>
          <w:szCs w:val="0"/>
          <w:u w:color="000000"/>
          <w:bdr w:val="none" w:sz="0" w:space="0" w:color="000000"/>
          <w:shd w:val="clear" w:color="000000" w:fill="000000"/>
        </w:rPr>
        <w:drawing>
          <wp:inline distT="0" distB="0" distL="0" distR="0" wp14:anchorId="6B50745F" wp14:editId="088D564D">
            <wp:extent cx="2286000" cy="1664208"/>
            <wp:effectExtent l="0" t="0" r="0" b="0"/>
            <wp:docPr id="48" name="Picture 48" descr="V:\FSC\A02491.001.01 SDG&amp;E Summer Saver 2015\Output\Out-of-sample commercial matching performance\Cyc 50 Proxy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V:\FSC\A02491.001.01 SDG&amp;E Summer Saver 2015\Output\Out-of-sample commercial matching performance\Cyc 50 Proxy 5.p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2286000" cy="1664208"/>
                    </a:xfrm>
                    <a:prstGeom prst="rect">
                      <a:avLst/>
                    </a:prstGeom>
                    <a:noFill/>
                    <a:ln>
                      <a:noFill/>
                    </a:ln>
                  </pic:spPr>
                </pic:pic>
              </a:graphicData>
            </a:graphic>
          </wp:inline>
        </w:drawing>
      </w:r>
      <w:r w:rsidR="00FA27AA">
        <w:rPr>
          <w:rFonts w:ascii="Times New Roman" w:eastAsia="Times New Roman" w:hAnsi="Times New Roman" w:cs="Times New Roman"/>
          <w:noProof/>
          <w:color w:val="000000"/>
          <w:w w:val="0"/>
          <w:sz w:val="0"/>
          <w:szCs w:val="0"/>
          <w:u w:color="000000"/>
          <w:bdr w:val="none" w:sz="0" w:space="0" w:color="000000"/>
          <w:shd w:val="clear" w:color="000000" w:fill="000000"/>
        </w:rPr>
        <w:drawing>
          <wp:inline distT="0" distB="0" distL="0" distR="0" wp14:anchorId="488A18C1" wp14:editId="74E48AFD">
            <wp:extent cx="2286000" cy="1664208"/>
            <wp:effectExtent l="0" t="0" r="0" b="0"/>
            <wp:docPr id="49" name="Picture 49" descr="V:\FSC\A02491.001.01 SDG&amp;E Summer Saver 2015\Output\Out-of-sample commercial matching performance\Cyc 50 Proxy 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V:\FSC\A02491.001.01 SDG&amp;E Summer Saver 2015\Output\Out-of-sample commercial matching performance\Cyc 50 Proxy 6.png"/>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2286000" cy="1664208"/>
                    </a:xfrm>
                    <a:prstGeom prst="rect">
                      <a:avLst/>
                    </a:prstGeom>
                    <a:noFill/>
                    <a:ln>
                      <a:noFill/>
                    </a:ln>
                  </pic:spPr>
                </pic:pic>
              </a:graphicData>
            </a:graphic>
          </wp:inline>
        </w:drawing>
      </w:r>
      <w:r w:rsidR="00FA27AA">
        <w:rPr>
          <w:rFonts w:ascii="Times New Roman" w:eastAsia="Times New Roman" w:hAnsi="Times New Roman" w:cs="Times New Roman"/>
          <w:noProof/>
          <w:color w:val="000000"/>
          <w:w w:val="0"/>
          <w:sz w:val="0"/>
          <w:szCs w:val="0"/>
          <w:u w:color="000000"/>
          <w:bdr w:val="none" w:sz="0" w:space="0" w:color="000000"/>
          <w:shd w:val="clear" w:color="000000" w:fill="000000"/>
        </w:rPr>
        <w:drawing>
          <wp:inline distT="0" distB="0" distL="0" distR="0" wp14:anchorId="7F208E6C" wp14:editId="1F04D4B9">
            <wp:extent cx="2286000" cy="1664208"/>
            <wp:effectExtent l="0" t="0" r="0" b="0"/>
            <wp:docPr id="50" name="Picture 50" descr="V:\FSC\A02491.001.01 SDG&amp;E Summer Saver 2015\Output\Out-of-sample commercial matching performance\Cyc 50 Proxy 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V:\FSC\A02491.001.01 SDG&amp;E Summer Saver 2015\Output\Out-of-sample commercial matching performance\Cyc 50 Proxy 7.pn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286000" cy="1664208"/>
                    </a:xfrm>
                    <a:prstGeom prst="rect">
                      <a:avLst/>
                    </a:prstGeom>
                    <a:noFill/>
                    <a:ln>
                      <a:noFill/>
                    </a:ln>
                  </pic:spPr>
                </pic:pic>
              </a:graphicData>
            </a:graphic>
          </wp:inline>
        </w:drawing>
      </w:r>
    </w:p>
    <w:sectPr w:rsidR="004B3703" w:rsidRPr="00FB1BF6" w:rsidSect="0089142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B06B4" w:rsidRDefault="008B06B4" w:rsidP="00DB35F9">
      <w:pPr>
        <w:spacing w:after="0" w:line="240" w:lineRule="auto"/>
      </w:pPr>
      <w:r>
        <w:separator/>
      </w:r>
    </w:p>
  </w:endnote>
  <w:endnote w:type="continuationSeparator" w:id="0">
    <w:p w:rsidR="008B06B4" w:rsidRDefault="008B06B4" w:rsidP="00DB35F9">
      <w:pPr>
        <w:spacing w:after="0" w:line="240" w:lineRule="auto"/>
      </w:pPr>
      <w:r>
        <w:continuationSeparator/>
      </w:r>
    </w:p>
  </w:endnote>
  <w:endnote w:type="continuationNotice" w:id="1">
    <w:p w:rsidR="008B06B4" w:rsidRDefault="008B06B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Franklin Gothic Book">
    <w:panose1 w:val="020B0503020102020204"/>
    <w:charset w:val="00"/>
    <w:family w:val="swiss"/>
    <w:pitch w:val="variable"/>
    <w:sig w:usb0="00000287" w:usb1="00000000" w:usb2="00000000" w:usb3="00000000" w:csb0="0000009F" w:csb1="00000000"/>
  </w:font>
  <w:font w:name="TitilliumText22L Xb">
    <w:altName w:val="Arial"/>
    <w:panose1 w:val="00000000000000000000"/>
    <w:charset w:val="00"/>
    <w:family w:val="modern"/>
    <w:notTrueType/>
    <w:pitch w:val="variable"/>
    <w:sig w:usb0="A00000EF" w:usb1="0000004B" w:usb2="00000000" w:usb3="00000000" w:csb0="00000193" w:csb1="00000000"/>
  </w:font>
  <w:font w:name="Arial Black">
    <w:panose1 w:val="020B0A040201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06B4" w:rsidRDefault="008B06B4" w:rsidP="002C5BF9">
    <w:pPr>
      <w:pStyle w:val="Footer"/>
      <w:jc w:val="right"/>
      <w:rPr>
        <w:rFonts w:ascii="TitilliumText22L Xb" w:eastAsiaTheme="minorHAnsi" w:hAnsi="TitilliumText22L Xb" w:cstheme="minorBidi"/>
        <w:szCs w:val="22"/>
      </w:rPr>
    </w:pPr>
    <w:r>
      <w:rPr>
        <w:rFonts w:ascii="TitilliumText22L Xb" w:hAnsi="TitilliumText22L Xb"/>
        <w:noProof/>
      </w:rPr>
      <w:drawing>
        <wp:anchor distT="0" distB="0" distL="114300" distR="114300" simplePos="0" relativeHeight="251673600" behindDoc="0" locked="0" layoutInCell="1" allowOverlap="1" wp14:anchorId="08F4EE2E" wp14:editId="376207D2">
          <wp:simplePos x="0" y="0"/>
          <wp:positionH relativeFrom="column">
            <wp:posOffset>-135496</wp:posOffset>
          </wp:positionH>
          <wp:positionV relativeFrom="paragraph">
            <wp:posOffset>-118682</wp:posOffset>
          </wp:positionV>
          <wp:extent cx="2080206" cy="425002"/>
          <wp:effectExtent l="19050" t="0" r="0" b="0"/>
          <wp:wrapNone/>
          <wp:docPr id="11" name="Picture 11" descr="FSC Logo NEW PURPLE 2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SC Logo NEW PURPLE 2007"/>
                  <pic:cNvPicPr>
                    <a:picLocks noChangeAspect="1" noChangeArrowheads="1"/>
                  </pic:cNvPicPr>
                </pic:nvPicPr>
                <pic:blipFill>
                  <a:blip r:embed="rId1"/>
                  <a:srcRect/>
                  <a:stretch>
                    <a:fillRect/>
                  </a:stretch>
                </pic:blipFill>
                <pic:spPr bwMode="auto">
                  <a:xfrm>
                    <a:off x="0" y="0"/>
                    <a:ext cx="2080206" cy="425002"/>
                  </a:xfrm>
                  <a:prstGeom prst="rect">
                    <a:avLst/>
                  </a:prstGeom>
                  <a:noFill/>
                </pic:spPr>
              </pic:pic>
            </a:graphicData>
          </a:graphic>
        </wp:anchor>
      </w:drawing>
    </w:r>
    <w:sdt>
      <w:sdtPr>
        <w:rPr>
          <w:rFonts w:ascii="TitilliumText22L Xb" w:hAnsi="TitilliumText22L Xb"/>
        </w:rPr>
        <w:id w:val="300970373"/>
        <w:docPartObj>
          <w:docPartGallery w:val="Page Numbers (Bottom of Page)"/>
          <w:docPartUnique/>
        </w:docPartObj>
      </w:sdtPr>
      <w:sdtEndPr/>
      <w:sdtContent>
        <w:r w:rsidRPr="00344C3B">
          <w:rPr>
            <w:rFonts w:ascii="Arial Black" w:hAnsi="Arial Black"/>
            <w:color w:val="808080" w:themeColor="background1" w:themeShade="80"/>
          </w:rPr>
          <w:fldChar w:fldCharType="begin"/>
        </w:r>
        <w:r w:rsidRPr="00344C3B">
          <w:rPr>
            <w:rFonts w:ascii="Arial Black" w:hAnsi="Arial Black"/>
            <w:color w:val="808080" w:themeColor="background1" w:themeShade="80"/>
          </w:rPr>
          <w:instrText xml:space="preserve"> PAGE   \* MERGEFORMAT </w:instrText>
        </w:r>
        <w:r w:rsidRPr="00344C3B">
          <w:rPr>
            <w:rFonts w:ascii="Arial Black" w:hAnsi="Arial Black"/>
            <w:color w:val="808080" w:themeColor="background1" w:themeShade="80"/>
          </w:rPr>
          <w:fldChar w:fldCharType="separate"/>
        </w:r>
        <w:r>
          <w:rPr>
            <w:rFonts w:ascii="Arial Black" w:hAnsi="Arial Black"/>
            <w:noProof/>
            <w:color w:val="808080" w:themeColor="background1" w:themeShade="80"/>
          </w:rPr>
          <w:t>6</w:t>
        </w:r>
        <w:r w:rsidRPr="00344C3B">
          <w:rPr>
            <w:rFonts w:ascii="Arial Black" w:hAnsi="Arial Black"/>
            <w:color w:val="808080" w:themeColor="background1" w:themeShade="80"/>
          </w:rPr>
          <w:fldChar w:fldCharType="end"/>
        </w:r>
      </w:sdtContent>
    </w:sdt>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06B4" w:rsidRDefault="008B06B4" w:rsidP="00DB35F9">
    <w:pPr>
      <w:pStyle w:val="Footer"/>
      <w:jc w:val="right"/>
    </w:pPr>
  </w:p>
  <w:p w:rsidR="008B06B4" w:rsidRDefault="008B06B4">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06B4" w:rsidRPr="00321715" w:rsidRDefault="008B06B4" w:rsidP="00B50663">
    <w:pPr>
      <w:pStyle w:val="Footer"/>
      <w:jc w:val="right"/>
      <w:rPr>
        <w:sz w:val="20"/>
        <w:szCs w:val="20"/>
      </w:rPr>
    </w:pPr>
  </w:p>
  <w:p w:rsidR="008B06B4" w:rsidRDefault="008B06B4">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437603195"/>
      <w:docPartObj>
        <w:docPartGallery w:val="Page Numbers (Bottom of Page)"/>
        <w:docPartUnique/>
      </w:docPartObj>
    </w:sdtPr>
    <w:sdtEndPr/>
    <w:sdtContent>
      <w:p w:rsidR="008B06B4" w:rsidRPr="000E73DD" w:rsidRDefault="008B06B4" w:rsidP="001738A7">
        <w:pPr>
          <w:pStyle w:val="Footer"/>
          <w:tabs>
            <w:tab w:val="clear" w:pos="4320"/>
            <w:tab w:val="clear" w:pos="8640"/>
            <w:tab w:val="right" w:pos="927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661824" behindDoc="1" locked="0" layoutInCell="1" allowOverlap="1" wp14:anchorId="51D47C0F" wp14:editId="5FA83B8A">
              <wp:simplePos x="0" y="0"/>
              <wp:positionH relativeFrom="column">
                <wp:posOffset>-154216</wp:posOffset>
              </wp:positionH>
              <wp:positionV relativeFrom="paragraph">
                <wp:posOffset>-29003</wp:posOffset>
              </wp:positionV>
              <wp:extent cx="1020445" cy="37084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891423">
          <w:rPr>
            <w:rFonts w:asciiTheme="minorHAnsi" w:hAnsiTheme="minorHAnsi" w:cstheme="minorHAnsi"/>
            <w:noProof/>
            <w:color w:val="808080" w:themeColor="background1" w:themeShade="80"/>
          </w:rPr>
          <w:t>41</w:t>
        </w:r>
        <w:r w:rsidRPr="00C566BC">
          <w:rPr>
            <w:rFonts w:asciiTheme="minorHAnsi" w:hAnsiTheme="minorHAnsi" w:cstheme="minorHAnsi"/>
            <w:color w:val="808080" w:themeColor="background1" w:themeShade="80"/>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06B4" w:rsidRPr="00321715" w:rsidRDefault="008B06B4" w:rsidP="00B50663">
    <w:pPr>
      <w:pStyle w:val="Footer"/>
      <w:jc w:val="right"/>
      <w:rPr>
        <w:sz w:val="20"/>
        <w:szCs w:val="20"/>
      </w:rPr>
    </w:pPr>
    <w:r w:rsidRPr="009D111C">
      <w:rPr>
        <w:rStyle w:val="PageNumber"/>
        <w:sz w:val="20"/>
        <w:szCs w:val="20"/>
      </w:rPr>
      <w:fldChar w:fldCharType="begin"/>
    </w:r>
    <w:r w:rsidRPr="009D111C">
      <w:rPr>
        <w:rStyle w:val="PageNumber"/>
        <w:sz w:val="20"/>
        <w:szCs w:val="20"/>
      </w:rPr>
      <w:instrText xml:space="preserve">PAGE  </w:instrText>
    </w:r>
    <w:r w:rsidRPr="009D111C">
      <w:rPr>
        <w:rStyle w:val="PageNumber"/>
        <w:sz w:val="20"/>
        <w:szCs w:val="20"/>
      </w:rPr>
      <w:fldChar w:fldCharType="separate"/>
    </w:r>
    <w:r>
      <w:rPr>
        <w:rStyle w:val="PageNumber"/>
        <w:noProof/>
        <w:sz w:val="20"/>
        <w:szCs w:val="20"/>
      </w:rPr>
      <w:t>58</w:t>
    </w:r>
    <w:r w:rsidRPr="009D111C">
      <w:rPr>
        <w:rStyle w:val="PageNumber"/>
        <w:sz w:val="20"/>
        <w:szCs w:val="20"/>
      </w:rPr>
      <w:fldChar w:fldCharType="end"/>
    </w:r>
  </w:p>
  <w:p w:rsidR="008B06B4" w:rsidRDefault="008B06B4">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862508117"/>
      <w:docPartObj>
        <w:docPartGallery w:val="Page Numbers (Bottom of Page)"/>
        <w:docPartUnique/>
      </w:docPartObj>
    </w:sdtPr>
    <w:sdtEndPr/>
    <w:sdtContent>
      <w:p w:rsidR="008B06B4" w:rsidRPr="000E73DD" w:rsidRDefault="008B06B4" w:rsidP="00932018">
        <w:pPr>
          <w:pStyle w:val="Footer"/>
          <w:tabs>
            <w:tab w:val="clear" w:pos="4320"/>
            <w:tab w:val="clear" w:pos="8640"/>
            <w:tab w:val="right" w:pos="12780"/>
          </w:tabs>
          <w:rPr>
            <w:rFonts w:asciiTheme="minorHAnsi" w:hAnsiTheme="minorHAnsi" w:cstheme="minorHAnsi"/>
          </w:rPr>
        </w:pPr>
        <w:r>
          <w:rPr>
            <w:rFonts w:asciiTheme="minorHAnsi" w:hAnsiTheme="minorHAnsi" w:cstheme="minorHAnsi"/>
            <w:noProof/>
            <w:color w:val="808080" w:themeColor="background1" w:themeShade="80"/>
          </w:rPr>
          <w:drawing>
            <wp:anchor distT="0" distB="0" distL="114300" distR="114300" simplePos="0" relativeHeight="251683840" behindDoc="1" locked="0" layoutInCell="1" allowOverlap="1" wp14:anchorId="4E7562B4" wp14:editId="085871BB">
              <wp:simplePos x="0" y="0"/>
              <wp:positionH relativeFrom="column">
                <wp:posOffset>-154216</wp:posOffset>
              </wp:positionH>
              <wp:positionV relativeFrom="paragraph">
                <wp:posOffset>-29003</wp:posOffset>
              </wp:positionV>
              <wp:extent cx="1020445" cy="37084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891423">
          <w:rPr>
            <w:rFonts w:asciiTheme="minorHAnsi" w:hAnsiTheme="minorHAnsi" w:cstheme="minorHAnsi"/>
            <w:noProof/>
            <w:color w:val="808080" w:themeColor="background1" w:themeShade="80"/>
          </w:rPr>
          <w:t>43</w:t>
        </w:r>
        <w:r w:rsidRPr="00C566BC">
          <w:rPr>
            <w:rFonts w:asciiTheme="minorHAnsi" w:hAnsiTheme="minorHAnsi" w:cstheme="minorHAnsi"/>
            <w:color w:val="808080" w:themeColor="background1" w:themeShade="80"/>
          </w:rPr>
          <w:fldChar w:fldCharType="end"/>
        </w:r>
      </w:p>
    </w:sdtContent>
  </w:sdt>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tilliumText22L Xb" w:hAnsi="TitilliumText22L Xb"/>
      </w:rPr>
      <w:id w:val="1892069683"/>
      <w:docPartObj>
        <w:docPartGallery w:val="Page Numbers (Bottom of Page)"/>
        <w:docPartUnique/>
      </w:docPartObj>
    </w:sdtPr>
    <w:sdtEndPr/>
    <w:sdtContent>
      <w:p w:rsidR="008B06B4" w:rsidRPr="0036226B" w:rsidRDefault="008B06B4" w:rsidP="00CA3F73">
        <w:pPr>
          <w:pStyle w:val="Footer"/>
          <w:tabs>
            <w:tab w:val="clear" w:pos="4320"/>
            <w:tab w:val="clear" w:pos="8640"/>
            <w:tab w:val="center" w:pos="4500"/>
            <w:tab w:val="right" w:pos="12870"/>
          </w:tabs>
          <w:rPr>
            <w:rFonts w:ascii="TitilliumText22L Xb" w:hAnsi="TitilliumText22L Xb"/>
          </w:rPr>
        </w:pPr>
        <w:r>
          <w:rPr>
            <w:rFonts w:asciiTheme="minorHAnsi" w:hAnsiTheme="minorHAnsi" w:cstheme="minorHAnsi"/>
            <w:noProof/>
            <w:color w:val="808080" w:themeColor="background1" w:themeShade="80"/>
          </w:rPr>
          <w:drawing>
            <wp:anchor distT="0" distB="0" distL="114300" distR="114300" simplePos="0" relativeHeight="251696128" behindDoc="1" locked="0" layoutInCell="1" allowOverlap="1" wp14:anchorId="5F0AB301" wp14:editId="38821703">
              <wp:simplePos x="0" y="0"/>
              <wp:positionH relativeFrom="column">
                <wp:posOffset>-1270</wp:posOffset>
              </wp:positionH>
              <wp:positionV relativeFrom="paragraph">
                <wp:posOffset>-111467</wp:posOffset>
              </wp:positionV>
              <wp:extent cx="1020445" cy="370840"/>
              <wp:effectExtent l="0" t="0" r="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20445" cy="370840"/>
                      </a:xfrm>
                      <a:prstGeom prst="rect">
                        <a:avLst/>
                      </a:prstGeom>
                    </pic:spPr>
                  </pic:pic>
                </a:graphicData>
              </a:graphic>
              <wp14:sizeRelH relativeFrom="page">
                <wp14:pctWidth>0</wp14:pctWidth>
              </wp14:sizeRelH>
              <wp14:sizeRelV relativeFrom="page">
                <wp14:pctHeight>0</wp14:pctHeight>
              </wp14:sizeRelV>
            </wp:anchor>
          </w:drawing>
        </w:r>
        <w:r>
          <w:rPr>
            <w:rFonts w:ascii="TitilliumText22L Xb" w:hAnsi="TitilliumText22L Xb"/>
          </w:rPr>
          <w:tab/>
        </w:r>
        <w:r>
          <w:rPr>
            <w:rFonts w:ascii="TitilliumText22L Xb" w:hAnsi="TitilliumText22L Xb"/>
          </w:rPr>
          <w:tab/>
        </w:r>
        <w:r w:rsidRPr="00C566BC">
          <w:rPr>
            <w:rFonts w:asciiTheme="minorHAnsi" w:hAnsiTheme="minorHAnsi" w:cstheme="minorHAnsi"/>
            <w:color w:val="808080" w:themeColor="background1" w:themeShade="80"/>
          </w:rPr>
          <w:fldChar w:fldCharType="begin"/>
        </w:r>
        <w:r w:rsidRPr="00C566BC">
          <w:rPr>
            <w:rFonts w:asciiTheme="minorHAnsi" w:hAnsiTheme="minorHAnsi" w:cstheme="minorHAnsi"/>
            <w:color w:val="808080" w:themeColor="background1" w:themeShade="80"/>
          </w:rPr>
          <w:instrText xml:space="preserve"> PAGE   \* MERGEFORMAT </w:instrText>
        </w:r>
        <w:r w:rsidRPr="00C566BC">
          <w:rPr>
            <w:rFonts w:asciiTheme="minorHAnsi" w:hAnsiTheme="minorHAnsi" w:cstheme="minorHAnsi"/>
            <w:color w:val="808080" w:themeColor="background1" w:themeShade="80"/>
          </w:rPr>
          <w:fldChar w:fldCharType="separate"/>
        </w:r>
        <w:r w:rsidR="00891423">
          <w:rPr>
            <w:rFonts w:asciiTheme="minorHAnsi" w:hAnsiTheme="minorHAnsi" w:cstheme="minorHAnsi"/>
            <w:noProof/>
            <w:color w:val="808080" w:themeColor="background1" w:themeShade="80"/>
          </w:rPr>
          <w:t>48</w:t>
        </w:r>
        <w:r w:rsidRPr="00C566BC">
          <w:rPr>
            <w:rFonts w:asciiTheme="minorHAnsi" w:hAnsiTheme="minorHAnsi" w:cstheme="minorHAnsi"/>
            <w:color w:val="808080" w:themeColor="background1" w:themeShade="8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B06B4" w:rsidRDefault="008B06B4" w:rsidP="00DB35F9">
      <w:pPr>
        <w:spacing w:after="0" w:line="240" w:lineRule="auto"/>
      </w:pPr>
      <w:r>
        <w:separator/>
      </w:r>
    </w:p>
  </w:footnote>
  <w:footnote w:type="continuationSeparator" w:id="0">
    <w:p w:rsidR="008B06B4" w:rsidRDefault="008B06B4" w:rsidP="00DB35F9">
      <w:pPr>
        <w:spacing w:after="0" w:line="240" w:lineRule="auto"/>
      </w:pPr>
      <w:r>
        <w:continuationSeparator/>
      </w:r>
    </w:p>
  </w:footnote>
  <w:footnote w:type="continuationNotice" w:id="1">
    <w:p w:rsidR="008B06B4" w:rsidRDefault="008B06B4">
      <w:pPr>
        <w:spacing w:after="0" w:line="240" w:lineRule="auto"/>
      </w:pPr>
    </w:p>
  </w:footnote>
  <w:footnote w:id="2">
    <w:p w:rsidR="008B06B4" w:rsidRPr="00600C1E" w:rsidRDefault="008B06B4" w:rsidP="000B462B">
      <w:pPr>
        <w:pStyle w:val="Footnote"/>
      </w:pPr>
      <w:r w:rsidRPr="00600C1E">
        <w:rPr>
          <w:rStyle w:val="FootnoteReference"/>
          <w:szCs w:val="18"/>
        </w:rPr>
        <w:footnoteRef/>
      </w:r>
      <w:r w:rsidRPr="00600C1E">
        <w:t xml:space="preserve"> </w:t>
      </w:r>
      <w:r w:rsidRPr="009A46A1">
        <w:t xml:space="preserve">SDG&amp;E’s contract with </w:t>
      </w:r>
      <w:r>
        <w:t>Comverge, Inc.</w:t>
      </w:r>
      <w:r w:rsidRPr="009A46A1">
        <w:t xml:space="preserve"> was amended in 2007 to reflect that the agreement is thereafter recognized to be</w:t>
      </w:r>
      <w:r>
        <w:t> </w:t>
      </w:r>
      <w:r w:rsidRPr="009A46A1">
        <w:t xml:space="preserve">between a subsidiary of </w:t>
      </w:r>
      <w:r>
        <w:t>Comverge, Inc.</w:t>
      </w:r>
      <w:r w:rsidRPr="009A46A1">
        <w:t>, AER</w:t>
      </w:r>
      <w:r>
        <w:t>,</w:t>
      </w:r>
      <w:r w:rsidRPr="009A46A1">
        <w:t xml:space="preserve"> and SDG&amp;E</w:t>
      </w:r>
      <w:r>
        <w:t xml:space="preserve">. </w:t>
      </w:r>
      <w:r w:rsidRPr="009A46A1">
        <w:t xml:space="preserve">In </w:t>
      </w:r>
      <w:r>
        <w:t xml:space="preserve">the remainder of </w:t>
      </w:r>
      <w:r w:rsidRPr="009A46A1">
        <w:t>this document, the company is referred to</w:t>
      </w:r>
      <w:r>
        <w:t> </w:t>
      </w:r>
      <w:r w:rsidRPr="009A46A1">
        <w:t>as</w:t>
      </w:r>
      <w:r>
        <w:t> Comverge</w:t>
      </w:r>
      <w:r w:rsidRPr="009A46A1">
        <w:t>.</w:t>
      </w:r>
    </w:p>
  </w:footnote>
  <w:footnote w:id="3">
    <w:p w:rsidR="008B06B4" w:rsidRDefault="008B06B4" w:rsidP="002C0EFB">
      <w:pPr>
        <w:pStyle w:val="FootnoteText"/>
      </w:pPr>
      <w:r>
        <w:rPr>
          <w:rStyle w:val="FootnoteReference"/>
        </w:rPr>
        <w:footnoteRef/>
      </w:r>
      <w:r>
        <w:t xml:space="preserve"> See CPUC Rulemaking </w:t>
      </w:r>
      <w:r w:rsidRPr="00F42460">
        <w:t>07-01-041 Decision (D.) 08-04-050, “Adopting Protocols for Estimating Demand Response Load Impacts” and Attachment A, “Protocols.”</w:t>
      </w:r>
    </w:p>
  </w:footnote>
  <w:footnote w:id="4">
    <w:p w:rsidR="008B06B4" w:rsidRDefault="008B06B4">
      <w:pPr>
        <w:pStyle w:val="FootnoteText"/>
      </w:pPr>
      <w:r>
        <w:rPr>
          <w:rStyle w:val="FootnoteReference"/>
        </w:rPr>
        <w:footnoteRef/>
      </w:r>
      <w:r>
        <w:t xml:space="preserve"> A small end-use sample of the nonresidential program population was subject to an RCT (n &lt; 150 in treatment and control) and was excluded from the analysis.</w:t>
      </w:r>
    </w:p>
  </w:footnote>
  <w:footnote w:id="5">
    <w:p w:rsidR="008B06B4" w:rsidRDefault="008B06B4" w:rsidP="00B44BFC">
      <w:pPr>
        <w:pStyle w:val="FootnoteText"/>
      </w:pPr>
      <w:r>
        <w:rPr>
          <w:rStyle w:val="FootnoteReference"/>
        </w:rPr>
        <w:footnoteRef/>
      </w:r>
      <w:r>
        <w:t xml:space="preserve"> Event day, pre-event demand is not typically included in propensity score models for calculating event impacts, but it was included here because less than 15 nonresidential Summer Saver participants were notified of events in advance and so they should have no effect of being treated until the event occurred.</w:t>
      </w:r>
    </w:p>
  </w:footnote>
  <w:footnote w:id="6">
    <w:p w:rsidR="008B06B4" w:rsidRDefault="008B06B4" w:rsidP="00B44BFC">
      <w:pPr>
        <w:pStyle w:val="FootnoteText"/>
      </w:pPr>
      <w:r>
        <w:rPr>
          <w:rStyle w:val="FootnoteReference"/>
        </w:rPr>
        <w:footnoteRef/>
      </w:r>
      <w:r>
        <w:t xml:space="preserve"> The five nonevent days used for this analysis are 9/8, 9/14, 9/28, 10/12, and 10/14/2015. </w:t>
      </w:r>
    </w:p>
  </w:footnote>
  <w:footnote w:id="7">
    <w:p w:rsidR="008B06B4" w:rsidRDefault="008B06B4">
      <w:pPr>
        <w:pStyle w:val="FootnoteText"/>
      </w:pPr>
      <w:r>
        <w:rPr>
          <w:rStyle w:val="FootnoteReference"/>
        </w:rPr>
        <w:footnoteRef/>
      </w:r>
      <w:r>
        <w:t xml:space="preserve"> Data for the year 2010 was excluded from the reference load estimation process because the evaluation was based on end-use, rather than whole-premise, interval data.</w:t>
      </w:r>
    </w:p>
  </w:footnote>
  <w:footnote w:id="8">
    <w:p w:rsidR="008B06B4" w:rsidRDefault="008B06B4" w:rsidP="00663A2C">
      <w:pPr>
        <w:pStyle w:val="FootnoteText"/>
      </w:pPr>
      <w:r w:rsidRPr="006E07B1">
        <w:rPr>
          <w:rStyle w:val="FootnoteReference"/>
        </w:rPr>
        <w:footnoteRef/>
      </w:r>
      <w:r w:rsidRPr="006E07B1">
        <w:t xml:space="preserve"> Hot nonevent </w:t>
      </w:r>
      <w:r>
        <w:t xml:space="preserve">days in 2015 were selected for analysis if the average temperature between 11 AM and 6 PM was greater </w:t>
      </w:r>
      <w:r w:rsidRPr="00663A2C">
        <w:t>than 80</w:t>
      </w:r>
      <w:r>
        <w:rPr>
          <w:rFonts w:ascii="Calibri" w:eastAsia="Times New Roman" w:hAnsi="Calibri" w:cs="Times New Roman"/>
          <w:bCs/>
          <w:sz w:val="20"/>
        </w:rPr>
        <w:t>°F</w:t>
      </w:r>
      <w:r w:rsidRPr="00663A2C">
        <w:t>.</w:t>
      </w:r>
    </w:p>
  </w:footnote>
  <w:footnote w:id="9">
    <w:p w:rsidR="008B06B4" w:rsidRDefault="008B06B4" w:rsidP="00A44BD9">
      <w:pPr>
        <w:pStyle w:val="FootnoteText"/>
      </w:pPr>
      <w:r>
        <w:rPr>
          <w:rStyle w:val="FootnoteReference"/>
        </w:rPr>
        <w:footnoteRef/>
      </w:r>
      <w:r>
        <w:t xml:space="preserve"> About half of these 157 customers are held back from load control during each event, so the number of sub-metered CAC units available for this analysis is about half that for each event.</w:t>
      </w:r>
    </w:p>
  </w:footnote>
  <w:footnote w:id="10">
    <w:p w:rsidR="008B06B4" w:rsidRDefault="008B06B4" w:rsidP="003D50E8">
      <w:pPr>
        <w:pStyle w:val="FootnoteText"/>
      </w:pPr>
      <w:r>
        <w:rPr>
          <w:rStyle w:val="FootnoteReference"/>
        </w:rPr>
        <w:footnoteRef/>
      </w:r>
      <w:r>
        <w:t xml:space="preserve"> See </w:t>
      </w:r>
      <w:r w:rsidRPr="00633D7C">
        <w:rPr>
          <w:i/>
        </w:rPr>
        <w:t>Statewide Demand Response Ex Ante Weather Conditions</w:t>
      </w:r>
      <w:r>
        <w:t>. Nexant, Inc. January 30, 2015.</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06B4" w:rsidRDefault="008B06B4">
    <w:pPr>
      <w:pStyle w:val="Header"/>
    </w:pPr>
    <w:r>
      <w:rPr>
        <w:noProof/>
      </w:rPr>
      <mc:AlternateContent>
        <mc:Choice Requires="wps">
          <w:drawing>
            <wp:inline distT="0" distB="0" distL="0" distR="0" wp14:anchorId="13FEF4BA" wp14:editId="36FF3579">
              <wp:extent cx="6017895" cy="0"/>
              <wp:effectExtent l="9525" t="9525" r="11430" b="9525"/>
              <wp:docPr id="16"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17895" cy="0"/>
                      </a:xfrm>
                      <a:prstGeom prst="straightConnector1">
                        <a:avLst/>
                      </a:prstGeom>
                      <a:noFill/>
                      <a:ln w="9525">
                        <a:solidFill>
                          <a:schemeClr val="accent4">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inline>
          </w:drawing>
        </mc:Choice>
        <mc:Fallback>
          <w:pict>
            <v:shapetype id="_x0000_t32" coordsize="21600,21600" o:spt="32" o:oned="t" path="m,l21600,21600e" filled="f">
              <v:path arrowok="t" fillok="f" o:connecttype="none"/>
              <o:lock v:ext="edit" shapetype="t"/>
            </v:shapetype>
            <v:shape id="AutoShape 4" o:spid="_x0000_s1026" type="#_x0000_t32" style="width:473.85pt;height:0;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E3bOAIAAHYEAAAOAAAAZHJzL2Uyb0RvYy54bWysVMGO2jAQvVfqP1i+QxIaWIgIq1UCvWy7&#10;SLv9AGM7xKpjW7YhoKr/3rEDaGkvVdWLMx7PvHkzfs7y8dRJdOTWCa1KnI1TjLiimgm1L/G3t81o&#10;jpHzRDEiteIlPnOHH1cfPyx7U/CJbrVk3CIAUa7oTYlb702RJI62vCNurA1XcNho2xEPW7tPmCU9&#10;oHcymaTpLOm1ZcZqyp0Dbz0c4lXEbxpO/UvTOO6RLDFw83G1cd2FNVktSbG3xLSCXmiQf2DREaGg&#10;6A2qJp6ggxV/QHWCWu1048dUd4luGkF57AG6ydLfunltieGxFxiOM7cxuf8HS78etxYJBnc3w0iR&#10;Du7o6eB1LI3yMJ/euALCKrW1oUN6Uq/mWdPvDildtUTteQx+OxvIzUJGcpcSNs5AlV3/RTOIIYAf&#10;h3VqbBcgYQzoFO/kfLsTfvKIgnOWZg/zxRQjej1LSHFNNNb5z1x3KBgldt4SsW99pZWCm9c2i2XI&#10;8dn5QIsU14RQVemNkDIKQCrUl3gxnUxjgtNSsHAYwqIUeSUtOhIQEaGUK5/HOHnooKPB/zBN04uc&#10;wA2iG9zRBYVvKJHGXQGrD4pFGi0nbH2xPRFysCFbqsAERgKNXKxBXT8W6WI9X8/zUT6ZrUd5Wtej&#10;p02Vj2ab7GFaf6qrqs5+BrJZXrSCMa5CX1elZ/nfKeny5gaN3rR+G2Byjx5bBLLXbyQdNRFkMAhq&#10;p9l5a69aAXHH4MtDDK/n/R7s97+L1S8AAAD//wMAUEsDBBQABgAIAAAAIQCEiV231gAAAAIBAAAP&#10;AAAAZHJzL2Rvd25yZXYueG1sTI9BS8NAEIXvgv9hGcGb3VjE2phNKUIvKoitP2CaHZO0mdmQ3bbx&#10;3zv1Yi8PHm9475tiMXJnjjTENoiD+0kGhqQKvpXawddmdfcEJiYUj10QcvBDERbl9VWBuQ8n+aTj&#10;OtVGSyTm6KBJqc+tjVVDjHESehLNvsPAmNQOtfUDnrScOzvNskfL2IouNNjTS0PVfn1gB2HpN7x6&#10;9e9T/qAK33YemefO3d6My2cwicb0fwxnfEWHUpm24SA+ms6BPpL+VLP5w2wGZnu2tizsJXr5CwAA&#10;//8DAFBLAQItABQABgAIAAAAIQC2gziS/gAAAOEBAAATAAAAAAAAAAAAAAAAAAAAAABbQ29udGVu&#10;dF9UeXBlc10ueG1sUEsBAi0AFAAGAAgAAAAhADj9If/WAAAAlAEAAAsAAAAAAAAAAAAAAAAALwEA&#10;AF9yZWxzLy5yZWxzUEsBAi0AFAAGAAgAAAAhAMq0Tds4AgAAdgQAAA4AAAAAAAAAAAAAAAAALgIA&#10;AGRycy9lMm9Eb2MueG1sUEsBAi0AFAAGAAgAAAAhAISJXbfWAAAAAgEAAA8AAAAAAAAAAAAAAAAA&#10;kgQAAGRycy9kb3ducmV2LnhtbFBLBQYAAAAABAAEAPMAAACVBQAAAAA=&#10;" strokecolor="#5f497a [2407]">
              <w10:anchorlock/>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06B4" w:rsidRPr="00A53758" w:rsidRDefault="008B06B4" w:rsidP="00517952">
    <w:pPr>
      <w:pStyle w:val="Heading1"/>
      <w:numPr>
        <w:ilvl w:val="0"/>
        <w:numId w:val="0"/>
      </w:numPr>
      <w:rPr>
        <w:b w:val="0"/>
        <w:color w:val="77BC1F"/>
        <w:sz w:val="36"/>
        <w:szCs w:val="36"/>
      </w:rPr>
    </w:pPr>
    <w:r w:rsidRPr="00AC6369">
      <w:rPr>
        <w:noProof/>
      </w:rPr>
      <w:drawing>
        <wp:anchor distT="0" distB="0" distL="114300" distR="114300" simplePos="0" relativeHeight="251675648" behindDoc="0" locked="0" layoutInCell="1" allowOverlap="1" wp14:anchorId="77B33BBE" wp14:editId="3207F198">
          <wp:simplePos x="0" y="0"/>
          <wp:positionH relativeFrom="column">
            <wp:posOffset>3828234</wp:posOffset>
          </wp:positionH>
          <wp:positionV relativeFrom="paragraph">
            <wp:posOffset>-195580</wp:posOffset>
          </wp:positionV>
          <wp:extent cx="1839767" cy="669471"/>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a:extLst>
                      <a:ext uri="{28A0092B-C50C-407E-A947-70E740481C1C}">
                        <a14:useLocalDpi xmlns:a14="http://schemas.microsoft.com/office/drawing/2010/main" val="0"/>
                      </a:ext>
                    </a:extLst>
                  </a:blip>
                  <a:stretch>
                    <a:fillRect/>
                  </a:stretch>
                </pic:blipFill>
                <pic:spPr>
                  <a:xfrm>
                    <a:off x="0" y="0"/>
                    <a:ext cx="1839767" cy="669471"/>
                  </a:xfrm>
                  <a:prstGeom prst="rect">
                    <a:avLst/>
                  </a:prstGeom>
                </pic:spPr>
              </pic:pic>
            </a:graphicData>
          </a:graphic>
          <wp14:sizeRelH relativeFrom="page">
            <wp14:pctWidth>0</wp14:pctWidth>
          </wp14:sizeRelH>
          <wp14:sizeRelV relativeFrom="page">
            <wp14:pctHeight>0</wp14:pctHeight>
          </wp14:sizeRelV>
        </wp:anchor>
      </w:drawing>
    </w:r>
    <w:r w:rsidRPr="00517952">
      <w:rPr>
        <w:color w:val="77BC1F"/>
        <w:sz w:val="32"/>
        <w:szCs w:val="32"/>
      </w:rPr>
      <w:t xml:space="preserve"> </w:t>
    </w:r>
    <w:r w:rsidRPr="008B3E1E">
      <w:rPr>
        <w:color w:val="77BC1F"/>
        <w:sz w:val="40"/>
        <w:szCs w:val="40"/>
      </w:rPr>
      <w:t>REPORT</w:t>
    </w:r>
    <w:r w:rsidRPr="00A53758">
      <w:rPr>
        <w:color w:val="77BC1F"/>
        <w:sz w:val="36"/>
        <w:szCs w:val="36"/>
      </w:rP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06B4" w:rsidRPr="00AC6369" w:rsidRDefault="008B06B4" w:rsidP="00AC6369">
    <w:r w:rsidRPr="00AC6369">
      <w:rPr>
        <w:noProof/>
      </w:rPr>
      <w:drawing>
        <wp:anchor distT="0" distB="0" distL="114300" distR="114300" simplePos="0" relativeHeight="251674624" behindDoc="0" locked="0" layoutInCell="1" allowOverlap="1" wp14:anchorId="39D33E14" wp14:editId="7801652C">
          <wp:simplePos x="0" y="0"/>
          <wp:positionH relativeFrom="column">
            <wp:posOffset>3185160</wp:posOffset>
          </wp:positionH>
          <wp:positionV relativeFrom="paragraph">
            <wp:posOffset>-430340</wp:posOffset>
          </wp:positionV>
          <wp:extent cx="3429000" cy="1247775"/>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ant_Logo_MD_color.png"/>
                  <pic:cNvPicPr/>
                </pic:nvPicPr>
                <pic:blipFill>
                  <a:blip r:embed="rId1">
                    <a:extLst>
                      <a:ext uri="{28A0092B-C50C-407E-A947-70E740481C1C}">
                        <a14:useLocalDpi xmlns:a14="http://schemas.microsoft.com/office/drawing/2010/main" val="0"/>
                      </a:ext>
                    </a:extLst>
                  </a:blip>
                  <a:stretch>
                    <a:fillRect/>
                  </a:stretch>
                </pic:blipFill>
                <pic:spPr>
                  <a:xfrm>
                    <a:off x="0" y="0"/>
                    <a:ext cx="3429000" cy="1247775"/>
                  </a:xfrm>
                  <a:prstGeom prst="rect">
                    <a:avLst/>
                  </a:prstGeom>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06B4" w:rsidRPr="00845265" w:rsidRDefault="008B06B4" w:rsidP="002F58AD">
    <w:pPr>
      <w:pStyle w:val="Footnote"/>
      <w:rPr>
        <w:rFonts w:asciiTheme="minorHAnsi" w:hAnsiTheme="minorHAnsi" w:cstheme="minorHAnsi"/>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06B4" w:rsidRDefault="008B06B4" w:rsidP="00B50663">
    <w:pPr>
      <w:pStyle w:val="Header"/>
      <w:jc w:val="center"/>
    </w:pPr>
    <w:r w:rsidRPr="00E92F4E">
      <w:rPr>
        <w:noProof/>
      </w:rPr>
      <w:drawing>
        <wp:inline distT="0" distB="0" distL="0" distR="0" wp14:anchorId="272C0232" wp14:editId="5E5CFDC5">
          <wp:extent cx="2243455" cy="999490"/>
          <wp:effectExtent l="19050" t="0" r="4445" b="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2243455" cy="999490"/>
                  </a:xfrm>
                  <a:prstGeom prst="rect">
                    <a:avLst/>
                  </a:prstGeom>
                  <a:noFill/>
                  <a:ln w="9525">
                    <a:noFill/>
                    <a:miter lim="800000"/>
                    <a:headEnd/>
                    <a:tailEnd/>
                  </a:ln>
                </pic:spPr>
              </pic:pic>
            </a:graphicData>
          </a:graphic>
        </wp:inline>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06B4" w:rsidRPr="001738A7" w:rsidRDefault="008B06B4" w:rsidP="00845265">
    <w:pPr>
      <w:pStyle w:val="Header"/>
      <w:rPr>
        <w:rFonts w:cs="Arial"/>
      </w:rPr>
    </w:pPr>
    <w:r w:rsidRPr="001738A7">
      <w:rPr>
        <w:rFonts w:cs="Arial"/>
      </w:rPr>
      <w:fldChar w:fldCharType="begin"/>
    </w:r>
    <w:r w:rsidRPr="001738A7">
      <w:rPr>
        <w:rFonts w:cs="Arial"/>
      </w:rPr>
      <w:instrText xml:space="preserve"> STYLEREF  "Heading 1" </w:instrText>
    </w:r>
    <w:r w:rsidRPr="001738A7">
      <w:rPr>
        <w:rFonts w:cs="Arial"/>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06B4" w:rsidRPr="00845265" w:rsidRDefault="008B06B4" w:rsidP="00845265">
    <w:pPr>
      <w:pStyle w:val="Header"/>
      <w:rPr>
        <w:rFonts w:asciiTheme="minorHAnsi" w:hAnsiTheme="minorHAnsi" w:cstheme="minorHAnsi"/>
      </w:rPr>
    </w:pPr>
    <w:r>
      <w:rPr>
        <w:rFonts w:asciiTheme="minorHAnsi" w:hAnsiTheme="minorHAnsi" w:cstheme="minorHAnsi"/>
      </w:rPr>
      <w:fldChar w:fldCharType="begin"/>
    </w:r>
    <w:r>
      <w:rPr>
        <w:rFonts w:asciiTheme="minorHAnsi" w:hAnsiTheme="minorHAnsi" w:cstheme="minorHAnsi"/>
      </w:rPr>
      <w:instrText xml:space="preserve"> STYLEREF  "Heading 1" </w:instrText>
    </w:r>
    <w:r>
      <w:rPr>
        <w:rFonts w:asciiTheme="minorHAnsi" w:hAnsiTheme="minorHAnsi" w:cstheme="minorHAnsi"/>
      </w:rPr>
      <w:fldChar w:fldCharType="separate"/>
    </w:r>
    <w:r w:rsidR="00891423">
      <w:rPr>
        <w:rFonts w:asciiTheme="minorHAnsi" w:hAnsiTheme="minorHAnsi" w:cstheme="minorHAnsi"/>
        <w:noProof/>
      </w:rPr>
      <w:t>Ex Ante Load Impact Estimates</w:t>
    </w:r>
    <w:r>
      <w:rPr>
        <w:rFonts w:asciiTheme="minorHAnsi" w:hAnsiTheme="minorHAnsi" w:cstheme="minorHAnsi"/>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06B4" w:rsidRPr="00845265" w:rsidRDefault="008B06B4" w:rsidP="00845265">
    <w:pPr>
      <w:pStyle w:val="Header"/>
      <w:rPr>
        <w:rFonts w:asciiTheme="minorHAnsi" w:hAnsiTheme="minorHAnsi" w:cstheme="minorHAnsi"/>
      </w:rPr>
    </w:pPr>
    <w:r>
      <w:rPr>
        <w:rFonts w:asciiTheme="minorHAnsi" w:hAnsiTheme="minorHAnsi" w:cstheme="minorHAnsi"/>
      </w:rPr>
      <w:fldChar w:fldCharType="begin"/>
    </w:r>
    <w:r>
      <w:rPr>
        <w:rFonts w:asciiTheme="minorHAnsi" w:hAnsiTheme="minorHAnsi" w:cstheme="minorHAnsi"/>
      </w:rPr>
      <w:instrText xml:space="preserve"> STYLEREF  "Appendix Heading" </w:instrText>
    </w:r>
    <w:r>
      <w:rPr>
        <w:rFonts w:asciiTheme="minorHAnsi" w:hAnsiTheme="minorHAnsi" w:cstheme="minorHAnsi"/>
      </w:rPr>
      <w:fldChar w:fldCharType="separate"/>
    </w:r>
    <w:r w:rsidR="00891423">
      <w:rPr>
        <w:rFonts w:asciiTheme="minorHAnsi" w:hAnsiTheme="minorHAnsi" w:cstheme="minorHAnsi"/>
        <w:noProof/>
      </w:rPr>
      <w:t>Out-of-Sample Testing for Nonresidential Matched Control Group</w:t>
    </w:r>
    <w:r>
      <w:rPr>
        <w:rFonts w:asciiTheme="minorHAnsi" w:hAnsiTheme="minorHAnsi" w:cstheme="minorHAnsi"/>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044EAE"/>
    <w:multiLevelType w:val="hybridMultilevel"/>
    <w:tmpl w:val="81B09B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96A593E"/>
    <w:multiLevelType w:val="hybridMultilevel"/>
    <w:tmpl w:val="4344E026"/>
    <w:lvl w:ilvl="0" w:tplc="ABD80162">
      <w:start w:val="1"/>
      <w:numFmt w:val="bullet"/>
      <w:pStyle w:val="Bullets"/>
      <w:lvlText w:val=""/>
      <w:lvlJc w:val="left"/>
      <w:pPr>
        <w:tabs>
          <w:tab w:val="num" w:pos="720"/>
        </w:tabs>
        <w:ind w:left="72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A7561E2"/>
    <w:multiLevelType w:val="hybridMultilevel"/>
    <w:tmpl w:val="633EB618"/>
    <w:lvl w:ilvl="0" w:tplc="59F6A99A">
      <w:start w:val="1"/>
      <w:numFmt w:val="decimal"/>
      <w:pStyle w:val="Numbers"/>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5132C50"/>
    <w:multiLevelType w:val="hybridMultilevel"/>
    <w:tmpl w:val="6A8626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60E263D"/>
    <w:multiLevelType w:val="multilevel"/>
    <w:tmpl w:val="803C2346"/>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nsid w:val="27466AB5"/>
    <w:multiLevelType w:val="multilevel"/>
    <w:tmpl w:val="6B2CD62E"/>
    <w:styleLink w:val="NumberedSteps"/>
    <w:lvl w:ilvl="0">
      <w:start w:val="1"/>
      <w:numFmt w:val="decimal"/>
      <w:lvlText w:val="%1"/>
      <w:lvlJc w:val="left"/>
      <w:pPr>
        <w:tabs>
          <w:tab w:val="num" w:pos="720"/>
        </w:tabs>
        <w:ind w:left="720" w:hanging="360"/>
      </w:pPr>
      <w:rPr>
        <w:rFonts w:ascii="Arial" w:hAnsi="Arial"/>
        <w:dstrike w:val="0"/>
        <w:color w:val="auto"/>
        <w:sz w:val="22"/>
        <w:vertAlign w:val="baseline"/>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
    <w:nsid w:val="46FB41F1"/>
    <w:multiLevelType w:val="hybridMultilevel"/>
    <w:tmpl w:val="EA7083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9A045D5"/>
    <w:multiLevelType w:val="hybridMultilevel"/>
    <w:tmpl w:val="06BCDD2A"/>
    <w:lvl w:ilvl="0" w:tplc="289EC0D6">
      <w:start w:val="1"/>
      <w:numFmt w:val="decimal"/>
      <w:lvlText w:val="%1."/>
      <w:lvlJc w:val="left"/>
      <w:pPr>
        <w:tabs>
          <w:tab w:val="num" w:pos="720"/>
        </w:tabs>
        <w:ind w:left="720" w:hanging="360"/>
      </w:pPr>
      <w:rPr>
        <w:rFonts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64497E68"/>
    <w:multiLevelType w:val="multilevel"/>
    <w:tmpl w:val="B7305B66"/>
    <w:lvl w:ilvl="0">
      <w:start w:val="1"/>
      <w:numFmt w:val="upperLetter"/>
      <w:pStyle w:val="AppendixHeading"/>
      <w:lvlText w:val="Appendix %1"/>
      <w:lvlJc w:val="left"/>
      <w:pPr>
        <w:ind w:left="360" w:hanging="360"/>
      </w:pPr>
      <w:rPr>
        <w:rFonts w:hint="default"/>
        <w:b/>
        <w:bCs w:val="0"/>
        <w:i w:val="0"/>
        <w:iCs w:val="0"/>
        <w:caps w:val="0"/>
        <w:smallCaps w:val="0"/>
        <w:strike w:val="0"/>
        <w:dstrike w:val="0"/>
        <w:noProof w:val="0"/>
        <w:snapToGrid w:val="0"/>
        <w:vanish w:val="0"/>
        <w:color w:val="0070CD"/>
        <w:spacing w:val="0"/>
        <w:w w:val="0"/>
        <w:kern w:val="0"/>
        <w:position w:val="0"/>
        <w:sz w:val="26"/>
        <w:szCs w:val="26"/>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AppendixHeading2"/>
      <w:lvlText w:val="%1.%2"/>
      <w:lvlJc w:val="left"/>
      <w:pPr>
        <w:ind w:left="882" w:hanging="432"/>
      </w:pPr>
      <w:rPr>
        <w:rFonts w:ascii="Arial" w:hAnsi="Arial" w:cs="Arial" w:hint="default"/>
        <w:b/>
        <w:bCs w:val="0"/>
        <w:i w:val="0"/>
        <w:iCs w:val="0"/>
        <w:caps w:val="0"/>
        <w:smallCaps w:val="0"/>
        <w:strike w:val="0"/>
        <w:dstrike w:val="0"/>
        <w:noProof w:val="0"/>
        <w:snapToGrid w:val="0"/>
        <w:vanish w:val="0"/>
        <w:color w:val="0070CD"/>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AppendixHeading3"/>
      <w:lvlText w:val="%1.%2.%3"/>
      <w:lvlJc w:val="left"/>
      <w:pPr>
        <w:ind w:left="1494" w:hanging="504"/>
      </w:pPr>
      <w:rPr>
        <w:rFonts w:ascii="Arial" w:hAnsi="Arial" w:cs="Arial" w:hint="default"/>
        <w:b/>
        <w:bCs w:val="0"/>
        <w:i w:val="0"/>
        <w:iCs w:val="0"/>
        <w:caps w:val="0"/>
        <w:smallCaps w:val="0"/>
        <w:strike w:val="0"/>
        <w:dstrike w:val="0"/>
        <w:noProof w:val="0"/>
        <w:snapToGrid w:val="0"/>
        <w:vanish w:val="0"/>
        <w:color w:val="0070CD"/>
        <w:spacing w:val="0"/>
        <w:w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65495DA3"/>
    <w:multiLevelType w:val="hybridMultilevel"/>
    <w:tmpl w:val="E29620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66C31F20"/>
    <w:multiLevelType w:val="hybridMultilevel"/>
    <w:tmpl w:val="70F4DF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6CCB06C8"/>
    <w:multiLevelType w:val="hybridMultilevel"/>
    <w:tmpl w:val="90D811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6D0F2EE8"/>
    <w:multiLevelType w:val="multilevel"/>
    <w:tmpl w:val="9F68006A"/>
    <w:styleLink w:val="Numbered"/>
    <w:lvl w:ilvl="0">
      <w:start w:val="1"/>
      <w:numFmt w:val="decimal"/>
      <w:lvlText w:val="%1"/>
      <w:lvlJc w:val="left"/>
      <w:pPr>
        <w:tabs>
          <w:tab w:val="num" w:pos="720"/>
        </w:tabs>
        <w:ind w:left="720" w:hanging="360"/>
      </w:pPr>
      <w:rPr>
        <w:rFonts w:ascii="Arial" w:hAnsi="Arial"/>
        <w:dstrike w:val="0"/>
        <w:color w:val="000000" w:themeColor="text1"/>
        <w:sz w:val="22"/>
        <w:vertAlign w:val="baseline"/>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8"/>
  </w:num>
  <w:num w:numId="3">
    <w:abstractNumId w:val="4"/>
  </w:num>
  <w:num w:numId="4">
    <w:abstractNumId w:val="12"/>
  </w:num>
  <w:num w:numId="5">
    <w:abstractNumId w:val="5"/>
  </w:num>
  <w:num w:numId="6">
    <w:abstractNumId w:val="2"/>
  </w:num>
  <w:num w:numId="7">
    <w:abstractNumId w:val="7"/>
  </w:num>
  <w:num w:numId="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6"/>
  </w:num>
  <w:num w:numId="10">
    <w:abstractNumId w:val="0"/>
  </w:num>
  <w:num w:numId="11">
    <w:abstractNumId w:val="9"/>
  </w:num>
  <w:num w:numId="12">
    <w:abstractNumId w:val="10"/>
  </w:num>
  <w:num w:numId="13">
    <w:abstractNumId w:val="11"/>
  </w:num>
  <w:num w:numId="14">
    <w:abstractNumId w:val="1"/>
  </w:num>
  <w:num w:numId="15">
    <w:abstractNumId w:val="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drawingGridHorizontalSpacing w:val="110"/>
  <w:displayHorizontalDrawingGridEvery w:val="2"/>
  <w:characterSpacingControl w:val="doNotCompress"/>
  <w:hdrShapeDefaults>
    <o:shapedefaults v:ext="edit" spidmax="10241" strokecolor="#1f497d">
      <v:stroke color="#1f497d" weight="3pt"/>
      <v:shadow on="t" type="perspective" color="none [1607]" opacity=".5" offset="1pt" offset2="-1pt"/>
    </o:shapedefaults>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64B00"/>
    <w:rsid w:val="00000030"/>
    <w:rsid w:val="00006668"/>
    <w:rsid w:val="00014A86"/>
    <w:rsid w:val="00020BC6"/>
    <w:rsid w:val="00025D48"/>
    <w:rsid w:val="00025FDB"/>
    <w:rsid w:val="000357CA"/>
    <w:rsid w:val="00036764"/>
    <w:rsid w:val="000376B4"/>
    <w:rsid w:val="000416FB"/>
    <w:rsid w:val="000423F0"/>
    <w:rsid w:val="00043292"/>
    <w:rsid w:val="000462EF"/>
    <w:rsid w:val="00050CBC"/>
    <w:rsid w:val="0005309B"/>
    <w:rsid w:val="00054366"/>
    <w:rsid w:val="0005598B"/>
    <w:rsid w:val="00060E64"/>
    <w:rsid w:val="0006172C"/>
    <w:rsid w:val="00064993"/>
    <w:rsid w:val="00065CBB"/>
    <w:rsid w:val="00067AAA"/>
    <w:rsid w:val="00072C66"/>
    <w:rsid w:val="000776A0"/>
    <w:rsid w:val="00085AD5"/>
    <w:rsid w:val="000903E6"/>
    <w:rsid w:val="00091273"/>
    <w:rsid w:val="000951C3"/>
    <w:rsid w:val="000A293C"/>
    <w:rsid w:val="000A631B"/>
    <w:rsid w:val="000A75E8"/>
    <w:rsid w:val="000B0908"/>
    <w:rsid w:val="000B462B"/>
    <w:rsid w:val="000C01F1"/>
    <w:rsid w:val="000C5046"/>
    <w:rsid w:val="000D0BFE"/>
    <w:rsid w:val="000D4C2C"/>
    <w:rsid w:val="000D685F"/>
    <w:rsid w:val="000D7B44"/>
    <w:rsid w:val="000E2A34"/>
    <w:rsid w:val="000E3206"/>
    <w:rsid w:val="000E5456"/>
    <w:rsid w:val="000E73DD"/>
    <w:rsid w:val="000F46E5"/>
    <w:rsid w:val="000F696E"/>
    <w:rsid w:val="000F74F8"/>
    <w:rsid w:val="00105674"/>
    <w:rsid w:val="00107177"/>
    <w:rsid w:val="001074FB"/>
    <w:rsid w:val="0011431F"/>
    <w:rsid w:val="00120400"/>
    <w:rsid w:val="001324E3"/>
    <w:rsid w:val="00134D4B"/>
    <w:rsid w:val="0013773B"/>
    <w:rsid w:val="00137F86"/>
    <w:rsid w:val="001415D7"/>
    <w:rsid w:val="00142ACF"/>
    <w:rsid w:val="00143E9F"/>
    <w:rsid w:val="001464CD"/>
    <w:rsid w:val="001501CD"/>
    <w:rsid w:val="00151B6B"/>
    <w:rsid w:val="00155E98"/>
    <w:rsid w:val="00156821"/>
    <w:rsid w:val="00157BFA"/>
    <w:rsid w:val="00163508"/>
    <w:rsid w:val="001738A7"/>
    <w:rsid w:val="00174E4D"/>
    <w:rsid w:val="00175794"/>
    <w:rsid w:val="0018317B"/>
    <w:rsid w:val="00192CF8"/>
    <w:rsid w:val="001A1D1C"/>
    <w:rsid w:val="001A71A9"/>
    <w:rsid w:val="001A796C"/>
    <w:rsid w:val="001B0ACB"/>
    <w:rsid w:val="001B17E2"/>
    <w:rsid w:val="001B32F7"/>
    <w:rsid w:val="001B352B"/>
    <w:rsid w:val="001B43DF"/>
    <w:rsid w:val="001B756B"/>
    <w:rsid w:val="001C1B8C"/>
    <w:rsid w:val="001C1F7B"/>
    <w:rsid w:val="001C33D6"/>
    <w:rsid w:val="001C38B7"/>
    <w:rsid w:val="001D3FBE"/>
    <w:rsid w:val="001D74BF"/>
    <w:rsid w:val="001E0DEF"/>
    <w:rsid w:val="001E17FF"/>
    <w:rsid w:val="001E35A3"/>
    <w:rsid w:val="001E4F10"/>
    <w:rsid w:val="001E7B77"/>
    <w:rsid w:val="001F1745"/>
    <w:rsid w:val="001F46AC"/>
    <w:rsid w:val="001F5377"/>
    <w:rsid w:val="001F6950"/>
    <w:rsid w:val="002077EA"/>
    <w:rsid w:val="00211376"/>
    <w:rsid w:val="00212893"/>
    <w:rsid w:val="00213694"/>
    <w:rsid w:val="002209E6"/>
    <w:rsid w:val="00221765"/>
    <w:rsid w:val="00227994"/>
    <w:rsid w:val="00227F18"/>
    <w:rsid w:val="00232C4F"/>
    <w:rsid w:val="002436C1"/>
    <w:rsid w:val="00252FAF"/>
    <w:rsid w:val="0025445E"/>
    <w:rsid w:val="00255645"/>
    <w:rsid w:val="00255B82"/>
    <w:rsid w:val="00266499"/>
    <w:rsid w:val="00266681"/>
    <w:rsid w:val="00267DE3"/>
    <w:rsid w:val="00272C6A"/>
    <w:rsid w:val="00274BB4"/>
    <w:rsid w:val="0028157D"/>
    <w:rsid w:val="00281B29"/>
    <w:rsid w:val="0028429E"/>
    <w:rsid w:val="002842C9"/>
    <w:rsid w:val="00285473"/>
    <w:rsid w:val="0028548F"/>
    <w:rsid w:val="002878FD"/>
    <w:rsid w:val="00294CA3"/>
    <w:rsid w:val="00296ADE"/>
    <w:rsid w:val="002971AF"/>
    <w:rsid w:val="002A5D62"/>
    <w:rsid w:val="002A6B02"/>
    <w:rsid w:val="002B07E5"/>
    <w:rsid w:val="002C0EFB"/>
    <w:rsid w:val="002C5BF9"/>
    <w:rsid w:val="002C6E4E"/>
    <w:rsid w:val="002C7C27"/>
    <w:rsid w:val="002D67C6"/>
    <w:rsid w:val="002E1504"/>
    <w:rsid w:val="002F12F6"/>
    <w:rsid w:val="002F58AD"/>
    <w:rsid w:val="00303F1F"/>
    <w:rsid w:val="00304BB0"/>
    <w:rsid w:val="00305437"/>
    <w:rsid w:val="003076DE"/>
    <w:rsid w:val="00312856"/>
    <w:rsid w:val="00313B12"/>
    <w:rsid w:val="00313F0F"/>
    <w:rsid w:val="003201DE"/>
    <w:rsid w:val="0032034D"/>
    <w:rsid w:val="00320F54"/>
    <w:rsid w:val="00324B55"/>
    <w:rsid w:val="00334712"/>
    <w:rsid w:val="003351A0"/>
    <w:rsid w:val="00344C3B"/>
    <w:rsid w:val="00346CC8"/>
    <w:rsid w:val="0036093C"/>
    <w:rsid w:val="0036226B"/>
    <w:rsid w:val="00364E5D"/>
    <w:rsid w:val="00365361"/>
    <w:rsid w:val="00367038"/>
    <w:rsid w:val="00370580"/>
    <w:rsid w:val="00385706"/>
    <w:rsid w:val="003919F9"/>
    <w:rsid w:val="00393B5B"/>
    <w:rsid w:val="00394616"/>
    <w:rsid w:val="00394640"/>
    <w:rsid w:val="003A0F85"/>
    <w:rsid w:val="003A4BA1"/>
    <w:rsid w:val="003A5063"/>
    <w:rsid w:val="003B653C"/>
    <w:rsid w:val="003C3C3B"/>
    <w:rsid w:val="003C7B0A"/>
    <w:rsid w:val="003D2250"/>
    <w:rsid w:val="003D50E8"/>
    <w:rsid w:val="003D68A0"/>
    <w:rsid w:val="003E1957"/>
    <w:rsid w:val="003E43D8"/>
    <w:rsid w:val="003F0782"/>
    <w:rsid w:val="003F4EE7"/>
    <w:rsid w:val="003F7781"/>
    <w:rsid w:val="00400C11"/>
    <w:rsid w:val="004015BA"/>
    <w:rsid w:val="00404A31"/>
    <w:rsid w:val="00413A2E"/>
    <w:rsid w:val="00423629"/>
    <w:rsid w:val="00425A9C"/>
    <w:rsid w:val="00431303"/>
    <w:rsid w:val="00436018"/>
    <w:rsid w:val="00454426"/>
    <w:rsid w:val="004556E7"/>
    <w:rsid w:val="0046277A"/>
    <w:rsid w:val="0046440D"/>
    <w:rsid w:val="00464B00"/>
    <w:rsid w:val="00475BDB"/>
    <w:rsid w:val="00487F88"/>
    <w:rsid w:val="00491F80"/>
    <w:rsid w:val="00492353"/>
    <w:rsid w:val="00495136"/>
    <w:rsid w:val="00495FFF"/>
    <w:rsid w:val="0049769A"/>
    <w:rsid w:val="004A2611"/>
    <w:rsid w:val="004A2833"/>
    <w:rsid w:val="004A34C8"/>
    <w:rsid w:val="004A657F"/>
    <w:rsid w:val="004B09D4"/>
    <w:rsid w:val="004B1403"/>
    <w:rsid w:val="004B3703"/>
    <w:rsid w:val="004B50C8"/>
    <w:rsid w:val="004C14B8"/>
    <w:rsid w:val="004C1EA4"/>
    <w:rsid w:val="004C324E"/>
    <w:rsid w:val="004C7AD3"/>
    <w:rsid w:val="004D101A"/>
    <w:rsid w:val="004D3234"/>
    <w:rsid w:val="004D44C5"/>
    <w:rsid w:val="004D5999"/>
    <w:rsid w:val="004D7365"/>
    <w:rsid w:val="004D7590"/>
    <w:rsid w:val="004E252F"/>
    <w:rsid w:val="004E2C35"/>
    <w:rsid w:val="004E5D3E"/>
    <w:rsid w:val="004F59B5"/>
    <w:rsid w:val="00502087"/>
    <w:rsid w:val="0050279F"/>
    <w:rsid w:val="00503BB1"/>
    <w:rsid w:val="00504474"/>
    <w:rsid w:val="00504940"/>
    <w:rsid w:val="00507BE4"/>
    <w:rsid w:val="00514F62"/>
    <w:rsid w:val="00517952"/>
    <w:rsid w:val="00517D49"/>
    <w:rsid w:val="0052477F"/>
    <w:rsid w:val="00527828"/>
    <w:rsid w:val="00527E8C"/>
    <w:rsid w:val="00533ECF"/>
    <w:rsid w:val="00536489"/>
    <w:rsid w:val="005367F0"/>
    <w:rsid w:val="00541E7C"/>
    <w:rsid w:val="0054233A"/>
    <w:rsid w:val="00543C2D"/>
    <w:rsid w:val="005460F4"/>
    <w:rsid w:val="005508D7"/>
    <w:rsid w:val="00565A04"/>
    <w:rsid w:val="0056673E"/>
    <w:rsid w:val="00577956"/>
    <w:rsid w:val="00582131"/>
    <w:rsid w:val="00584B2F"/>
    <w:rsid w:val="00586173"/>
    <w:rsid w:val="005939D4"/>
    <w:rsid w:val="0059652C"/>
    <w:rsid w:val="005A0086"/>
    <w:rsid w:val="005A200E"/>
    <w:rsid w:val="005B089B"/>
    <w:rsid w:val="005B1AEE"/>
    <w:rsid w:val="005B1B7D"/>
    <w:rsid w:val="005B4F11"/>
    <w:rsid w:val="005B553F"/>
    <w:rsid w:val="005B797F"/>
    <w:rsid w:val="005D003F"/>
    <w:rsid w:val="005D3F1E"/>
    <w:rsid w:val="005D6069"/>
    <w:rsid w:val="005E18C3"/>
    <w:rsid w:val="005E1A52"/>
    <w:rsid w:val="005E1F33"/>
    <w:rsid w:val="005E2531"/>
    <w:rsid w:val="005E2CBB"/>
    <w:rsid w:val="005E7392"/>
    <w:rsid w:val="005F249B"/>
    <w:rsid w:val="005F2503"/>
    <w:rsid w:val="005F3E35"/>
    <w:rsid w:val="0061026F"/>
    <w:rsid w:val="0061495F"/>
    <w:rsid w:val="00615336"/>
    <w:rsid w:val="006331D6"/>
    <w:rsid w:val="00636D79"/>
    <w:rsid w:val="0064059D"/>
    <w:rsid w:val="0064155E"/>
    <w:rsid w:val="0064191D"/>
    <w:rsid w:val="00643798"/>
    <w:rsid w:val="00643DDE"/>
    <w:rsid w:val="006455A7"/>
    <w:rsid w:val="00650326"/>
    <w:rsid w:val="00653C77"/>
    <w:rsid w:val="006551A0"/>
    <w:rsid w:val="00656DAF"/>
    <w:rsid w:val="006600D0"/>
    <w:rsid w:val="006623ED"/>
    <w:rsid w:val="00663A2C"/>
    <w:rsid w:val="00665111"/>
    <w:rsid w:val="006717E3"/>
    <w:rsid w:val="00671DF8"/>
    <w:rsid w:val="00675B29"/>
    <w:rsid w:val="0067707F"/>
    <w:rsid w:val="00680A25"/>
    <w:rsid w:val="00684506"/>
    <w:rsid w:val="00685B44"/>
    <w:rsid w:val="006931B0"/>
    <w:rsid w:val="006947D9"/>
    <w:rsid w:val="006A150C"/>
    <w:rsid w:val="006A2CF1"/>
    <w:rsid w:val="006A61DE"/>
    <w:rsid w:val="006B0705"/>
    <w:rsid w:val="006B1146"/>
    <w:rsid w:val="006B28F0"/>
    <w:rsid w:val="006B68EF"/>
    <w:rsid w:val="006B7E82"/>
    <w:rsid w:val="006C2217"/>
    <w:rsid w:val="006D12DC"/>
    <w:rsid w:val="006D17E5"/>
    <w:rsid w:val="006D2DFD"/>
    <w:rsid w:val="006E191F"/>
    <w:rsid w:val="006E1FA2"/>
    <w:rsid w:val="006E4EA5"/>
    <w:rsid w:val="006E6D64"/>
    <w:rsid w:val="006F36FA"/>
    <w:rsid w:val="006F5D89"/>
    <w:rsid w:val="00702A03"/>
    <w:rsid w:val="0071105E"/>
    <w:rsid w:val="0071752B"/>
    <w:rsid w:val="00717FCF"/>
    <w:rsid w:val="00721E89"/>
    <w:rsid w:val="00723B01"/>
    <w:rsid w:val="00723D11"/>
    <w:rsid w:val="007259E8"/>
    <w:rsid w:val="007336EB"/>
    <w:rsid w:val="00747F8E"/>
    <w:rsid w:val="00750FE7"/>
    <w:rsid w:val="00751B89"/>
    <w:rsid w:val="00752687"/>
    <w:rsid w:val="007527D9"/>
    <w:rsid w:val="007538E7"/>
    <w:rsid w:val="00754385"/>
    <w:rsid w:val="00757FE6"/>
    <w:rsid w:val="007606E1"/>
    <w:rsid w:val="00764CBF"/>
    <w:rsid w:val="007715BA"/>
    <w:rsid w:val="0077206F"/>
    <w:rsid w:val="00774B83"/>
    <w:rsid w:val="00775830"/>
    <w:rsid w:val="0077699A"/>
    <w:rsid w:val="00782175"/>
    <w:rsid w:val="007821CC"/>
    <w:rsid w:val="0079287B"/>
    <w:rsid w:val="0079582F"/>
    <w:rsid w:val="007A08EA"/>
    <w:rsid w:val="007A1CE5"/>
    <w:rsid w:val="007A3E95"/>
    <w:rsid w:val="007A6AE7"/>
    <w:rsid w:val="007A6D26"/>
    <w:rsid w:val="007B782E"/>
    <w:rsid w:val="007C29F6"/>
    <w:rsid w:val="007C4BD3"/>
    <w:rsid w:val="007D2DBB"/>
    <w:rsid w:val="007D68C0"/>
    <w:rsid w:val="007D74D6"/>
    <w:rsid w:val="007E0086"/>
    <w:rsid w:val="007E6893"/>
    <w:rsid w:val="007E7F38"/>
    <w:rsid w:val="007F078B"/>
    <w:rsid w:val="007F651D"/>
    <w:rsid w:val="00811EEF"/>
    <w:rsid w:val="00814E0B"/>
    <w:rsid w:val="00817792"/>
    <w:rsid w:val="008237F1"/>
    <w:rsid w:val="00824815"/>
    <w:rsid w:val="00831700"/>
    <w:rsid w:val="00832B87"/>
    <w:rsid w:val="008360DC"/>
    <w:rsid w:val="00836E9F"/>
    <w:rsid w:val="00845265"/>
    <w:rsid w:val="0084569F"/>
    <w:rsid w:val="00845D87"/>
    <w:rsid w:val="00850D16"/>
    <w:rsid w:val="00851537"/>
    <w:rsid w:val="00851A4D"/>
    <w:rsid w:val="00852826"/>
    <w:rsid w:val="00854175"/>
    <w:rsid w:val="00872170"/>
    <w:rsid w:val="00875B70"/>
    <w:rsid w:val="00881752"/>
    <w:rsid w:val="008825D7"/>
    <w:rsid w:val="00891423"/>
    <w:rsid w:val="00891B6B"/>
    <w:rsid w:val="008957F1"/>
    <w:rsid w:val="00896768"/>
    <w:rsid w:val="008B0606"/>
    <w:rsid w:val="008B06B4"/>
    <w:rsid w:val="008B247C"/>
    <w:rsid w:val="008B3989"/>
    <w:rsid w:val="008B39F4"/>
    <w:rsid w:val="008B3E1E"/>
    <w:rsid w:val="008C0C81"/>
    <w:rsid w:val="008C2D62"/>
    <w:rsid w:val="008C424D"/>
    <w:rsid w:val="008D260C"/>
    <w:rsid w:val="008D3284"/>
    <w:rsid w:val="008D539A"/>
    <w:rsid w:val="008D6C90"/>
    <w:rsid w:val="008E027E"/>
    <w:rsid w:val="008E1B06"/>
    <w:rsid w:val="008E49C6"/>
    <w:rsid w:val="008E6E4B"/>
    <w:rsid w:val="008F5A91"/>
    <w:rsid w:val="00904BC4"/>
    <w:rsid w:val="00905F9C"/>
    <w:rsid w:val="009063B1"/>
    <w:rsid w:val="00914958"/>
    <w:rsid w:val="0092018E"/>
    <w:rsid w:val="00932018"/>
    <w:rsid w:val="009330CA"/>
    <w:rsid w:val="00935FA6"/>
    <w:rsid w:val="00937C77"/>
    <w:rsid w:val="0094682C"/>
    <w:rsid w:val="00954105"/>
    <w:rsid w:val="009575CE"/>
    <w:rsid w:val="00966448"/>
    <w:rsid w:val="00974D03"/>
    <w:rsid w:val="009757E6"/>
    <w:rsid w:val="00981EE1"/>
    <w:rsid w:val="00983B31"/>
    <w:rsid w:val="00984D41"/>
    <w:rsid w:val="009855CB"/>
    <w:rsid w:val="009869A4"/>
    <w:rsid w:val="009948E5"/>
    <w:rsid w:val="009A0EE9"/>
    <w:rsid w:val="009A50A3"/>
    <w:rsid w:val="009B1FE8"/>
    <w:rsid w:val="009B2442"/>
    <w:rsid w:val="009B409B"/>
    <w:rsid w:val="009B4635"/>
    <w:rsid w:val="009B51DE"/>
    <w:rsid w:val="009C0139"/>
    <w:rsid w:val="009C1DE7"/>
    <w:rsid w:val="009C25FD"/>
    <w:rsid w:val="009C42BD"/>
    <w:rsid w:val="009C4E75"/>
    <w:rsid w:val="009C6580"/>
    <w:rsid w:val="009C6C9D"/>
    <w:rsid w:val="009D1147"/>
    <w:rsid w:val="009D2ABD"/>
    <w:rsid w:val="009E07AC"/>
    <w:rsid w:val="009E21D7"/>
    <w:rsid w:val="009E2F8C"/>
    <w:rsid w:val="009E3548"/>
    <w:rsid w:val="009E3F2C"/>
    <w:rsid w:val="009E5475"/>
    <w:rsid w:val="009E6CD5"/>
    <w:rsid w:val="009E7D9E"/>
    <w:rsid w:val="009F1576"/>
    <w:rsid w:val="009F186D"/>
    <w:rsid w:val="009F3722"/>
    <w:rsid w:val="009F4049"/>
    <w:rsid w:val="00A027B5"/>
    <w:rsid w:val="00A04232"/>
    <w:rsid w:val="00A101B7"/>
    <w:rsid w:val="00A15EC1"/>
    <w:rsid w:val="00A24367"/>
    <w:rsid w:val="00A2730B"/>
    <w:rsid w:val="00A40B9A"/>
    <w:rsid w:val="00A422C4"/>
    <w:rsid w:val="00A44BD9"/>
    <w:rsid w:val="00A50A0A"/>
    <w:rsid w:val="00A53758"/>
    <w:rsid w:val="00A62E5F"/>
    <w:rsid w:val="00A64EC5"/>
    <w:rsid w:val="00A6555F"/>
    <w:rsid w:val="00A66884"/>
    <w:rsid w:val="00A66D41"/>
    <w:rsid w:val="00A70D35"/>
    <w:rsid w:val="00A7486B"/>
    <w:rsid w:val="00A76D0C"/>
    <w:rsid w:val="00A77BDF"/>
    <w:rsid w:val="00A82BBC"/>
    <w:rsid w:val="00A8324D"/>
    <w:rsid w:val="00A8386A"/>
    <w:rsid w:val="00A84665"/>
    <w:rsid w:val="00A85D1B"/>
    <w:rsid w:val="00A915FC"/>
    <w:rsid w:val="00A9755B"/>
    <w:rsid w:val="00AA6287"/>
    <w:rsid w:val="00AB0CB0"/>
    <w:rsid w:val="00AB0F69"/>
    <w:rsid w:val="00AB16FC"/>
    <w:rsid w:val="00AB2415"/>
    <w:rsid w:val="00AB380F"/>
    <w:rsid w:val="00AB38A7"/>
    <w:rsid w:val="00AB5A78"/>
    <w:rsid w:val="00AB7D7A"/>
    <w:rsid w:val="00AC3023"/>
    <w:rsid w:val="00AC3652"/>
    <w:rsid w:val="00AC4FC7"/>
    <w:rsid w:val="00AC6369"/>
    <w:rsid w:val="00AC7911"/>
    <w:rsid w:val="00AC7C5F"/>
    <w:rsid w:val="00AE3720"/>
    <w:rsid w:val="00AE4A9D"/>
    <w:rsid w:val="00AE58D6"/>
    <w:rsid w:val="00AE636A"/>
    <w:rsid w:val="00AF4AFF"/>
    <w:rsid w:val="00B03E8D"/>
    <w:rsid w:val="00B07122"/>
    <w:rsid w:val="00B07EFB"/>
    <w:rsid w:val="00B07F5F"/>
    <w:rsid w:val="00B1166C"/>
    <w:rsid w:val="00B15268"/>
    <w:rsid w:val="00B165AA"/>
    <w:rsid w:val="00B1746D"/>
    <w:rsid w:val="00B21038"/>
    <w:rsid w:val="00B21A39"/>
    <w:rsid w:val="00B24EF7"/>
    <w:rsid w:val="00B32624"/>
    <w:rsid w:val="00B32F9A"/>
    <w:rsid w:val="00B34237"/>
    <w:rsid w:val="00B445FB"/>
    <w:rsid w:val="00B44BFC"/>
    <w:rsid w:val="00B50663"/>
    <w:rsid w:val="00B5598C"/>
    <w:rsid w:val="00B559E2"/>
    <w:rsid w:val="00B5668B"/>
    <w:rsid w:val="00B600B8"/>
    <w:rsid w:val="00B641A9"/>
    <w:rsid w:val="00B7585A"/>
    <w:rsid w:val="00B76991"/>
    <w:rsid w:val="00B8692B"/>
    <w:rsid w:val="00B86C76"/>
    <w:rsid w:val="00B95599"/>
    <w:rsid w:val="00B96C49"/>
    <w:rsid w:val="00B97DA0"/>
    <w:rsid w:val="00BA0249"/>
    <w:rsid w:val="00BA323B"/>
    <w:rsid w:val="00BA3459"/>
    <w:rsid w:val="00BA4E74"/>
    <w:rsid w:val="00BB1272"/>
    <w:rsid w:val="00BC02C6"/>
    <w:rsid w:val="00BC02CA"/>
    <w:rsid w:val="00BC0C62"/>
    <w:rsid w:val="00BC5407"/>
    <w:rsid w:val="00BC5E71"/>
    <w:rsid w:val="00BC7E9F"/>
    <w:rsid w:val="00BD3416"/>
    <w:rsid w:val="00BD382F"/>
    <w:rsid w:val="00BD6DA7"/>
    <w:rsid w:val="00BD6EB9"/>
    <w:rsid w:val="00BE0E6C"/>
    <w:rsid w:val="00BE478D"/>
    <w:rsid w:val="00BF386B"/>
    <w:rsid w:val="00BF3A5A"/>
    <w:rsid w:val="00BF3D88"/>
    <w:rsid w:val="00BF5613"/>
    <w:rsid w:val="00C003A1"/>
    <w:rsid w:val="00C020E5"/>
    <w:rsid w:val="00C04432"/>
    <w:rsid w:val="00C053C2"/>
    <w:rsid w:val="00C05749"/>
    <w:rsid w:val="00C17A5B"/>
    <w:rsid w:val="00C2287B"/>
    <w:rsid w:val="00C33F08"/>
    <w:rsid w:val="00C36204"/>
    <w:rsid w:val="00C4138A"/>
    <w:rsid w:val="00C47EDB"/>
    <w:rsid w:val="00C53613"/>
    <w:rsid w:val="00C543D6"/>
    <w:rsid w:val="00C566BC"/>
    <w:rsid w:val="00C623D7"/>
    <w:rsid w:val="00C636FD"/>
    <w:rsid w:val="00C63C38"/>
    <w:rsid w:val="00C64ECF"/>
    <w:rsid w:val="00C66141"/>
    <w:rsid w:val="00C72851"/>
    <w:rsid w:val="00C747DB"/>
    <w:rsid w:val="00C81F2C"/>
    <w:rsid w:val="00C831D9"/>
    <w:rsid w:val="00C92EB8"/>
    <w:rsid w:val="00C94010"/>
    <w:rsid w:val="00C96D23"/>
    <w:rsid w:val="00CA0D6E"/>
    <w:rsid w:val="00CA1BF4"/>
    <w:rsid w:val="00CA28E3"/>
    <w:rsid w:val="00CA2CD2"/>
    <w:rsid w:val="00CA3F73"/>
    <w:rsid w:val="00CA6F67"/>
    <w:rsid w:val="00CA7949"/>
    <w:rsid w:val="00CB43A5"/>
    <w:rsid w:val="00CB55BE"/>
    <w:rsid w:val="00CB5C0A"/>
    <w:rsid w:val="00CC0C48"/>
    <w:rsid w:val="00CC4841"/>
    <w:rsid w:val="00CD1E0C"/>
    <w:rsid w:val="00CD7AB5"/>
    <w:rsid w:val="00CE4FFE"/>
    <w:rsid w:val="00CE5224"/>
    <w:rsid w:val="00CF1EAE"/>
    <w:rsid w:val="00CF48FB"/>
    <w:rsid w:val="00CF796B"/>
    <w:rsid w:val="00CF7B44"/>
    <w:rsid w:val="00D00525"/>
    <w:rsid w:val="00D00E14"/>
    <w:rsid w:val="00D04113"/>
    <w:rsid w:val="00D04A27"/>
    <w:rsid w:val="00D1517A"/>
    <w:rsid w:val="00D21E49"/>
    <w:rsid w:val="00D2661C"/>
    <w:rsid w:val="00D267B6"/>
    <w:rsid w:val="00D33362"/>
    <w:rsid w:val="00D33B54"/>
    <w:rsid w:val="00D34C82"/>
    <w:rsid w:val="00D45C34"/>
    <w:rsid w:val="00D536C4"/>
    <w:rsid w:val="00D53A09"/>
    <w:rsid w:val="00D53A0C"/>
    <w:rsid w:val="00D56C2A"/>
    <w:rsid w:val="00D60137"/>
    <w:rsid w:val="00D65E7B"/>
    <w:rsid w:val="00D70294"/>
    <w:rsid w:val="00D714AD"/>
    <w:rsid w:val="00D73D46"/>
    <w:rsid w:val="00D757F3"/>
    <w:rsid w:val="00D773A3"/>
    <w:rsid w:val="00D80E42"/>
    <w:rsid w:val="00D83ECB"/>
    <w:rsid w:val="00D84586"/>
    <w:rsid w:val="00D86EC8"/>
    <w:rsid w:val="00D913DA"/>
    <w:rsid w:val="00D91461"/>
    <w:rsid w:val="00D94848"/>
    <w:rsid w:val="00D96516"/>
    <w:rsid w:val="00DA72E1"/>
    <w:rsid w:val="00DB35F9"/>
    <w:rsid w:val="00DB506C"/>
    <w:rsid w:val="00DC0EF5"/>
    <w:rsid w:val="00DC317B"/>
    <w:rsid w:val="00DC556A"/>
    <w:rsid w:val="00DD5000"/>
    <w:rsid w:val="00DD56AD"/>
    <w:rsid w:val="00DE1AC4"/>
    <w:rsid w:val="00DE2A98"/>
    <w:rsid w:val="00DE2EF7"/>
    <w:rsid w:val="00DE4B63"/>
    <w:rsid w:val="00DE6190"/>
    <w:rsid w:val="00DF1A08"/>
    <w:rsid w:val="00DF2B57"/>
    <w:rsid w:val="00DF38E1"/>
    <w:rsid w:val="00E00987"/>
    <w:rsid w:val="00E027F1"/>
    <w:rsid w:val="00E1048A"/>
    <w:rsid w:val="00E12BD6"/>
    <w:rsid w:val="00E13D80"/>
    <w:rsid w:val="00E25AA7"/>
    <w:rsid w:val="00E27C0B"/>
    <w:rsid w:val="00E34559"/>
    <w:rsid w:val="00E413A0"/>
    <w:rsid w:val="00E46BBC"/>
    <w:rsid w:val="00E4714E"/>
    <w:rsid w:val="00E51813"/>
    <w:rsid w:val="00E52978"/>
    <w:rsid w:val="00E545E1"/>
    <w:rsid w:val="00E55F24"/>
    <w:rsid w:val="00E61AB1"/>
    <w:rsid w:val="00E63743"/>
    <w:rsid w:val="00E64CDE"/>
    <w:rsid w:val="00E707AD"/>
    <w:rsid w:val="00E75257"/>
    <w:rsid w:val="00E805A0"/>
    <w:rsid w:val="00E83C3C"/>
    <w:rsid w:val="00E8660E"/>
    <w:rsid w:val="00E901F2"/>
    <w:rsid w:val="00E9273B"/>
    <w:rsid w:val="00E93C52"/>
    <w:rsid w:val="00EA5D89"/>
    <w:rsid w:val="00EB07FE"/>
    <w:rsid w:val="00EB1366"/>
    <w:rsid w:val="00EB2941"/>
    <w:rsid w:val="00EC0E7A"/>
    <w:rsid w:val="00EC43D3"/>
    <w:rsid w:val="00ED1806"/>
    <w:rsid w:val="00ED378E"/>
    <w:rsid w:val="00ED61A8"/>
    <w:rsid w:val="00EE2E65"/>
    <w:rsid w:val="00EE5649"/>
    <w:rsid w:val="00EE5FE8"/>
    <w:rsid w:val="00EE6A14"/>
    <w:rsid w:val="00EF12DF"/>
    <w:rsid w:val="00EF3F78"/>
    <w:rsid w:val="00EF626F"/>
    <w:rsid w:val="00F0062A"/>
    <w:rsid w:val="00F155D1"/>
    <w:rsid w:val="00F156EE"/>
    <w:rsid w:val="00F179F1"/>
    <w:rsid w:val="00F21554"/>
    <w:rsid w:val="00F24446"/>
    <w:rsid w:val="00F25968"/>
    <w:rsid w:val="00F25A25"/>
    <w:rsid w:val="00F26C31"/>
    <w:rsid w:val="00F27210"/>
    <w:rsid w:val="00F3019B"/>
    <w:rsid w:val="00F330C7"/>
    <w:rsid w:val="00F41AEC"/>
    <w:rsid w:val="00F44FCB"/>
    <w:rsid w:val="00F46241"/>
    <w:rsid w:val="00F4688A"/>
    <w:rsid w:val="00F50A5A"/>
    <w:rsid w:val="00F5244A"/>
    <w:rsid w:val="00F535B2"/>
    <w:rsid w:val="00F6329C"/>
    <w:rsid w:val="00F63826"/>
    <w:rsid w:val="00F66B3A"/>
    <w:rsid w:val="00F74016"/>
    <w:rsid w:val="00F74500"/>
    <w:rsid w:val="00F80BB0"/>
    <w:rsid w:val="00F81CCE"/>
    <w:rsid w:val="00F8542F"/>
    <w:rsid w:val="00F86A7D"/>
    <w:rsid w:val="00F91B7E"/>
    <w:rsid w:val="00F926F0"/>
    <w:rsid w:val="00F92925"/>
    <w:rsid w:val="00F92A7B"/>
    <w:rsid w:val="00F92E49"/>
    <w:rsid w:val="00F96F38"/>
    <w:rsid w:val="00FA27AA"/>
    <w:rsid w:val="00FA381F"/>
    <w:rsid w:val="00FA6E8D"/>
    <w:rsid w:val="00FB00CC"/>
    <w:rsid w:val="00FB1BF6"/>
    <w:rsid w:val="00FC0A7F"/>
    <w:rsid w:val="00FC0F66"/>
    <w:rsid w:val="00FD2B50"/>
    <w:rsid w:val="00FD51F4"/>
    <w:rsid w:val="00FE15F9"/>
    <w:rsid w:val="00FE1D3E"/>
    <w:rsid w:val="00FE2EBB"/>
    <w:rsid w:val="00FE7989"/>
    <w:rsid w:val="00FF35BC"/>
    <w:rsid w:val="00FF46BF"/>
    <w:rsid w:val="00FF4CB3"/>
    <w:rsid w:val="00FF51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strokecolor="#1f497d">
      <v:stroke color="#1f497d" weight="3pt"/>
      <v:shadow on="t" type="perspective" color="none [1607]" opacity=".5" offset="1pt" offset2="-1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next w:val="BodyParagraph"/>
    <w:link w:val="Heading1Char"/>
    <w:qFormat/>
    <w:rsid w:val="001738A7"/>
    <w:pPr>
      <w:keepNext/>
      <w:numPr>
        <w:numId w:val="3"/>
      </w:numPr>
      <w:spacing w:after="120" w:line="240" w:lineRule="auto"/>
      <w:ind w:left="360" w:hanging="360"/>
      <w:outlineLvl w:val="0"/>
    </w:pPr>
    <w:rPr>
      <w:rFonts w:ascii="Arial" w:eastAsia="Times New Roman" w:hAnsi="Arial" w:cs="Times New Roman"/>
      <w:b/>
      <w:color w:val="0070CD"/>
      <w:sz w:val="28"/>
      <w:szCs w:val="28"/>
    </w:rPr>
  </w:style>
  <w:style w:type="paragraph" w:styleId="Heading2">
    <w:name w:val="heading 2"/>
    <w:basedOn w:val="Heading1"/>
    <w:next w:val="BodyParagraph"/>
    <w:link w:val="Heading2Char"/>
    <w:uiPriority w:val="9"/>
    <w:unhideWhenUsed/>
    <w:qFormat/>
    <w:rsid w:val="00143E9F"/>
    <w:pPr>
      <w:numPr>
        <w:ilvl w:val="1"/>
      </w:numPr>
      <w:ind w:left="540" w:hanging="540"/>
      <w:outlineLvl w:val="1"/>
    </w:pPr>
    <w:rPr>
      <w:rFonts w:eastAsiaTheme="majorEastAsia" w:cstheme="majorBidi"/>
      <w:bCs/>
      <w:sz w:val="26"/>
      <w:szCs w:val="26"/>
    </w:rPr>
  </w:style>
  <w:style w:type="paragraph" w:styleId="Heading3">
    <w:name w:val="heading 3"/>
    <w:basedOn w:val="Heading2"/>
    <w:next w:val="BodyParagraph"/>
    <w:link w:val="Heading3Char"/>
    <w:uiPriority w:val="9"/>
    <w:unhideWhenUsed/>
    <w:qFormat/>
    <w:rsid w:val="00105674"/>
    <w:pPr>
      <w:keepLines/>
      <w:numPr>
        <w:ilvl w:val="2"/>
      </w:numPr>
      <w:outlineLvl w:val="2"/>
    </w:pPr>
    <w:rPr>
      <w:bCs w:val="0"/>
    </w:rPr>
  </w:style>
  <w:style w:type="paragraph" w:styleId="Heading4">
    <w:name w:val="heading 4"/>
    <w:basedOn w:val="Normal"/>
    <w:next w:val="BodyParagraph"/>
    <w:link w:val="Heading4Char"/>
    <w:uiPriority w:val="9"/>
    <w:unhideWhenUsed/>
    <w:qFormat/>
    <w:rsid w:val="001738A7"/>
    <w:pPr>
      <w:keepNext/>
      <w:keepLines/>
      <w:spacing w:before="200" w:after="0"/>
      <w:ind w:left="360"/>
      <w:outlineLvl w:val="3"/>
    </w:pPr>
    <w:rPr>
      <w:rFonts w:ascii="Calibri" w:eastAsiaTheme="majorEastAsia" w:hAnsi="Calibri" w:cs="Arial"/>
      <w:b/>
      <w:bCs/>
      <w:i/>
      <w:iCs/>
      <w:color w:val="0070CD"/>
      <w:sz w:val="24"/>
    </w:rPr>
  </w:style>
  <w:style w:type="paragraph" w:styleId="Heading5">
    <w:name w:val="heading 5"/>
    <w:basedOn w:val="Normal"/>
    <w:next w:val="Normal"/>
    <w:link w:val="Heading5Char"/>
    <w:uiPriority w:val="9"/>
    <w:unhideWhenUsed/>
    <w:qFormat/>
    <w:rsid w:val="0046277A"/>
    <w:pPr>
      <w:keepNext/>
      <w:keepLines/>
      <w:numPr>
        <w:ilvl w:val="4"/>
        <w:numId w:val="3"/>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46277A"/>
    <w:pPr>
      <w:keepNext/>
      <w:keepLines/>
      <w:numPr>
        <w:ilvl w:val="5"/>
        <w:numId w:val="3"/>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unhideWhenUsed/>
    <w:qFormat/>
    <w:rsid w:val="0046277A"/>
    <w:pPr>
      <w:keepNext/>
      <w:keepLines/>
      <w:numPr>
        <w:ilvl w:val="6"/>
        <w:numId w:val="3"/>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unhideWhenUsed/>
    <w:qFormat/>
    <w:rsid w:val="0046277A"/>
    <w:pPr>
      <w:keepNext/>
      <w:keepLines/>
      <w:numPr>
        <w:ilvl w:val="7"/>
        <w:numId w:val="3"/>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46277A"/>
    <w:pPr>
      <w:keepNext/>
      <w:keepLines/>
      <w:numPr>
        <w:ilvl w:val="8"/>
        <w:numId w:val="3"/>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A6B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A6B02"/>
    <w:rPr>
      <w:rFonts w:ascii="Tahoma" w:hAnsi="Tahoma" w:cs="Tahoma"/>
      <w:sz w:val="16"/>
      <w:szCs w:val="16"/>
    </w:rPr>
  </w:style>
  <w:style w:type="paragraph" w:customStyle="1" w:styleId="TitleHeader">
    <w:name w:val="Title Header"/>
    <w:qFormat/>
    <w:rsid w:val="002A6B02"/>
    <w:pPr>
      <w:spacing w:after="120" w:line="240" w:lineRule="auto"/>
    </w:pPr>
    <w:rPr>
      <w:rFonts w:ascii="Arial" w:eastAsia="Times New Roman" w:hAnsi="Arial" w:cs="Arial"/>
      <w:b/>
      <w:i/>
      <w:color w:val="FFFFFF"/>
      <w:sz w:val="24"/>
      <w:szCs w:val="24"/>
    </w:rPr>
  </w:style>
  <w:style w:type="paragraph" w:customStyle="1" w:styleId="TitleProposal">
    <w:name w:val="Title Proposal"/>
    <w:qFormat/>
    <w:rsid w:val="00F535B2"/>
    <w:pPr>
      <w:spacing w:after="400" w:line="240" w:lineRule="auto"/>
    </w:pPr>
    <w:rPr>
      <w:rFonts w:ascii="Verdana" w:eastAsia="Times New Roman" w:hAnsi="Verdana" w:cs="Arial"/>
      <w:b/>
      <w:color w:val="FFFFFF"/>
      <w:sz w:val="28"/>
      <w:szCs w:val="28"/>
    </w:rPr>
  </w:style>
  <w:style w:type="paragraph" w:customStyle="1" w:styleId="TitleAddress">
    <w:name w:val="Title Address"/>
    <w:qFormat/>
    <w:rsid w:val="00F535B2"/>
    <w:pPr>
      <w:tabs>
        <w:tab w:val="left" w:pos="3960"/>
      </w:tabs>
      <w:spacing w:after="400" w:line="240" w:lineRule="auto"/>
    </w:pPr>
    <w:rPr>
      <w:rFonts w:ascii="Verdana" w:eastAsia="Times New Roman" w:hAnsi="Verdana" w:cs="Arial"/>
      <w:b/>
      <w:color w:val="FFFFFF"/>
    </w:rPr>
  </w:style>
  <w:style w:type="paragraph" w:styleId="Footer">
    <w:name w:val="footer"/>
    <w:basedOn w:val="Normal"/>
    <w:link w:val="FooterChar"/>
    <w:uiPriority w:val="99"/>
    <w:rsid w:val="002A6B02"/>
    <w:pPr>
      <w:tabs>
        <w:tab w:val="center" w:pos="4320"/>
        <w:tab w:val="right" w:pos="8640"/>
      </w:tabs>
      <w:spacing w:after="0" w:line="240" w:lineRule="auto"/>
    </w:pPr>
    <w:rPr>
      <w:rFonts w:ascii="Arial" w:eastAsia="Times New Roman" w:hAnsi="Arial" w:cs="Times New Roman"/>
      <w:szCs w:val="24"/>
    </w:rPr>
  </w:style>
  <w:style w:type="character" w:customStyle="1" w:styleId="FooterChar">
    <w:name w:val="Footer Char"/>
    <w:basedOn w:val="DefaultParagraphFont"/>
    <w:link w:val="Footer"/>
    <w:uiPriority w:val="99"/>
    <w:rsid w:val="002A6B02"/>
    <w:rPr>
      <w:rFonts w:ascii="Arial" w:eastAsia="Times New Roman" w:hAnsi="Arial" w:cs="Times New Roman"/>
      <w:szCs w:val="24"/>
    </w:rPr>
  </w:style>
  <w:style w:type="character" w:styleId="PageNumber">
    <w:name w:val="page number"/>
    <w:basedOn w:val="DefaultParagraphFont"/>
    <w:rsid w:val="002A6B02"/>
  </w:style>
  <w:style w:type="paragraph" w:styleId="Header">
    <w:name w:val="header"/>
    <w:basedOn w:val="Normal"/>
    <w:link w:val="HeaderChar"/>
    <w:uiPriority w:val="99"/>
    <w:rsid w:val="000357CA"/>
    <w:pPr>
      <w:pBdr>
        <w:bottom w:val="dotted" w:sz="4" w:space="1" w:color="1F497D"/>
      </w:pBdr>
      <w:tabs>
        <w:tab w:val="center" w:pos="4320"/>
        <w:tab w:val="right" w:pos="8640"/>
      </w:tabs>
      <w:spacing w:after="0" w:line="240" w:lineRule="auto"/>
    </w:pPr>
    <w:rPr>
      <w:rFonts w:ascii="Arial" w:eastAsia="Times New Roman" w:hAnsi="Arial" w:cs="Times New Roman"/>
      <w:szCs w:val="24"/>
    </w:rPr>
  </w:style>
  <w:style w:type="character" w:customStyle="1" w:styleId="HeaderChar">
    <w:name w:val="Header Char"/>
    <w:basedOn w:val="DefaultParagraphFont"/>
    <w:link w:val="Header"/>
    <w:uiPriority w:val="99"/>
    <w:rsid w:val="000357CA"/>
    <w:rPr>
      <w:rFonts w:ascii="Arial" w:eastAsia="Times New Roman" w:hAnsi="Arial" w:cs="Times New Roman"/>
      <w:szCs w:val="24"/>
    </w:rPr>
  </w:style>
  <w:style w:type="paragraph" w:customStyle="1" w:styleId="PreparedFor">
    <w:name w:val="Prepared For"/>
    <w:rsid w:val="00F535B2"/>
    <w:pPr>
      <w:spacing w:before="400" w:after="120" w:line="240" w:lineRule="auto"/>
      <w:jc w:val="right"/>
    </w:pPr>
    <w:rPr>
      <w:rFonts w:ascii="Verdana" w:eastAsia="Times New Roman" w:hAnsi="Verdana" w:cs="Times New Roman"/>
      <w:i/>
      <w:szCs w:val="20"/>
    </w:rPr>
  </w:style>
  <w:style w:type="paragraph" w:customStyle="1" w:styleId="PreparedForCompany">
    <w:name w:val="Prepared For Company"/>
    <w:basedOn w:val="Normal"/>
    <w:qFormat/>
    <w:rsid w:val="00F535B2"/>
    <w:pPr>
      <w:spacing w:after="0" w:line="240" w:lineRule="auto"/>
      <w:jc w:val="right"/>
    </w:pPr>
    <w:rPr>
      <w:rFonts w:ascii="Verdana" w:eastAsia="Times New Roman" w:hAnsi="Verdana" w:cs="Times New Roman"/>
      <w:szCs w:val="24"/>
    </w:rPr>
  </w:style>
  <w:style w:type="character" w:customStyle="1" w:styleId="Heading1Char">
    <w:name w:val="Heading 1 Char"/>
    <w:basedOn w:val="DefaultParagraphFont"/>
    <w:link w:val="Heading1"/>
    <w:rsid w:val="001738A7"/>
    <w:rPr>
      <w:rFonts w:ascii="Arial" w:eastAsia="Times New Roman" w:hAnsi="Arial" w:cs="Times New Roman"/>
      <w:b/>
      <w:color w:val="0070CD"/>
      <w:sz w:val="28"/>
      <w:szCs w:val="28"/>
    </w:rPr>
  </w:style>
  <w:style w:type="paragraph" w:styleId="TOCHeading">
    <w:name w:val="TOC Heading"/>
    <w:basedOn w:val="Heading1"/>
    <w:next w:val="Normal"/>
    <w:uiPriority w:val="39"/>
    <w:unhideWhenUsed/>
    <w:qFormat/>
    <w:rsid w:val="00F179F1"/>
    <w:pPr>
      <w:spacing w:before="480" w:after="0" w:line="276" w:lineRule="auto"/>
      <w:outlineLvl w:val="9"/>
    </w:pPr>
    <w:rPr>
      <w:rFonts w:asciiTheme="majorHAnsi" w:hAnsiTheme="majorHAnsi"/>
      <w:color w:val="365F91" w:themeColor="accent1" w:themeShade="BF"/>
    </w:rPr>
  </w:style>
  <w:style w:type="paragraph" w:styleId="TOC1">
    <w:name w:val="toc 1"/>
    <w:basedOn w:val="Normal"/>
    <w:next w:val="Normal"/>
    <w:autoRedefine/>
    <w:uiPriority w:val="39"/>
    <w:unhideWhenUsed/>
    <w:rsid w:val="00E34559"/>
    <w:pPr>
      <w:tabs>
        <w:tab w:val="left" w:pos="360"/>
        <w:tab w:val="left" w:pos="1170"/>
        <w:tab w:val="right" w:leader="dot" w:pos="8460"/>
      </w:tabs>
      <w:spacing w:after="100"/>
    </w:pPr>
    <w:rPr>
      <w:rFonts w:ascii="Arial" w:hAnsi="Arial"/>
      <w:noProof/>
    </w:rPr>
  </w:style>
  <w:style w:type="character" w:styleId="Hyperlink">
    <w:name w:val="Hyperlink"/>
    <w:basedOn w:val="DefaultParagraphFont"/>
    <w:uiPriority w:val="99"/>
    <w:unhideWhenUsed/>
    <w:rsid w:val="00A66D41"/>
    <w:rPr>
      <w:rFonts w:ascii="Arial" w:hAnsi="Arial"/>
      <w:color w:val="0000FF" w:themeColor="hyperlink"/>
      <w:sz w:val="22"/>
    </w:rPr>
  </w:style>
  <w:style w:type="paragraph" w:customStyle="1" w:styleId="TableofContents">
    <w:name w:val="Table of Contents"/>
    <w:qFormat/>
    <w:rsid w:val="00B5598C"/>
    <w:pPr>
      <w:ind w:left="720"/>
    </w:pPr>
    <w:rPr>
      <w:rFonts w:eastAsia="Times New Roman" w:cs="Times New Roman"/>
      <w:b/>
      <w:color w:val="1F497D"/>
      <w:sz w:val="32"/>
      <w:szCs w:val="24"/>
    </w:rPr>
  </w:style>
  <w:style w:type="character" w:customStyle="1" w:styleId="Heading2Char">
    <w:name w:val="Heading 2 Char"/>
    <w:basedOn w:val="DefaultParagraphFont"/>
    <w:link w:val="Heading2"/>
    <w:uiPriority w:val="9"/>
    <w:rsid w:val="00143E9F"/>
    <w:rPr>
      <w:rFonts w:ascii="Arial" w:eastAsiaTheme="majorEastAsia" w:hAnsi="Arial" w:cstheme="majorBidi"/>
      <w:b/>
      <w:bCs/>
      <w:color w:val="0070CD"/>
      <w:sz w:val="26"/>
      <w:szCs w:val="26"/>
    </w:rPr>
  </w:style>
  <w:style w:type="paragraph" w:styleId="TOC2">
    <w:name w:val="toc 2"/>
    <w:basedOn w:val="Normal"/>
    <w:next w:val="Normal"/>
    <w:autoRedefine/>
    <w:uiPriority w:val="39"/>
    <w:unhideWhenUsed/>
    <w:rsid w:val="00E34559"/>
    <w:pPr>
      <w:tabs>
        <w:tab w:val="left" w:pos="630"/>
        <w:tab w:val="right" w:leader="dot" w:pos="8460"/>
      </w:tabs>
      <w:spacing w:after="100"/>
      <w:ind w:left="180"/>
    </w:pPr>
    <w:rPr>
      <w:rFonts w:ascii="Arial" w:hAnsi="Arial"/>
      <w:noProof/>
    </w:rPr>
  </w:style>
  <w:style w:type="character" w:customStyle="1" w:styleId="Heading3Char">
    <w:name w:val="Heading 3 Char"/>
    <w:basedOn w:val="DefaultParagraphFont"/>
    <w:link w:val="Heading3"/>
    <w:uiPriority w:val="9"/>
    <w:rsid w:val="00105674"/>
    <w:rPr>
      <w:rFonts w:ascii="Arial" w:eastAsiaTheme="majorEastAsia" w:hAnsi="Arial" w:cstheme="majorBidi"/>
      <w:b/>
      <w:color w:val="0070CD"/>
      <w:sz w:val="26"/>
      <w:szCs w:val="26"/>
    </w:rPr>
  </w:style>
  <w:style w:type="paragraph" w:styleId="TOC3">
    <w:name w:val="toc 3"/>
    <w:basedOn w:val="Normal"/>
    <w:next w:val="Normal"/>
    <w:autoRedefine/>
    <w:uiPriority w:val="39"/>
    <w:unhideWhenUsed/>
    <w:rsid w:val="00E34559"/>
    <w:pPr>
      <w:tabs>
        <w:tab w:val="left" w:pos="900"/>
        <w:tab w:val="right" w:leader="dot" w:pos="8460"/>
      </w:tabs>
      <w:spacing w:after="100"/>
      <w:ind w:left="360"/>
    </w:pPr>
    <w:rPr>
      <w:rFonts w:ascii="Arial" w:hAnsi="Arial" w:cs="Arial"/>
      <w:noProof/>
      <w:szCs w:val="24"/>
    </w:rPr>
  </w:style>
  <w:style w:type="paragraph" w:customStyle="1" w:styleId="BodyParagraph">
    <w:name w:val="Body Paragraph"/>
    <w:link w:val="BodyParagraphChar"/>
    <w:qFormat/>
    <w:rsid w:val="001738A7"/>
    <w:pPr>
      <w:spacing w:after="240" w:line="264" w:lineRule="auto"/>
    </w:pPr>
    <w:rPr>
      <w:rFonts w:ascii="Arial" w:hAnsi="Arial"/>
      <w:color w:val="1C1C1C"/>
    </w:rPr>
  </w:style>
  <w:style w:type="paragraph" w:customStyle="1" w:styleId="BodyBeforeBullet">
    <w:name w:val="Body Before Bullet"/>
    <w:basedOn w:val="BodyParagraph"/>
    <w:next w:val="Bullets"/>
    <w:qFormat/>
    <w:rsid w:val="00143E9F"/>
    <w:pPr>
      <w:keepNext/>
      <w:spacing w:after="60"/>
    </w:pPr>
  </w:style>
  <w:style w:type="paragraph" w:customStyle="1" w:styleId="Bullets">
    <w:name w:val="Bullets"/>
    <w:basedOn w:val="Normal"/>
    <w:qFormat/>
    <w:rsid w:val="00D00E14"/>
    <w:pPr>
      <w:numPr>
        <w:numId w:val="1"/>
      </w:numPr>
      <w:spacing w:after="120" w:line="240" w:lineRule="auto"/>
    </w:pPr>
    <w:rPr>
      <w:rFonts w:ascii="Arial" w:eastAsia="Times New Roman" w:hAnsi="Arial" w:cs="Arial"/>
      <w:color w:val="1C1C1C"/>
      <w:szCs w:val="21"/>
    </w:rPr>
  </w:style>
  <w:style w:type="paragraph" w:customStyle="1" w:styleId="BulletLast">
    <w:name w:val="Bullet Last"/>
    <w:basedOn w:val="Bullets"/>
    <w:next w:val="BodyParagraph"/>
    <w:qFormat/>
    <w:rsid w:val="00143E9F"/>
    <w:pPr>
      <w:spacing w:after="240"/>
    </w:pPr>
  </w:style>
  <w:style w:type="paragraph" w:styleId="FootnoteText">
    <w:name w:val="footnote text"/>
    <w:aliases w:val="Footnote Text1 Char,Footnote Text Char Ch"/>
    <w:basedOn w:val="Normal"/>
    <w:link w:val="FootnoteTextChar"/>
    <w:uiPriority w:val="99"/>
    <w:unhideWhenUsed/>
    <w:rsid w:val="00F535B2"/>
    <w:pPr>
      <w:spacing w:after="120" w:line="240" w:lineRule="auto"/>
    </w:pPr>
    <w:rPr>
      <w:rFonts w:ascii="Franklin Gothic Book" w:hAnsi="Franklin Gothic Book"/>
      <w:sz w:val="18"/>
      <w:szCs w:val="20"/>
    </w:rPr>
  </w:style>
  <w:style w:type="character" w:customStyle="1" w:styleId="FootnoteTextChar">
    <w:name w:val="Footnote Text Char"/>
    <w:aliases w:val="Footnote Text1 Char Char1,Footnote Text Char Ch Char1"/>
    <w:basedOn w:val="DefaultParagraphFont"/>
    <w:link w:val="FootnoteText"/>
    <w:uiPriority w:val="99"/>
    <w:rsid w:val="00F535B2"/>
    <w:rPr>
      <w:rFonts w:ascii="Franklin Gothic Book" w:hAnsi="Franklin Gothic Book"/>
      <w:sz w:val="18"/>
      <w:szCs w:val="20"/>
    </w:rPr>
  </w:style>
  <w:style w:type="character" w:styleId="FootnoteReference">
    <w:name w:val="footnote reference"/>
    <w:aliases w:val="o"/>
    <w:basedOn w:val="DefaultParagraphFont"/>
    <w:uiPriority w:val="99"/>
    <w:unhideWhenUsed/>
    <w:rsid w:val="001B352B"/>
    <w:rPr>
      <w:vertAlign w:val="superscript"/>
    </w:rPr>
  </w:style>
  <w:style w:type="paragraph" w:customStyle="1" w:styleId="Footnote">
    <w:name w:val="Footnote"/>
    <w:basedOn w:val="FootnoteText"/>
    <w:qFormat/>
    <w:rsid w:val="00F535B2"/>
  </w:style>
  <w:style w:type="paragraph" w:customStyle="1" w:styleId="TableFigureCaption">
    <w:name w:val="Table Figure Caption"/>
    <w:basedOn w:val="Normal"/>
    <w:next w:val="BodyParaAfterTableFigure"/>
    <w:qFormat/>
    <w:rsid w:val="001738A7"/>
    <w:pPr>
      <w:keepNext/>
      <w:spacing w:after="120" w:line="240" w:lineRule="auto"/>
      <w:jc w:val="center"/>
    </w:pPr>
    <w:rPr>
      <w:rFonts w:ascii="Arial" w:hAnsi="Arial"/>
      <w:b/>
    </w:rPr>
  </w:style>
  <w:style w:type="table" w:styleId="TableGrid">
    <w:name w:val="Table Grid"/>
    <w:basedOn w:val="TableNormal"/>
    <w:uiPriority w:val="59"/>
    <w:rsid w:val="001B352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leHeader">
    <w:name w:val="Table Header"/>
    <w:qFormat/>
    <w:rsid w:val="001738A7"/>
    <w:pPr>
      <w:spacing w:before="100" w:after="100" w:line="240" w:lineRule="auto"/>
      <w:jc w:val="center"/>
    </w:pPr>
    <w:rPr>
      <w:rFonts w:ascii="Arial" w:hAnsi="Arial"/>
      <w:b/>
      <w:color w:val="FFFFFF" w:themeColor="background1"/>
      <w:sz w:val="20"/>
    </w:rPr>
  </w:style>
  <w:style w:type="paragraph" w:customStyle="1" w:styleId="TableText">
    <w:name w:val="Table Text"/>
    <w:qFormat/>
    <w:rsid w:val="001738A7"/>
    <w:pPr>
      <w:spacing w:before="60" w:after="60" w:line="240" w:lineRule="auto"/>
      <w:jc w:val="center"/>
    </w:pPr>
    <w:rPr>
      <w:rFonts w:ascii="Arial" w:hAnsi="Arial"/>
      <w:sz w:val="20"/>
    </w:rPr>
  </w:style>
  <w:style w:type="paragraph" w:customStyle="1" w:styleId="BodyParaAfterTableFigure">
    <w:name w:val="Body Para After Table Figure"/>
    <w:basedOn w:val="BodyParagraph"/>
    <w:next w:val="BodyParagraph"/>
    <w:qFormat/>
    <w:rsid w:val="00B50663"/>
    <w:pPr>
      <w:spacing w:before="360"/>
    </w:pPr>
  </w:style>
  <w:style w:type="paragraph" w:customStyle="1" w:styleId="AppendixHeading">
    <w:name w:val="Appendix Heading"/>
    <w:basedOn w:val="Heading1"/>
    <w:next w:val="BodyParagraph"/>
    <w:qFormat/>
    <w:rsid w:val="001738A7"/>
    <w:pPr>
      <w:numPr>
        <w:numId w:val="2"/>
      </w:numPr>
    </w:pPr>
  </w:style>
  <w:style w:type="character" w:customStyle="1" w:styleId="Heading4Char">
    <w:name w:val="Heading 4 Char"/>
    <w:basedOn w:val="DefaultParagraphFont"/>
    <w:link w:val="Heading4"/>
    <w:uiPriority w:val="9"/>
    <w:rsid w:val="001738A7"/>
    <w:rPr>
      <w:rFonts w:ascii="Calibri" w:eastAsiaTheme="majorEastAsia" w:hAnsi="Calibri" w:cs="Arial"/>
      <w:b/>
      <w:bCs/>
      <w:i/>
      <w:iCs/>
      <w:color w:val="0070CD"/>
      <w:sz w:val="24"/>
    </w:rPr>
  </w:style>
  <w:style w:type="character" w:customStyle="1" w:styleId="Heading5Char">
    <w:name w:val="Heading 5 Char"/>
    <w:basedOn w:val="DefaultParagraphFont"/>
    <w:link w:val="Heading5"/>
    <w:uiPriority w:val="9"/>
    <w:rsid w:val="0046277A"/>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46277A"/>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rsid w:val="0046277A"/>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rsid w:val="0046277A"/>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46277A"/>
    <w:rPr>
      <w:rFonts w:asciiTheme="majorHAnsi" w:eastAsiaTheme="majorEastAsia" w:hAnsiTheme="majorHAnsi" w:cstheme="majorBidi"/>
      <w:i/>
      <w:iCs/>
      <w:color w:val="404040" w:themeColor="text1" w:themeTint="BF"/>
      <w:sz w:val="20"/>
      <w:szCs w:val="20"/>
    </w:rPr>
  </w:style>
  <w:style w:type="paragraph" w:customStyle="1" w:styleId="AppendixHeading2">
    <w:name w:val="Appendix Heading 2"/>
    <w:basedOn w:val="Normal"/>
    <w:next w:val="BodyParagraph"/>
    <w:qFormat/>
    <w:rsid w:val="001738A7"/>
    <w:pPr>
      <w:keepNext/>
      <w:numPr>
        <w:ilvl w:val="1"/>
        <w:numId w:val="2"/>
      </w:numPr>
      <w:spacing w:after="60" w:line="240" w:lineRule="auto"/>
      <w:ind w:left="540" w:hanging="540"/>
    </w:pPr>
    <w:rPr>
      <w:rFonts w:ascii="Arial" w:hAnsi="Arial"/>
      <w:b/>
      <w:color w:val="0070CD"/>
      <w:sz w:val="26"/>
    </w:rPr>
  </w:style>
  <w:style w:type="paragraph" w:customStyle="1" w:styleId="AppendixHeading3">
    <w:name w:val="Appendix Heading 3"/>
    <w:basedOn w:val="Normal"/>
    <w:next w:val="BodyParagraph"/>
    <w:qFormat/>
    <w:rsid w:val="00E901F2"/>
    <w:pPr>
      <w:numPr>
        <w:ilvl w:val="2"/>
        <w:numId w:val="2"/>
      </w:numPr>
      <w:spacing w:after="120" w:line="240" w:lineRule="auto"/>
      <w:ind w:left="720" w:hanging="720"/>
    </w:pPr>
    <w:rPr>
      <w:rFonts w:ascii="Arial" w:hAnsi="Arial"/>
      <w:b/>
      <w:color w:val="0070CD"/>
      <w:sz w:val="24"/>
    </w:rPr>
  </w:style>
  <w:style w:type="paragraph" w:customStyle="1" w:styleId="AppendixHeading4">
    <w:name w:val="Appendix Heading 4"/>
    <w:basedOn w:val="BodyParagraph"/>
    <w:next w:val="BodyParagraph"/>
    <w:qFormat/>
    <w:rsid w:val="000423F0"/>
    <w:pPr>
      <w:keepNext/>
      <w:spacing w:after="60" w:line="240" w:lineRule="auto"/>
      <w:ind w:firstLine="360"/>
    </w:pPr>
    <w:rPr>
      <w:b/>
      <w:i/>
      <w:color w:val="0070CD"/>
    </w:rPr>
  </w:style>
  <w:style w:type="paragraph" w:styleId="TOC4">
    <w:name w:val="toc 4"/>
    <w:basedOn w:val="Normal"/>
    <w:next w:val="Normal"/>
    <w:autoRedefine/>
    <w:uiPriority w:val="39"/>
    <w:unhideWhenUsed/>
    <w:rsid w:val="00E34559"/>
    <w:pPr>
      <w:tabs>
        <w:tab w:val="left" w:pos="1260"/>
        <w:tab w:val="right" w:leader="dot" w:pos="8460"/>
      </w:tabs>
      <w:spacing w:after="100"/>
      <w:ind w:left="660"/>
    </w:pPr>
    <w:rPr>
      <w:rFonts w:ascii="Arial" w:hAnsi="Arial" w:cs="Arial"/>
      <w:noProof/>
      <w:szCs w:val="24"/>
    </w:rPr>
  </w:style>
  <w:style w:type="numbering" w:customStyle="1" w:styleId="Numbered">
    <w:name w:val="Numbered"/>
    <w:basedOn w:val="NoList"/>
    <w:uiPriority w:val="99"/>
    <w:rsid w:val="00137F86"/>
    <w:pPr>
      <w:numPr>
        <w:numId w:val="4"/>
      </w:numPr>
    </w:pPr>
  </w:style>
  <w:style w:type="numbering" w:customStyle="1" w:styleId="NumberedSteps">
    <w:name w:val="Numbered Steps"/>
    <w:basedOn w:val="NoList"/>
    <w:uiPriority w:val="99"/>
    <w:rsid w:val="00137F86"/>
    <w:pPr>
      <w:numPr>
        <w:numId w:val="5"/>
      </w:numPr>
    </w:pPr>
  </w:style>
  <w:style w:type="paragraph" w:customStyle="1" w:styleId="Numbers">
    <w:name w:val="Numbers"/>
    <w:qFormat/>
    <w:rsid w:val="001738A7"/>
    <w:pPr>
      <w:numPr>
        <w:numId w:val="6"/>
      </w:numPr>
      <w:spacing w:after="120" w:line="240" w:lineRule="auto"/>
      <w:ind w:left="360" w:hanging="270"/>
    </w:pPr>
    <w:rPr>
      <w:rFonts w:ascii="Arial" w:eastAsia="Times New Roman" w:hAnsi="Arial" w:cs="Times New Roman"/>
      <w:color w:val="1C1C1C"/>
      <w:szCs w:val="28"/>
    </w:rPr>
  </w:style>
  <w:style w:type="paragraph" w:customStyle="1" w:styleId="NumbersLast">
    <w:name w:val="Numbers Last"/>
    <w:basedOn w:val="Numbers"/>
    <w:next w:val="BodyParagraph"/>
    <w:rsid w:val="00105674"/>
    <w:pPr>
      <w:spacing w:after="240"/>
      <w:ind w:hanging="274"/>
    </w:pPr>
  </w:style>
  <w:style w:type="paragraph" w:customStyle="1" w:styleId="LetterDate">
    <w:name w:val="Letter Date"/>
    <w:next w:val="LetterAddressee"/>
    <w:qFormat/>
    <w:rsid w:val="00394640"/>
    <w:pPr>
      <w:spacing w:before="2000" w:line="240" w:lineRule="auto"/>
    </w:pPr>
    <w:rPr>
      <w:rFonts w:ascii="Calibri" w:hAnsi="Calibri"/>
    </w:rPr>
  </w:style>
  <w:style w:type="paragraph" w:customStyle="1" w:styleId="LetterAddressee">
    <w:name w:val="Letter Addressee"/>
    <w:next w:val="LetterSalutation"/>
    <w:qFormat/>
    <w:rsid w:val="00394640"/>
    <w:pPr>
      <w:spacing w:after="0" w:line="240" w:lineRule="auto"/>
    </w:pPr>
    <w:rPr>
      <w:rFonts w:ascii="Calibri" w:hAnsi="Calibri"/>
    </w:rPr>
  </w:style>
  <w:style w:type="paragraph" w:customStyle="1" w:styleId="LetterSalutation">
    <w:name w:val="Letter Salutation"/>
    <w:next w:val="BodyParagraph"/>
    <w:qFormat/>
    <w:rsid w:val="00394640"/>
    <w:pPr>
      <w:spacing w:before="400" w:line="240" w:lineRule="auto"/>
    </w:pPr>
  </w:style>
  <w:style w:type="paragraph" w:customStyle="1" w:styleId="LetterClosing">
    <w:name w:val="Letter Closing"/>
    <w:qFormat/>
    <w:rsid w:val="00EB2941"/>
    <w:pPr>
      <w:spacing w:after="1000" w:line="240" w:lineRule="auto"/>
    </w:pPr>
    <w:rPr>
      <w:rFonts w:ascii="Arial" w:hAnsi="Arial"/>
    </w:rPr>
  </w:style>
  <w:style w:type="paragraph" w:customStyle="1" w:styleId="ProposalTitle-Blue">
    <w:name w:val="Proposal Title - Blue"/>
    <w:basedOn w:val="Normal"/>
    <w:qFormat/>
    <w:rsid w:val="00A66D41"/>
    <w:pPr>
      <w:tabs>
        <w:tab w:val="left" w:pos="-1440"/>
        <w:tab w:val="left" w:pos="-720"/>
      </w:tabs>
      <w:spacing w:after="280" w:line="240" w:lineRule="atLeast"/>
      <w:ind w:right="-187"/>
    </w:pPr>
    <w:rPr>
      <w:rFonts w:ascii="Arial" w:eastAsia="Times New Roman" w:hAnsi="Arial" w:cs="Times New Roman"/>
      <w:b/>
      <w:bCs/>
      <w:color w:val="0070CD"/>
      <w:sz w:val="32"/>
      <w:szCs w:val="28"/>
    </w:rPr>
  </w:style>
  <w:style w:type="paragraph" w:customStyle="1" w:styleId="StyleStyleRightRightBold">
    <w:name w:val="Style Style Right Right + Bold"/>
    <w:basedOn w:val="Normal"/>
    <w:rsid w:val="00394640"/>
    <w:pPr>
      <w:tabs>
        <w:tab w:val="left" w:pos="-1440"/>
        <w:tab w:val="left" w:pos="-720"/>
      </w:tabs>
      <w:spacing w:after="0" w:line="264" w:lineRule="auto"/>
      <w:ind w:left="360" w:right="-187"/>
      <w:jc w:val="right"/>
    </w:pPr>
    <w:rPr>
      <w:rFonts w:ascii="Calibri" w:eastAsia="Times New Roman" w:hAnsi="Calibri" w:cs="Times New Roman"/>
      <w:b/>
      <w:bCs/>
      <w:sz w:val="23"/>
      <w:szCs w:val="23"/>
    </w:rPr>
  </w:style>
  <w:style w:type="paragraph" w:customStyle="1" w:styleId="RFPNo">
    <w:name w:val="RFP No."/>
    <w:basedOn w:val="Normal"/>
    <w:qFormat/>
    <w:rsid w:val="00A66D41"/>
    <w:pPr>
      <w:tabs>
        <w:tab w:val="left" w:pos="-1440"/>
        <w:tab w:val="left" w:pos="-720"/>
      </w:tabs>
      <w:spacing w:after="0" w:line="264" w:lineRule="auto"/>
      <w:ind w:left="360" w:right="-180"/>
    </w:pPr>
    <w:rPr>
      <w:rFonts w:ascii="Arial" w:eastAsia="Times New Roman" w:hAnsi="Arial" w:cs="Times New Roman"/>
      <w:color w:val="404040" w:themeColor="text1" w:themeTint="BF"/>
      <w:sz w:val="28"/>
      <w:szCs w:val="23"/>
    </w:rPr>
  </w:style>
  <w:style w:type="character" w:customStyle="1" w:styleId="BodyParagraphChar">
    <w:name w:val="Body Paragraph Char"/>
    <w:basedOn w:val="DefaultParagraphFont"/>
    <w:link w:val="BodyParagraph"/>
    <w:rsid w:val="001738A7"/>
    <w:rPr>
      <w:rFonts w:ascii="Arial" w:hAnsi="Arial"/>
      <w:color w:val="1C1C1C"/>
    </w:rPr>
  </w:style>
  <w:style w:type="paragraph" w:customStyle="1" w:styleId="ResumeProjectTitle">
    <w:name w:val="Resume ProjectTitle"/>
    <w:link w:val="ResumeProjectTitleChar"/>
    <w:rsid w:val="0032034D"/>
    <w:pPr>
      <w:keepNext/>
      <w:spacing w:after="120" w:line="240" w:lineRule="auto"/>
    </w:pPr>
    <w:rPr>
      <w:rFonts w:ascii="Calibri" w:eastAsia="Times New Roman" w:hAnsi="Calibri" w:cs="Calibri"/>
      <w:b/>
      <w:i/>
    </w:rPr>
  </w:style>
  <w:style w:type="paragraph" w:customStyle="1" w:styleId="ResumeTitle">
    <w:name w:val="Resume Title"/>
    <w:basedOn w:val="Normal"/>
    <w:link w:val="ResumeTitleChar"/>
    <w:qFormat/>
    <w:rsid w:val="0032034D"/>
    <w:pPr>
      <w:spacing w:after="120"/>
    </w:pPr>
    <w:rPr>
      <w:rFonts w:ascii="Calibri" w:eastAsia="Calibri" w:hAnsi="Calibri" w:cs="Times New Roman"/>
      <w:b/>
    </w:rPr>
  </w:style>
  <w:style w:type="paragraph" w:customStyle="1" w:styleId="ResumeBodyText">
    <w:name w:val="Resume Body Text"/>
    <w:basedOn w:val="Normal"/>
    <w:link w:val="ResumeBodyTextChar"/>
    <w:qFormat/>
    <w:rsid w:val="0032034D"/>
    <w:pPr>
      <w:spacing w:before="120" w:after="120"/>
    </w:pPr>
    <w:rPr>
      <w:rFonts w:ascii="Calibri" w:eastAsia="Calibri" w:hAnsi="Calibri" w:cs="Calibri"/>
    </w:rPr>
  </w:style>
  <w:style w:type="character" w:customStyle="1" w:styleId="ResumeTitleChar">
    <w:name w:val="Resume Title Char"/>
    <w:basedOn w:val="DefaultParagraphFont"/>
    <w:link w:val="ResumeTitle"/>
    <w:rsid w:val="0032034D"/>
    <w:rPr>
      <w:rFonts w:ascii="Calibri" w:eastAsia="Calibri" w:hAnsi="Calibri" w:cs="Times New Roman"/>
      <w:b/>
    </w:rPr>
  </w:style>
  <w:style w:type="character" w:customStyle="1" w:styleId="ResumeBodyTextChar">
    <w:name w:val="Resume Body Text Char"/>
    <w:basedOn w:val="DefaultParagraphFont"/>
    <w:link w:val="ResumeBodyText"/>
    <w:rsid w:val="0032034D"/>
    <w:rPr>
      <w:rFonts w:ascii="Calibri" w:eastAsia="Calibri" w:hAnsi="Calibri" w:cs="Calibri"/>
    </w:rPr>
  </w:style>
  <w:style w:type="character" w:customStyle="1" w:styleId="ResumeProjectTitleChar">
    <w:name w:val="Resume ProjectTitle Char"/>
    <w:basedOn w:val="DefaultParagraphFont"/>
    <w:link w:val="ResumeProjectTitle"/>
    <w:rsid w:val="0032034D"/>
    <w:rPr>
      <w:rFonts w:ascii="Calibri" w:eastAsia="Times New Roman" w:hAnsi="Calibri" w:cs="Calibri"/>
      <w:b/>
      <w:i/>
    </w:rPr>
  </w:style>
  <w:style w:type="paragraph" w:customStyle="1" w:styleId="ResumePublication">
    <w:name w:val="Resume Publication"/>
    <w:qFormat/>
    <w:rsid w:val="0032034D"/>
    <w:pPr>
      <w:tabs>
        <w:tab w:val="right" w:pos="8784"/>
      </w:tabs>
      <w:spacing w:after="120" w:line="288" w:lineRule="auto"/>
      <w:ind w:left="288" w:hanging="288"/>
    </w:pPr>
    <w:rPr>
      <w:rFonts w:ascii="Verdana" w:hAnsi="Verdana" w:cs="Arial"/>
      <w:bCs/>
      <w:iCs/>
      <w:sz w:val="18"/>
      <w:szCs w:val="20"/>
    </w:rPr>
  </w:style>
  <w:style w:type="paragraph" w:customStyle="1" w:styleId="ResumeSidebarHeading">
    <w:name w:val="Resume Sidebar Heading"/>
    <w:basedOn w:val="Normal"/>
    <w:link w:val="ResumeSidebarHeadingChar"/>
    <w:rsid w:val="0032034D"/>
    <w:pPr>
      <w:spacing w:before="120" w:after="120" w:line="240" w:lineRule="auto"/>
      <w:jc w:val="right"/>
    </w:pPr>
    <w:rPr>
      <w:rFonts w:eastAsia="Times New Roman" w:cs="Times New Roman"/>
      <w:b/>
      <w:noProof/>
      <w:color w:val="1F497D" w:themeColor="text2"/>
      <w:sz w:val="20"/>
    </w:rPr>
  </w:style>
  <w:style w:type="paragraph" w:customStyle="1" w:styleId="SidebarInfo">
    <w:name w:val="Sidebar Info"/>
    <w:rsid w:val="0032034D"/>
    <w:pPr>
      <w:keepNext/>
      <w:spacing w:after="120" w:line="240" w:lineRule="auto"/>
      <w:jc w:val="right"/>
    </w:pPr>
    <w:rPr>
      <w:rFonts w:ascii="Calibri" w:eastAsia="Times New Roman" w:hAnsi="Calibri" w:cs="Times New Roman"/>
      <w:color w:val="1F497D" w:themeColor="text2"/>
      <w:sz w:val="20"/>
    </w:rPr>
  </w:style>
  <w:style w:type="paragraph" w:customStyle="1" w:styleId="ResumeHeading">
    <w:name w:val="Resume Heading"/>
    <w:basedOn w:val="Normal"/>
    <w:link w:val="ResumeHeadingChar"/>
    <w:qFormat/>
    <w:rsid w:val="0032034D"/>
    <w:pPr>
      <w:spacing w:after="0"/>
    </w:pPr>
    <w:rPr>
      <w:rFonts w:ascii="Verdana" w:eastAsia="Calibri" w:hAnsi="Verdana" w:cs="Times New Roman"/>
      <w:b/>
      <w:noProof/>
      <w:color w:val="1F497D"/>
      <w:sz w:val="28"/>
      <w:szCs w:val="28"/>
    </w:rPr>
  </w:style>
  <w:style w:type="character" w:customStyle="1" w:styleId="ResumeHeadingChar">
    <w:name w:val="Resume Heading Char"/>
    <w:basedOn w:val="DefaultParagraphFont"/>
    <w:link w:val="ResumeHeading"/>
    <w:rsid w:val="0032034D"/>
    <w:rPr>
      <w:rFonts w:ascii="Verdana" w:eastAsia="Calibri" w:hAnsi="Verdana" w:cs="Times New Roman"/>
      <w:b/>
      <w:noProof/>
      <w:color w:val="1F497D"/>
      <w:sz w:val="28"/>
      <w:szCs w:val="28"/>
    </w:rPr>
  </w:style>
  <w:style w:type="paragraph" w:customStyle="1" w:styleId="ResumeSidebarSubhead">
    <w:name w:val="Resume Sidebar Subhead"/>
    <w:basedOn w:val="ResumeProjectTitle"/>
    <w:link w:val="ResumeSidebarSubheadChar"/>
    <w:qFormat/>
    <w:rsid w:val="0032034D"/>
    <w:pPr>
      <w:spacing w:after="0"/>
      <w:jc w:val="right"/>
    </w:pPr>
    <w:rPr>
      <w:b w:val="0"/>
      <w:color w:val="1F497D"/>
      <w:kern w:val="36"/>
      <w:sz w:val="20"/>
    </w:rPr>
  </w:style>
  <w:style w:type="character" w:customStyle="1" w:styleId="ResumeSidebarHeadingChar">
    <w:name w:val="Resume Sidebar Heading Char"/>
    <w:basedOn w:val="DefaultParagraphFont"/>
    <w:link w:val="ResumeSidebarHeading"/>
    <w:rsid w:val="0032034D"/>
    <w:rPr>
      <w:rFonts w:eastAsia="Times New Roman" w:cs="Times New Roman"/>
      <w:b/>
      <w:noProof/>
      <w:color w:val="1F497D" w:themeColor="text2"/>
      <w:sz w:val="20"/>
    </w:rPr>
  </w:style>
  <w:style w:type="paragraph" w:customStyle="1" w:styleId="ResumeHeaderPositionTitle">
    <w:name w:val="Resume Header Position Title"/>
    <w:basedOn w:val="Normal"/>
    <w:link w:val="ResumeHeaderPositionTitleChar"/>
    <w:qFormat/>
    <w:rsid w:val="0032034D"/>
    <w:pPr>
      <w:pBdr>
        <w:bottom w:val="single" w:sz="4" w:space="1" w:color="1F497D" w:themeColor="text2"/>
      </w:pBdr>
    </w:pPr>
    <w:rPr>
      <w:rFonts w:ascii="Calibri" w:eastAsia="Calibri" w:hAnsi="Calibri" w:cs="Times New Roman"/>
      <w:color w:val="1F497D" w:themeColor="text2"/>
    </w:rPr>
  </w:style>
  <w:style w:type="character" w:customStyle="1" w:styleId="ResumeSidebarSubheadChar">
    <w:name w:val="Resume Sidebar Subhead Char"/>
    <w:basedOn w:val="ResumeProjectTitleChar"/>
    <w:link w:val="ResumeSidebarSubhead"/>
    <w:rsid w:val="0032034D"/>
    <w:rPr>
      <w:rFonts w:ascii="Calibri" w:eastAsia="Times New Roman" w:hAnsi="Calibri" w:cs="Calibri"/>
      <w:b/>
      <w:i/>
      <w:color w:val="1F497D"/>
      <w:kern w:val="36"/>
      <w:sz w:val="20"/>
    </w:rPr>
  </w:style>
  <w:style w:type="character" w:customStyle="1" w:styleId="ResumeHeaderPositionTitleChar">
    <w:name w:val="Resume Header Position Title Char"/>
    <w:basedOn w:val="DefaultParagraphFont"/>
    <w:link w:val="ResumeHeaderPositionTitle"/>
    <w:rsid w:val="0032034D"/>
    <w:rPr>
      <w:rFonts w:ascii="Calibri" w:eastAsia="Calibri" w:hAnsi="Calibri" w:cs="Times New Roman"/>
      <w:color w:val="1F497D" w:themeColor="text2"/>
    </w:rPr>
  </w:style>
  <w:style w:type="paragraph" w:customStyle="1" w:styleId="ProposalTitle">
    <w:name w:val="Proposal Title"/>
    <w:basedOn w:val="Normal"/>
    <w:qFormat/>
    <w:rsid w:val="000B462B"/>
    <w:pPr>
      <w:tabs>
        <w:tab w:val="left" w:pos="-1440"/>
        <w:tab w:val="left" w:pos="-720"/>
      </w:tabs>
      <w:spacing w:after="0" w:line="240" w:lineRule="atLeast"/>
      <w:ind w:right="-180"/>
      <w:jc w:val="right"/>
    </w:pPr>
    <w:rPr>
      <w:rFonts w:ascii="Calibri" w:eastAsia="Times New Roman" w:hAnsi="Calibri" w:cs="Times New Roman"/>
      <w:b/>
      <w:bCs/>
      <w:color w:val="221E1F"/>
      <w:sz w:val="28"/>
      <w:szCs w:val="28"/>
    </w:rPr>
  </w:style>
  <w:style w:type="character" w:styleId="CommentReference">
    <w:name w:val="annotation reference"/>
    <w:basedOn w:val="DefaultParagraphFont"/>
    <w:uiPriority w:val="99"/>
    <w:semiHidden/>
    <w:unhideWhenUsed/>
    <w:rsid w:val="000B462B"/>
    <w:rPr>
      <w:sz w:val="16"/>
      <w:szCs w:val="16"/>
    </w:rPr>
  </w:style>
  <w:style w:type="paragraph" w:styleId="CommentText">
    <w:name w:val="annotation text"/>
    <w:basedOn w:val="Normal"/>
    <w:link w:val="CommentTextChar"/>
    <w:uiPriority w:val="99"/>
    <w:unhideWhenUsed/>
    <w:rsid w:val="000B462B"/>
    <w:pPr>
      <w:spacing w:line="240" w:lineRule="auto"/>
    </w:pPr>
    <w:rPr>
      <w:rFonts w:ascii="Calibri" w:eastAsia="Calibri" w:hAnsi="Calibri" w:cs="Times New Roman"/>
      <w:sz w:val="20"/>
      <w:szCs w:val="20"/>
    </w:rPr>
  </w:style>
  <w:style w:type="character" w:customStyle="1" w:styleId="CommentTextChar">
    <w:name w:val="Comment Text Char"/>
    <w:basedOn w:val="DefaultParagraphFont"/>
    <w:link w:val="CommentText"/>
    <w:uiPriority w:val="99"/>
    <w:rsid w:val="000B462B"/>
    <w:rPr>
      <w:rFonts w:ascii="Calibri" w:eastAsia="Calibri" w:hAnsi="Calibri" w:cs="Times New Roman"/>
      <w:sz w:val="20"/>
      <w:szCs w:val="20"/>
    </w:rPr>
  </w:style>
  <w:style w:type="paragraph" w:styleId="CommentSubject">
    <w:name w:val="annotation subject"/>
    <w:basedOn w:val="CommentText"/>
    <w:next w:val="CommentText"/>
    <w:link w:val="CommentSubjectChar"/>
    <w:uiPriority w:val="99"/>
    <w:semiHidden/>
    <w:unhideWhenUsed/>
    <w:rsid w:val="000B462B"/>
    <w:rPr>
      <w:b/>
      <w:bCs/>
    </w:rPr>
  </w:style>
  <w:style w:type="character" w:customStyle="1" w:styleId="CommentSubjectChar">
    <w:name w:val="Comment Subject Char"/>
    <w:basedOn w:val="CommentTextChar"/>
    <w:link w:val="CommentSubject"/>
    <w:uiPriority w:val="99"/>
    <w:semiHidden/>
    <w:rsid w:val="000B462B"/>
    <w:rPr>
      <w:rFonts w:ascii="Calibri" w:eastAsia="Calibri" w:hAnsi="Calibri" w:cs="Times New Roman"/>
      <w:b/>
      <w:bCs/>
      <w:sz w:val="20"/>
      <w:szCs w:val="20"/>
    </w:rPr>
  </w:style>
  <w:style w:type="paragraph" w:styleId="Revision">
    <w:name w:val="Revision"/>
    <w:hidden/>
    <w:uiPriority w:val="99"/>
    <w:semiHidden/>
    <w:rsid w:val="000B462B"/>
    <w:pPr>
      <w:spacing w:after="0" w:line="240" w:lineRule="auto"/>
    </w:pPr>
  </w:style>
  <w:style w:type="character" w:customStyle="1" w:styleId="FootnoteTextChar1">
    <w:name w:val="Footnote Text Char1"/>
    <w:aliases w:val="Footnote Text1 Char Char,Footnote Text Char Ch Char"/>
    <w:basedOn w:val="DefaultParagraphFont"/>
    <w:uiPriority w:val="99"/>
    <w:semiHidden/>
    <w:locked/>
    <w:rsid w:val="000B462B"/>
    <w:rPr>
      <w:rFonts w:ascii="Arial" w:eastAsia="Times New Roman" w:hAnsi="Arial" w:cs="Times New Roman"/>
      <w:spacing w:val="-2"/>
      <w:sz w:val="20"/>
      <w:szCs w:val="20"/>
    </w:rPr>
  </w:style>
  <w:style w:type="paragraph" w:styleId="ListParagraph">
    <w:name w:val="List Paragraph"/>
    <w:basedOn w:val="Normal"/>
    <w:uiPriority w:val="34"/>
    <w:qFormat/>
    <w:rsid w:val="000B462B"/>
    <w:pPr>
      <w:spacing w:before="240" w:after="240" w:line="240" w:lineRule="auto"/>
      <w:ind w:left="720"/>
      <w:contextualSpacing/>
    </w:pPr>
    <w:rPr>
      <w:rFonts w:ascii="Arial" w:eastAsia="Times New Roman" w:hAnsi="Arial" w:cs="Times New Roman"/>
      <w:spacing w:val="-2"/>
    </w:rPr>
  </w:style>
  <w:style w:type="character" w:styleId="PlaceholderText">
    <w:name w:val="Placeholder Text"/>
    <w:basedOn w:val="DefaultParagraphFont"/>
    <w:uiPriority w:val="99"/>
    <w:semiHidden/>
    <w:rsid w:val="000B462B"/>
    <w:rPr>
      <w:color w:val="808080"/>
    </w:rPr>
  </w:style>
  <w:style w:type="paragraph" w:styleId="DocumentMap">
    <w:name w:val="Document Map"/>
    <w:basedOn w:val="Normal"/>
    <w:link w:val="DocumentMapChar"/>
    <w:uiPriority w:val="99"/>
    <w:semiHidden/>
    <w:unhideWhenUsed/>
    <w:rsid w:val="000B462B"/>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0B462B"/>
    <w:rPr>
      <w:rFonts w:ascii="Tahoma" w:hAnsi="Tahoma" w:cs="Tahoma"/>
      <w:sz w:val="16"/>
      <w:szCs w:val="16"/>
    </w:rPr>
  </w:style>
  <w:style w:type="numbering" w:customStyle="1" w:styleId="NoList1">
    <w:name w:val="No List1"/>
    <w:next w:val="NoList"/>
    <w:uiPriority w:val="99"/>
    <w:semiHidden/>
    <w:unhideWhenUsed/>
    <w:rsid w:val="000B462B"/>
  </w:style>
  <w:style w:type="table" w:customStyle="1" w:styleId="TableGrid1">
    <w:name w:val="Table Grid1"/>
    <w:basedOn w:val="TableNormal"/>
    <w:next w:val="TableGrid"/>
    <w:uiPriority w:val="59"/>
    <w:rsid w:val="000B462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Numbered1">
    <w:name w:val="Numbered1"/>
    <w:basedOn w:val="NoList"/>
    <w:uiPriority w:val="99"/>
    <w:rsid w:val="000B462B"/>
  </w:style>
  <w:style w:type="numbering" w:customStyle="1" w:styleId="NumberedSteps1">
    <w:name w:val="Numbered Steps1"/>
    <w:basedOn w:val="NoList"/>
    <w:uiPriority w:val="99"/>
    <w:rsid w:val="000B462B"/>
  </w:style>
  <w:style w:type="paragraph" w:styleId="NormalWeb">
    <w:name w:val="Normal (Web)"/>
    <w:basedOn w:val="Normal"/>
    <w:uiPriority w:val="99"/>
    <w:semiHidden/>
    <w:unhideWhenUsed/>
    <w:rsid w:val="000B462B"/>
    <w:pPr>
      <w:spacing w:before="100" w:beforeAutospacing="1" w:after="100" w:afterAutospacing="1" w:line="240" w:lineRule="auto"/>
    </w:pPr>
    <w:rPr>
      <w:rFonts w:ascii="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next w:val="BodyParagraph"/>
    <w:link w:val="Heading1Char"/>
    <w:qFormat/>
    <w:rsid w:val="001738A7"/>
    <w:pPr>
      <w:keepNext/>
      <w:numPr>
        <w:numId w:val="3"/>
      </w:numPr>
      <w:spacing w:after="120" w:line="240" w:lineRule="auto"/>
      <w:ind w:left="360" w:hanging="360"/>
      <w:outlineLvl w:val="0"/>
    </w:pPr>
    <w:rPr>
      <w:rFonts w:ascii="Arial" w:eastAsia="Times New Roman" w:hAnsi="Arial" w:cs="Times New Roman"/>
      <w:b/>
      <w:color w:val="0070CD"/>
      <w:sz w:val="28"/>
      <w:szCs w:val="28"/>
    </w:rPr>
  </w:style>
  <w:style w:type="paragraph" w:styleId="Heading2">
    <w:name w:val="heading 2"/>
    <w:basedOn w:val="Heading1"/>
    <w:next w:val="BodyParagraph"/>
    <w:link w:val="Heading2Char"/>
    <w:uiPriority w:val="9"/>
    <w:unhideWhenUsed/>
    <w:qFormat/>
    <w:rsid w:val="00143E9F"/>
    <w:pPr>
      <w:numPr>
        <w:ilvl w:val="1"/>
      </w:numPr>
      <w:ind w:left="540" w:hanging="540"/>
      <w:outlineLvl w:val="1"/>
    </w:pPr>
    <w:rPr>
      <w:rFonts w:eastAsiaTheme="majorEastAsia" w:cstheme="majorBidi"/>
      <w:bCs/>
      <w:sz w:val="26"/>
      <w:szCs w:val="26"/>
    </w:rPr>
  </w:style>
  <w:style w:type="paragraph" w:styleId="Heading3">
    <w:name w:val="heading 3"/>
    <w:basedOn w:val="Heading2"/>
    <w:next w:val="BodyParagraph"/>
    <w:link w:val="Heading3Char"/>
    <w:uiPriority w:val="9"/>
    <w:unhideWhenUsed/>
    <w:qFormat/>
    <w:rsid w:val="00105674"/>
    <w:pPr>
      <w:keepLines/>
      <w:numPr>
        <w:ilvl w:val="2"/>
      </w:numPr>
      <w:outlineLvl w:val="2"/>
    </w:pPr>
    <w:rPr>
      <w:bCs w:val="0"/>
    </w:rPr>
  </w:style>
  <w:style w:type="paragraph" w:styleId="Heading4">
    <w:name w:val="heading 4"/>
    <w:basedOn w:val="Normal"/>
    <w:next w:val="BodyParagraph"/>
    <w:link w:val="Heading4Char"/>
    <w:uiPriority w:val="9"/>
    <w:unhideWhenUsed/>
    <w:qFormat/>
    <w:rsid w:val="001738A7"/>
    <w:pPr>
      <w:keepNext/>
      <w:keepLines/>
      <w:spacing w:before="200" w:after="0"/>
      <w:ind w:left="360"/>
      <w:outlineLvl w:val="3"/>
    </w:pPr>
    <w:rPr>
      <w:rFonts w:ascii="Calibri" w:eastAsiaTheme="majorEastAsia" w:hAnsi="Calibri" w:cs="Arial"/>
      <w:b/>
      <w:bCs/>
      <w:i/>
      <w:iCs/>
      <w:color w:val="0070CD"/>
      <w:sz w:val="24"/>
    </w:rPr>
  </w:style>
  <w:style w:type="paragraph" w:styleId="Heading5">
    <w:name w:val="heading 5"/>
    <w:basedOn w:val="Normal"/>
    <w:next w:val="Normal"/>
    <w:link w:val="Heading5Char"/>
    <w:uiPriority w:val="9"/>
    <w:unhideWhenUsed/>
    <w:qFormat/>
    <w:rsid w:val="0046277A"/>
    <w:pPr>
      <w:keepNext/>
      <w:keepLines/>
      <w:numPr>
        <w:ilvl w:val="4"/>
        <w:numId w:val="3"/>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46277A"/>
    <w:pPr>
      <w:keepNext/>
      <w:keepLines/>
      <w:numPr>
        <w:ilvl w:val="5"/>
        <w:numId w:val="3"/>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unhideWhenUsed/>
    <w:qFormat/>
    <w:rsid w:val="0046277A"/>
    <w:pPr>
      <w:keepNext/>
      <w:keepLines/>
      <w:numPr>
        <w:ilvl w:val="6"/>
        <w:numId w:val="3"/>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unhideWhenUsed/>
    <w:qFormat/>
    <w:rsid w:val="0046277A"/>
    <w:pPr>
      <w:keepNext/>
      <w:keepLines/>
      <w:numPr>
        <w:ilvl w:val="7"/>
        <w:numId w:val="3"/>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46277A"/>
    <w:pPr>
      <w:keepNext/>
      <w:keepLines/>
      <w:numPr>
        <w:ilvl w:val="8"/>
        <w:numId w:val="3"/>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A6B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A6B02"/>
    <w:rPr>
      <w:rFonts w:ascii="Tahoma" w:hAnsi="Tahoma" w:cs="Tahoma"/>
      <w:sz w:val="16"/>
      <w:szCs w:val="16"/>
    </w:rPr>
  </w:style>
  <w:style w:type="paragraph" w:customStyle="1" w:styleId="TitleHeader">
    <w:name w:val="Title Header"/>
    <w:qFormat/>
    <w:rsid w:val="002A6B02"/>
    <w:pPr>
      <w:spacing w:after="120" w:line="240" w:lineRule="auto"/>
    </w:pPr>
    <w:rPr>
      <w:rFonts w:ascii="Arial" w:eastAsia="Times New Roman" w:hAnsi="Arial" w:cs="Arial"/>
      <w:b/>
      <w:i/>
      <w:color w:val="FFFFFF"/>
      <w:sz w:val="24"/>
      <w:szCs w:val="24"/>
    </w:rPr>
  </w:style>
  <w:style w:type="paragraph" w:customStyle="1" w:styleId="TitleProposal">
    <w:name w:val="Title Proposal"/>
    <w:qFormat/>
    <w:rsid w:val="00F535B2"/>
    <w:pPr>
      <w:spacing w:after="400" w:line="240" w:lineRule="auto"/>
    </w:pPr>
    <w:rPr>
      <w:rFonts w:ascii="Verdana" w:eastAsia="Times New Roman" w:hAnsi="Verdana" w:cs="Arial"/>
      <w:b/>
      <w:color w:val="FFFFFF"/>
      <w:sz w:val="28"/>
      <w:szCs w:val="28"/>
    </w:rPr>
  </w:style>
  <w:style w:type="paragraph" w:customStyle="1" w:styleId="TitleAddress">
    <w:name w:val="Title Address"/>
    <w:qFormat/>
    <w:rsid w:val="00F535B2"/>
    <w:pPr>
      <w:tabs>
        <w:tab w:val="left" w:pos="3960"/>
      </w:tabs>
      <w:spacing w:after="400" w:line="240" w:lineRule="auto"/>
    </w:pPr>
    <w:rPr>
      <w:rFonts w:ascii="Verdana" w:eastAsia="Times New Roman" w:hAnsi="Verdana" w:cs="Arial"/>
      <w:b/>
      <w:color w:val="FFFFFF"/>
    </w:rPr>
  </w:style>
  <w:style w:type="paragraph" w:styleId="Footer">
    <w:name w:val="footer"/>
    <w:basedOn w:val="Normal"/>
    <w:link w:val="FooterChar"/>
    <w:uiPriority w:val="99"/>
    <w:rsid w:val="002A6B02"/>
    <w:pPr>
      <w:tabs>
        <w:tab w:val="center" w:pos="4320"/>
        <w:tab w:val="right" w:pos="8640"/>
      </w:tabs>
      <w:spacing w:after="0" w:line="240" w:lineRule="auto"/>
    </w:pPr>
    <w:rPr>
      <w:rFonts w:ascii="Arial" w:eastAsia="Times New Roman" w:hAnsi="Arial" w:cs="Times New Roman"/>
      <w:szCs w:val="24"/>
    </w:rPr>
  </w:style>
  <w:style w:type="character" w:customStyle="1" w:styleId="FooterChar">
    <w:name w:val="Footer Char"/>
    <w:basedOn w:val="DefaultParagraphFont"/>
    <w:link w:val="Footer"/>
    <w:uiPriority w:val="99"/>
    <w:rsid w:val="002A6B02"/>
    <w:rPr>
      <w:rFonts w:ascii="Arial" w:eastAsia="Times New Roman" w:hAnsi="Arial" w:cs="Times New Roman"/>
      <w:szCs w:val="24"/>
    </w:rPr>
  </w:style>
  <w:style w:type="character" w:styleId="PageNumber">
    <w:name w:val="page number"/>
    <w:basedOn w:val="DefaultParagraphFont"/>
    <w:rsid w:val="002A6B02"/>
  </w:style>
  <w:style w:type="paragraph" w:styleId="Header">
    <w:name w:val="header"/>
    <w:basedOn w:val="Normal"/>
    <w:link w:val="HeaderChar"/>
    <w:uiPriority w:val="99"/>
    <w:rsid w:val="000357CA"/>
    <w:pPr>
      <w:pBdr>
        <w:bottom w:val="dotted" w:sz="4" w:space="1" w:color="1F497D"/>
      </w:pBdr>
      <w:tabs>
        <w:tab w:val="center" w:pos="4320"/>
        <w:tab w:val="right" w:pos="8640"/>
      </w:tabs>
      <w:spacing w:after="0" w:line="240" w:lineRule="auto"/>
    </w:pPr>
    <w:rPr>
      <w:rFonts w:ascii="Arial" w:eastAsia="Times New Roman" w:hAnsi="Arial" w:cs="Times New Roman"/>
      <w:szCs w:val="24"/>
    </w:rPr>
  </w:style>
  <w:style w:type="character" w:customStyle="1" w:styleId="HeaderChar">
    <w:name w:val="Header Char"/>
    <w:basedOn w:val="DefaultParagraphFont"/>
    <w:link w:val="Header"/>
    <w:uiPriority w:val="99"/>
    <w:rsid w:val="000357CA"/>
    <w:rPr>
      <w:rFonts w:ascii="Arial" w:eastAsia="Times New Roman" w:hAnsi="Arial" w:cs="Times New Roman"/>
      <w:szCs w:val="24"/>
    </w:rPr>
  </w:style>
  <w:style w:type="paragraph" w:customStyle="1" w:styleId="PreparedFor">
    <w:name w:val="Prepared For"/>
    <w:rsid w:val="00F535B2"/>
    <w:pPr>
      <w:spacing w:before="400" w:after="120" w:line="240" w:lineRule="auto"/>
      <w:jc w:val="right"/>
    </w:pPr>
    <w:rPr>
      <w:rFonts w:ascii="Verdana" w:eastAsia="Times New Roman" w:hAnsi="Verdana" w:cs="Times New Roman"/>
      <w:i/>
      <w:szCs w:val="20"/>
    </w:rPr>
  </w:style>
  <w:style w:type="paragraph" w:customStyle="1" w:styleId="PreparedForCompany">
    <w:name w:val="Prepared For Company"/>
    <w:basedOn w:val="Normal"/>
    <w:qFormat/>
    <w:rsid w:val="00F535B2"/>
    <w:pPr>
      <w:spacing w:after="0" w:line="240" w:lineRule="auto"/>
      <w:jc w:val="right"/>
    </w:pPr>
    <w:rPr>
      <w:rFonts w:ascii="Verdana" w:eastAsia="Times New Roman" w:hAnsi="Verdana" w:cs="Times New Roman"/>
      <w:szCs w:val="24"/>
    </w:rPr>
  </w:style>
  <w:style w:type="character" w:customStyle="1" w:styleId="Heading1Char">
    <w:name w:val="Heading 1 Char"/>
    <w:basedOn w:val="DefaultParagraphFont"/>
    <w:link w:val="Heading1"/>
    <w:rsid w:val="001738A7"/>
    <w:rPr>
      <w:rFonts w:ascii="Arial" w:eastAsia="Times New Roman" w:hAnsi="Arial" w:cs="Times New Roman"/>
      <w:b/>
      <w:color w:val="0070CD"/>
      <w:sz w:val="28"/>
      <w:szCs w:val="28"/>
    </w:rPr>
  </w:style>
  <w:style w:type="paragraph" w:styleId="TOCHeading">
    <w:name w:val="TOC Heading"/>
    <w:basedOn w:val="Heading1"/>
    <w:next w:val="Normal"/>
    <w:uiPriority w:val="39"/>
    <w:unhideWhenUsed/>
    <w:qFormat/>
    <w:rsid w:val="00F179F1"/>
    <w:pPr>
      <w:spacing w:before="480" w:after="0" w:line="276" w:lineRule="auto"/>
      <w:outlineLvl w:val="9"/>
    </w:pPr>
    <w:rPr>
      <w:rFonts w:asciiTheme="majorHAnsi" w:hAnsiTheme="majorHAnsi"/>
      <w:color w:val="365F91" w:themeColor="accent1" w:themeShade="BF"/>
    </w:rPr>
  </w:style>
  <w:style w:type="paragraph" w:styleId="TOC1">
    <w:name w:val="toc 1"/>
    <w:basedOn w:val="Normal"/>
    <w:next w:val="Normal"/>
    <w:autoRedefine/>
    <w:uiPriority w:val="39"/>
    <w:unhideWhenUsed/>
    <w:rsid w:val="00E34559"/>
    <w:pPr>
      <w:tabs>
        <w:tab w:val="left" w:pos="360"/>
        <w:tab w:val="left" w:pos="1170"/>
        <w:tab w:val="right" w:leader="dot" w:pos="8460"/>
      </w:tabs>
      <w:spacing w:after="100"/>
    </w:pPr>
    <w:rPr>
      <w:rFonts w:ascii="Arial" w:hAnsi="Arial"/>
      <w:noProof/>
    </w:rPr>
  </w:style>
  <w:style w:type="character" w:styleId="Hyperlink">
    <w:name w:val="Hyperlink"/>
    <w:basedOn w:val="DefaultParagraphFont"/>
    <w:uiPriority w:val="99"/>
    <w:unhideWhenUsed/>
    <w:rsid w:val="00A66D41"/>
    <w:rPr>
      <w:rFonts w:ascii="Arial" w:hAnsi="Arial"/>
      <w:color w:val="0000FF" w:themeColor="hyperlink"/>
      <w:sz w:val="22"/>
    </w:rPr>
  </w:style>
  <w:style w:type="paragraph" w:customStyle="1" w:styleId="TableofContents">
    <w:name w:val="Table of Contents"/>
    <w:qFormat/>
    <w:rsid w:val="00B5598C"/>
    <w:pPr>
      <w:ind w:left="720"/>
    </w:pPr>
    <w:rPr>
      <w:rFonts w:eastAsia="Times New Roman" w:cs="Times New Roman"/>
      <w:b/>
      <w:color w:val="1F497D"/>
      <w:sz w:val="32"/>
      <w:szCs w:val="24"/>
    </w:rPr>
  </w:style>
  <w:style w:type="character" w:customStyle="1" w:styleId="Heading2Char">
    <w:name w:val="Heading 2 Char"/>
    <w:basedOn w:val="DefaultParagraphFont"/>
    <w:link w:val="Heading2"/>
    <w:uiPriority w:val="9"/>
    <w:rsid w:val="00143E9F"/>
    <w:rPr>
      <w:rFonts w:ascii="Arial" w:eastAsiaTheme="majorEastAsia" w:hAnsi="Arial" w:cstheme="majorBidi"/>
      <w:b/>
      <w:bCs/>
      <w:color w:val="0070CD"/>
      <w:sz w:val="26"/>
      <w:szCs w:val="26"/>
    </w:rPr>
  </w:style>
  <w:style w:type="paragraph" w:styleId="TOC2">
    <w:name w:val="toc 2"/>
    <w:basedOn w:val="Normal"/>
    <w:next w:val="Normal"/>
    <w:autoRedefine/>
    <w:uiPriority w:val="39"/>
    <w:unhideWhenUsed/>
    <w:rsid w:val="00E34559"/>
    <w:pPr>
      <w:tabs>
        <w:tab w:val="left" w:pos="630"/>
        <w:tab w:val="right" w:leader="dot" w:pos="8460"/>
      </w:tabs>
      <w:spacing w:after="100"/>
      <w:ind w:left="180"/>
    </w:pPr>
    <w:rPr>
      <w:rFonts w:ascii="Arial" w:hAnsi="Arial"/>
      <w:noProof/>
    </w:rPr>
  </w:style>
  <w:style w:type="character" w:customStyle="1" w:styleId="Heading3Char">
    <w:name w:val="Heading 3 Char"/>
    <w:basedOn w:val="DefaultParagraphFont"/>
    <w:link w:val="Heading3"/>
    <w:uiPriority w:val="9"/>
    <w:rsid w:val="00105674"/>
    <w:rPr>
      <w:rFonts w:ascii="Arial" w:eastAsiaTheme="majorEastAsia" w:hAnsi="Arial" w:cstheme="majorBidi"/>
      <w:b/>
      <w:color w:val="0070CD"/>
      <w:sz w:val="26"/>
      <w:szCs w:val="26"/>
    </w:rPr>
  </w:style>
  <w:style w:type="paragraph" w:styleId="TOC3">
    <w:name w:val="toc 3"/>
    <w:basedOn w:val="Normal"/>
    <w:next w:val="Normal"/>
    <w:autoRedefine/>
    <w:uiPriority w:val="39"/>
    <w:unhideWhenUsed/>
    <w:rsid w:val="00E34559"/>
    <w:pPr>
      <w:tabs>
        <w:tab w:val="left" w:pos="900"/>
        <w:tab w:val="right" w:leader="dot" w:pos="8460"/>
      </w:tabs>
      <w:spacing w:after="100"/>
      <w:ind w:left="360"/>
    </w:pPr>
    <w:rPr>
      <w:rFonts w:ascii="Arial" w:hAnsi="Arial" w:cs="Arial"/>
      <w:noProof/>
      <w:szCs w:val="24"/>
    </w:rPr>
  </w:style>
  <w:style w:type="paragraph" w:customStyle="1" w:styleId="BodyParagraph">
    <w:name w:val="Body Paragraph"/>
    <w:link w:val="BodyParagraphChar"/>
    <w:qFormat/>
    <w:rsid w:val="001738A7"/>
    <w:pPr>
      <w:spacing w:after="240" w:line="264" w:lineRule="auto"/>
    </w:pPr>
    <w:rPr>
      <w:rFonts w:ascii="Arial" w:hAnsi="Arial"/>
      <w:color w:val="1C1C1C"/>
    </w:rPr>
  </w:style>
  <w:style w:type="paragraph" w:customStyle="1" w:styleId="BodyBeforeBullet">
    <w:name w:val="Body Before Bullet"/>
    <w:basedOn w:val="BodyParagraph"/>
    <w:next w:val="Bullets"/>
    <w:qFormat/>
    <w:rsid w:val="00143E9F"/>
    <w:pPr>
      <w:keepNext/>
      <w:spacing w:after="60"/>
    </w:pPr>
  </w:style>
  <w:style w:type="paragraph" w:customStyle="1" w:styleId="Bullets">
    <w:name w:val="Bullets"/>
    <w:basedOn w:val="Normal"/>
    <w:qFormat/>
    <w:rsid w:val="00D00E14"/>
    <w:pPr>
      <w:numPr>
        <w:numId w:val="1"/>
      </w:numPr>
      <w:spacing w:after="120" w:line="240" w:lineRule="auto"/>
    </w:pPr>
    <w:rPr>
      <w:rFonts w:ascii="Arial" w:eastAsia="Times New Roman" w:hAnsi="Arial" w:cs="Arial"/>
      <w:color w:val="1C1C1C"/>
      <w:szCs w:val="21"/>
    </w:rPr>
  </w:style>
  <w:style w:type="paragraph" w:customStyle="1" w:styleId="BulletLast">
    <w:name w:val="Bullet Last"/>
    <w:basedOn w:val="Bullets"/>
    <w:next w:val="BodyParagraph"/>
    <w:qFormat/>
    <w:rsid w:val="00143E9F"/>
    <w:pPr>
      <w:spacing w:after="240"/>
    </w:pPr>
  </w:style>
  <w:style w:type="paragraph" w:styleId="FootnoteText">
    <w:name w:val="footnote text"/>
    <w:aliases w:val="Footnote Text1 Char,Footnote Text Char Ch"/>
    <w:basedOn w:val="Normal"/>
    <w:link w:val="FootnoteTextChar"/>
    <w:uiPriority w:val="99"/>
    <w:unhideWhenUsed/>
    <w:rsid w:val="00F535B2"/>
    <w:pPr>
      <w:spacing w:after="120" w:line="240" w:lineRule="auto"/>
    </w:pPr>
    <w:rPr>
      <w:rFonts w:ascii="Franklin Gothic Book" w:hAnsi="Franklin Gothic Book"/>
      <w:sz w:val="18"/>
      <w:szCs w:val="20"/>
    </w:rPr>
  </w:style>
  <w:style w:type="character" w:customStyle="1" w:styleId="FootnoteTextChar">
    <w:name w:val="Footnote Text Char"/>
    <w:aliases w:val="Footnote Text1 Char Char1,Footnote Text Char Ch Char1"/>
    <w:basedOn w:val="DefaultParagraphFont"/>
    <w:link w:val="FootnoteText"/>
    <w:uiPriority w:val="99"/>
    <w:rsid w:val="00F535B2"/>
    <w:rPr>
      <w:rFonts w:ascii="Franklin Gothic Book" w:hAnsi="Franklin Gothic Book"/>
      <w:sz w:val="18"/>
      <w:szCs w:val="20"/>
    </w:rPr>
  </w:style>
  <w:style w:type="character" w:styleId="FootnoteReference">
    <w:name w:val="footnote reference"/>
    <w:aliases w:val="o"/>
    <w:basedOn w:val="DefaultParagraphFont"/>
    <w:uiPriority w:val="99"/>
    <w:unhideWhenUsed/>
    <w:rsid w:val="001B352B"/>
    <w:rPr>
      <w:vertAlign w:val="superscript"/>
    </w:rPr>
  </w:style>
  <w:style w:type="paragraph" w:customStyle="1" w:styleId="Footnote">
    <w:name w:val="Footnote"/>
    <w:basedOn w:val="FootnoteText"/>
    <w:qFormat/>
    <w:rsid w:val="00F535B2"/>
  </w:style>
  <w:style w:type="paragraph" w:customStyle="1" w:styleId="TableFigureCaption">
    <w:name w:val="Table Figure Caption"/>
    <w:basedOn w:val="Normal"/>
    <w:next w:val="BodyParaAfterTableFigure"/>
    <w:qFormat/>
    <w:rsid w:val="001738A7"/>
    <w:pPr>
      <w:keepNext/>
      <w:spacing w:after="120" w:line="240" w:lineRule="auto"/>
      <w:jc w:val="center"/>
    </w:pPr>
    <w:rPr>
      <w:rFonts w:ascii="Arial" w:hAnsi="Arial"/>
      <w:b/>
    </w:rPr>
  </w:style>
  <w:style w:type="table" w:styleId="TableGrid">
    <w:name w:val="Table Grid"/>
    <w:basedOn w:val="TableNormal"/>
    <w:uiPriority w:val="59"/>
    <w:rsid w:val="001B352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leHeader">
    <w:name w:val="Table Header"/>
    <w:qFormat/>
    <w:rsid w:val="001738A7"/>
    <w:pPr>
      <w:spacing w:before="100" w:after="100" w:line="240" w:lineRule="auto"/>
      <w:jc w:val="center"/>
    </w:pPr>
    <w:rPr>
      <w:rFonts w:ascii="Arial" w:hAnsi="Arial"/>
      <w:b/>
      <w:color w:val="FFFFFF" w:themeColor="background1"/>
      <w:sz w:val="20"/>
    </w:rPr>
  </w:style>
  <w:style w:type="paragraph" w:customStyle="1" w:styleId="TableText">
    <w:name w:val="Table Text"/>
    <w:qFormat/>
    <w:rsid w:val="001738A7"/>
    <w:pPr>
      <w:spacing w:before="60" w:after="60" w:line="240" w:lineRule="auto"/>
      <w:jc w:val="center"/>
    </w:pPr>
    <w:rPr>
      <w:rFonts w:ascii="Arial" w:hAnsi="Arial"/>
      <w:sz w:val="20"/>
    </w:rPr>
  </w:style>
  <w:style w:type="paragraph" w:customStyle="1" w:styleId="BodyParaAfterTableFigure">
    <w:name w:val="Body Para After Table Figure"/>
    <w:basedOn w:val="BodyParagraph"/>
    <w:next w:val="BodyParagraph"/>
    <w:qFormat/>
    <w:rsid w:val="00B50663"/>
    <w:pPr>
      <w:spacing w:before="360"/>
    </w:pPr>
  </w:style>
  <w:style w:type="paragraph" w:customStyle="1" w:styleId="AppendixHeading">
    <w:name w:val="Appendix Heading"/>
    <w:basedOn w:val="Heading1"/>
    <w:next w:val="BodyParagraph"/>
    <w:qFormat/>
    <w:rsid w:val="001738A7"/>
    <w:pPr>
      <w:numPr>
        <w:numId w:val="2"/>
      </w:numPr>
    </w:pPr>
  </w:style>
  <w:style w:type="character" w:customStyle="1" w:styleId="Heading4Char">
    <w:name w:val="Heading 4 Char"/>
    <w:basedOn w:val="DefaultParagraphFont"/>
    <w:link w:val="Heading4"/>
    <w:uiPriority w:val="9"/>
    <w:rsid w:val="001738A7"/>
    <w:rPr>
      <w:rFonts w:ascii="Calibri" w:eastAsiaTheme="majorEastAsia" w:hAnsi="Calibri" w:cs="Arial"/>
      <w:b/>
      <w:bCs/>
      <w:i/>
      <w:iCs/>
      <w:color w:val="0070CD"/>
      <w:sz w:val="24"/>
    </w:rPr>
  </w:style>
  <w:style w:type="character" w:customStyle="1" w:styleId="Heading5Char">
    <w:name w:val="Heading 5 Char"/>
    <w:basedOn w:val="DefaultParagraphFont"/>
    <w:link w:val="Heading5"/>
    <w:uiPriority w:val="9"/>
    <w:rsid w:val="0046277A"/>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46277A"/>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rsid w:val="0046277A"/>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rsid w:val="0046277A"/>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46277A"/>
    <w:rPr>
      <w:rFonts w:asciiTheme="majorHAnsi" w:eastAsiaTheme="majorEastAsia" w:hAnsiTheme="majorHAnsi" w:cstheme="majorBidi"/>
      <w:i/>
      <w:iCs/>
      <w:color w:val="404040" w:themeColor="text1" w:themeTint="BF"/>
      <w:sz w:val="20"/>
      <w:szCs w:val="20"/>
    </w:rPr>
  </w:style>
  <w:style w:type="paragraph" w:customStyle="1" w:styleId="AppendixHeading2">
    <w:name w:val="Appendix Heading 2"/>
    <w:basedOn w:val="Normal"/>
    <w:next w:val="BodyParagraph"/>
    <w:qFormat/>
    <w:rsid w:val="001738A7"/>
    <w:pPr>
      <w:keepNext/>
      <w:numPr>
        <w:ilvl w:val="1"/>
        <w:numId w:val="2"/>
      </w:numPr>
      <w:spacing w:after="60" w:line="240" w:lineRule="auto"/>
      <w:ind w:left="540" w:hanging="540"/>
    </w:pPr>
    <w:rPr>
      <w:rFonts w:ascii="Arial" w:hAnsi="Arial"/>
      <w:b/>
      <w:color w:val="0070CD"/>
      <w:sz w:val="26"/>
    </w:rPr>
  </w:style>
  <w:style w:type="paragraph" w:customStyle="1" w:styleId="AppendixHeading3">
    <w:name w:val="Appendix Heading 3"/>
    <w:basedOn w:val="Normal"/>
    <w:next w:val="BodyParagraph"/>
    <w:qFormat/>
    <w:rsid w:val="00E901F2"/>
    <w:pPr>
      <w:numPr>
        <w:ilvl w:val="2"/>
        <w:numId w:val="2"/>
      </w:numPr>
      <w:spacing w:after="120" w:line="240" w:lineRule="auto"/>
      <w:ind w:left="720" w:hanging="720"/>
    </w:pPr>
    <w:rPr>
      <w:rFonts w:ascii="Arial" w:hAnsi="Arial"/>
      <w:b/>
      <w:color w:val="0070CD"/>
      <w:sz w:val="24"/>
    </w:rPr>
  </w:style>
  <w:style w:type="paragraph" w:customStyle="1" w:styleId="AppendixHeading4">
    <w:name w:val="Appendix Heading 4"/>
    <w:basedOn w:val="BodyParagraph"/>
    <w:next w:val="BodyParagraph"/>
    <w:qFormat/>
    <w:rsid w:val="000423F0"/>
    <w:pPr>
      <w:keepNext/>
      <w:spacing w:after="60" w:line="240" w:lineRule="auto"/>
      <w:ind w:firstLine="360"/>
    </w:pPr>
    <w:rPr>
      <w:b/>
      <w:i/>
      <w:color w:val="0070CD"/>
    </w:rPr>
  </w:style>
  <w:style w:type="paragraph" w:styleId="TOC4">
    <w:name w:val="toc 4"/>
    <w:basedOn w:val="Normal"/>
    <w:next w:val="Normal"/>
    <w:autoRedefine/>
    <w:uiPriority w:val="39"/>
    <w:unhideWhenUsed/>
    <w:rsid w:val="00E34559"/>
    <w:pPr>
      <w:tabs>
        <w:tab w:val="left" w:pos="1260"/>
        <w:tab w:val="right" w:leader="dot" w:pos="8460"/>
      </w:tabs>
      <w:spacing w:after="100"/>
      <w:ind w:left="660"/>
    </w:pPr>
    <w:rPr>
      <w:rFonts w:ascii="Arial" w:hAnsi="Arial" w:cs="Arial"/>
      <w:noProof/>
      <w:szCs w:val="24"/>
    </w:rPr>
  </w:style>
  <w:style w:type="numbering" w:customStyle="1" w:styleId="Numbered">
    <w:name w:val="Numbered"/>
    <w:basedOn w:val="NoList"/>
    <w:uiPriority w:val="99"/>
    <w:rsid w:val="00137F86"/>
    <w:pPr>
      <w:numPr>
        <w:numId w:val="4"/>
      </w:numPr>
    </w:pPr>
  </w:style>
  <w:style w:type="numbering" w:customStyle="1" w:styleId="NumberedSteps">
    <w:name w:val="Numbered Steps"/>
    <w:basedOn w:val="NoList"/>
    <w:uiPriority w:val="99"/>
    <w:rsid w:val="00137F86"/>
    <w:pPr>
      <w:numPr>
        <w:numId w:val="5"/>
      </w:numPr>
    </w:pPr>
  </w:style>
  <w:style w:type="paragraph" w:customStyle="1" w:styleId="Numbers">
    <w:name w:val="Numbers"/>
    <w:qFormat/>
    <w:rsid w:val="001738A7"/>
    <w:pPr>
      <w:numPr>
        <w:numId w:val="6"/>
      </w:numPr>
      <w:spacing w:after="120" w:line="240" w:lineRule="auto"/>
      <w:ind w:left="360" w:hanging="270"/>
    </w:pPr>
    <w:rPr>
      <w:rFonts w:ascii="Arial" w:eastAsia="Times New Roman" w:hAnsi="Arial" w:cs="Times New Roman"/>
      <w:color w:val="1C1C1C"/>
      <w:szCs w:val="28"/>
    </w:rPr>
  </w:style>
  <w:style w:type="paragraph" w:customStyle="1" w:styleId="NumbersLast">
    <w:name w:val="Numbers Last"/>
    <w:basedOn w:val="Numbers"/>
    <w:next w:val="BodyParagraph"/>
    <w:rsid w:val="00105674"/>
    <w:pPr>
      <w:spacing w:after="240"/>
      <w:ind w:hanging="274"/>
    </w:pPr>
  </w:style>
  <w:style w:type="paragraph" w:customStyle="1" w:styleId="LetterDate">
    <w:name w:val="Letter Date"/>
    <w:next w:val="LetterAddressee"/>
    <w:qFormat/>
    <w:rsid w:val="00394640"/>
    <w:pPr>
      <w:spacing w:before="2000" w:line="240" w:lineRule="auto"/>
    </w:pPr>
    <w:rPr>
      <w:rFonts w:ascii="Calibri" w:hAnsi="Calibri"/>
    </w:rPr>
  </w:style>
  <w:style w:type="paragraph" w:customStyle="1" w:styleId="LetterAddressee">
    <w:name w:val="Letter Addressee"/>
    <w:next w:val="LetterSalutation"/>
    <w:qFormat/>
    <w:rsid w:val="00394640"/>
    <w:pPr>
      <w:spacing w:after="0" w:line="240" w:lineRule="auto"/>
    </w:pPr>
    <w:rPr>
      <w:rFonts w:ascii="Calibri" w:hAnsi="Calibri"/>
    </w:rPr>
  </w:style>
  <w:style w:type="paragraph" w:customStyle="1" w:styleId="LetterSalutation">
    <w:name w:val="Letter Salutation"/>
    <w:next w:val="BodyParagraph"/>
    <w:qFormat/>
    <w:rsid w:val="00394640"/>
    <w:pPr>
      <w:spacing w:before="400" w:line="240" w:lineRule="auto"/>
    </w:pPr>
  </w:style>
  <w:style w:type="paragraph" w:customStyle="1" w:styleId="LetterClosing">
    <w:name w:val="Letter Closing"/>
    <w:qFormat/>
    <w:rsid w:val="00EB2941"/>
    <w:pPr>
      <w:spacing w:after="1000" w:line="240" w:lineRule="auto"/>
    </w:pPr>
    <w:rPr>
      <w:rFonts w:ascii="Arial" w:hAnsi="Arial"/>
    </w:rPr>
  </w:style>
  <w:style w:type="paragraph" w:customStyle="1" w:styleId="ProposalTitle-Blue">
    <w:name w:val="Proposal Title - Blue"/>
    <w:basedOn w:val="Normal"/>
    <w:qFormat/>
    <w:rsid w:val="00A66D41"/>
    <w:pPr>
      <w:tabs>
        <w:tab w:val="left" w:pos="-1440"/>
        <w:tab w:val="left" w:pos="-720"/>
      </w:tabs>
      <w:spacing w:after="280" w:line="240" w:lineRule="atLeast"/>
      <w:ind w:right="-187"/>
    </w:pPr>
    <w:rPr>
      <w:rFonts w:ascii="Arial" w:eastAsia="Times New Roman" w:hAnsi="Arial" w:cs="Times New Roman"/>
      <w:b/>
      <w:bCs/>
      <w:color w:val="0070CD"/>
      <w:sz w:val="32"/>
      <w:szCs w:val="28"/>
    </w:rPr>
  </w:style>
  <w:style w:type="paragraph" w:customStyle="1" w:styleId="StyleStyleRightRightBold">
    <w:name w:val="Style Style Right Right + Bold"/>
    <w:basedOn w:val="Normal"/>
    <w:rsid w:val="00394640"/>
    <w:pPr>
      <w:tabs>
        <w:tab w:val="left" w:pos="-1440"/>
        <w:tab w:val="left" w:pos="-720"/>
      </w:tabs>
      <w:spacing w:after="0" w:line="264" w:lineRule="auto"/>
      <w:ind w:left="360" w:right="-187"/>
      <w:jc w:val="right"/>
    </w:pPr>
    <w:rPr>
      <w:rFonts w:ascii="Calibri" w:eastAsia="Times New Roman" w:hAnsi="Calibri" w:cs="Times New Roman"/>
      <w:b/>
      <w:bCs/>
      <w:sz w:val="23"/>
      <w:szCs w:val="23"/>
    </w:rPr>
  </w:style>
  <w:style w:type="paragraph" w:customStyle="1" w:styleId="RFPNo">
    <w:name w:val="RFP No."/>
    <w:basedOn w:val="Normal"/>
    <w:qFormat/>
    <w:rsid w:val="00A66D41"/>
    <w:pPr>
      <w:tabs>
        <w:tab w:val="left" w:pos="-1440"/>
        <w:tab w:val="left" w:pos="-720"/>
      </w:tabs>
      <w:spacing w:after="0" w:line="264" w:lineRule="auto"/>
      <w:ind w:left="360" w:right="-180"/>
    </w:pPr>
    <w:rPr>
      <w:rFonts w:ascii="Arial" w:eastAsia="Times New Roman" w:hAnsi="Arial" w:cs="Times New Roman"/>
      <w:color w:val="404040" w:themeColor="text1" w:themeTint="BF"/>
      <w:sz w:val="28"/>
      <w:szCs w:val="23"/>
    </w:rPr>
  </w:style>
  <w:style w:type="character" w:customStyle="1" w:styleId="BodyParagraphChar">
    <w:name w:val="Body Paragraph Char"/>
    <w:basedOn w:val="DefaultParagraphFont"/>
    <w:link w:val="BodyParagraph"/>
    <w:rsid w:val="001738A7"/>
    <w:rPr>
      <w:rFonts w:ascii="Arial" w:hAnsi="Arial"/>
      <w:color w:val="1C1C1C"/>
    </w:rPr>
  </w:style>
  <w:style w:type="paragraph" w:customStyle="1" w:styleId="ResumeProjectTitle">
    <w:name w:val="Resume ProjectTitle"/>
    <w:link w:val="ResumeProjectTitleChar"/>
    <w:rsid w:val="0032034D"/>
    <w:pPr>
      <w:keepNext/>
      <w:spacing w:after="120" w:line="240" w:lineRule="auto"/>
    </w:pPr>
    <w:rPr>
      <w:rFonts w:ascii="Calibri" w:eastAsia="Times New Roman" w:hAnsi="Calibri" w:cs="Calibri"/>
      <w:b/>
      <w:i/>
    </w:rPr>
  </w:style>
  <w:style w:type="paragraph" w:customStyle="1" w:styleId="ResumeTitle">
    <w:name w:val="Resume Title"/>
    <w:basedOn w:val="Normal"/>
    <w:link w:val="ResumeTitleChar"/>
    <w:qFormat/>
    <w:rsid w:val="0032034D"/>
    <w:pPr>
      <w:spacing w:after="120"/>
    </w:pPr>
    <w:rPr>
      <w:rFonts w:ascii="Calibri" w:eastAsia="Calibri" w:hAnsi="Calibri" w:cs="Times New Roman"/>
      <w:b/>
    </w:rPr>
  </w:style>
  <w:style w:type="paragraph" w:customStyle="1" w:styleId="ResumeBodyText">
    <w:name w:val="Resume Body Text"/>
    <w:basedOn w:val="Normal"/>
    <w:link w:val="ResumeBodyTextChar"/>
    <w:qFormat/>
    <w:rsid w:val="0032034D"/>
    <w:pPr>
      <w:spacing w:before="120" w:after="120"/>
    </w:pPr>
    <w:rPr>
      <w:rFonts w:ascii="Calibri" w:eastAsia="Calibri" w:hAnsi="Calibri" w:cs="Calibri"/>
    </w:rPr>
  </w:style>
  <w:style w:type="character" w:customStyle="1" w:styleId="ResumeTitleChar">
    <w:name w:val="Resume Title Char"/>
    <w:basedOn w:val="DefaultParagraphFont"/>
    <w:link w:val="ResumeTitle"/>
    <w:rsid w:val="0032034D"/>
    <w:rPr>
      <w:rFonts w:ascii="Calibri" w:eastAsia="Calibri" w:hAnsi="Calibri" w:cs="Times New Roman"/>
      <w:b/>
    </w:rPr>
  </w:style>
  <w:style w:type="character" w:customStyle="1" w:styleId="ResumeBodyTextChar">
    <w:name w:val="Resume Body Text Char"/>
    <w:basedOn w:val="DefaultParagraphFont"/>
    <w:link w:val="ResumeBodyText"/>
    <w:rsid w:val="0032034D"/>
    <w:rPr>
      <w:rFonts w:ascii="Calibri" w:eastAsia="Calibri" w:hAnsi="Calibri" w:cs="Calibri"/>
    </w:rPr>
  </w:style>
  <w:style w:type="character" w:customStyle="1" w:styleId="ResumeProjectTitleChar">
    <w:name w:val="Resume ProjectTitle Char"/>
    <w:basedOn w:val="DefaultParagraphFont"/>
    <w:link w:val="ResumeProjectTitle"/>
    <w:rsid w:val="0032034D"/>
    <w:rPr>
      <w:rFonts w:ascii="Calibri" w:eastAsia="Times New Roman" w:hAnsi="Calibri" w:cs="Calibri"/>
      <w:b/>
      <w:i/>
    </w:rPr>
  </w:style>
  <w:style w:type="paragraph" w:customStyle="1" w:styleId="ResumePublication">
    <w:name w:val="Resume Publication"/>
    <w:qFormat/>
    <w:rsid w:val="0032034D"/>
    <w:pPr>
      <w:tabs>
        <w:tab w:val="right" w:pos="8784"/>
      </w:tabs>
      <w:spacing w:after="120" w:line="288" w:lineRule="auto"/>
      <w:ind w:left="288" w:hanging="288"/>
    </w:pPr>
    <w:rPr>
      <w:rFonts w:ascii="Verdana" w:hAnsi="Verdana" w:cs="Arial"/>
      <w:bCs/>
      <w:iCs/>
      <w:sz w:val="18"/>
      <w:szCs w:val="20"/>
    </w:rPr>
  </w:style>
  <w:style w:type="paragraph" w:customStyle="1" w:styleId="ResumeSidebarHeading">
    <w:name w:val="Resume Sidebar Heading"/>
    <w:basedOn w:val="Normal"/>
    <w:link w:val="ResumeSidebarHeadingChar"/>
    <w:rsid w:val="0032034D"/>
    <w:pPr>
      <w:spacing w:before="120" w:after="120" w:line="240" w:lineRule="auto"/>
      <w:jc w:val="right"/>
    </w:pPr>
    <w:rPr>
      <w:rFonts w:eastAsia="Times New Roman" w:cs="Times New Roman"/>
      <w:b/>
      <w:noProof/>
      <w:color w:val="1F497D" w:themeColor="text2"/>
      <w:sz w:val="20"/>
    </w:rPr>
  </w:style>
  <w:style w:type="paragraph" w:customStyle="1" w:styleId="SidebarInfo">
    <w:name w:val="Sidebar Info"/>
    <w:rsid w:val="0032034D"/>
    <w:pPr>
      <w:keepNext/>
      <w:spacing w:after="120" w:line="240" w:lineRule="auto"/>
      <w:jc w:val="right"/>
    </w:pPr>
    <w:rPr>
      <w:rFonts w:ascii="Calibri" w:eastAsia="Times New Roman" w:hAnsi="Calibri" w:cs="Times New Roman"/>
      <w:color w:val="1F497D" w:themeColor="text2"/>
      <w:sz w:val="20"/>
    </w:rPr>
  </w:style>
  <w:style w:type="paragraph" w:customStyle="1" w:styleId="ResumeHeading">
    <w:name w:val="Resume Heading"/>
    <w:basedOn w:val="Normal"/>
    <w:link w:val="ResumeHeadingChar"/>
    <w:qFormat/>
    <w:rsid w:val="0032034D"/>
    <w:pPr>
      <w:spacing w:after="0"/>
    </w:pPr>
    <w:rPr>
      <w:rFonts w:ascii="Verdana" w:eastAsia="Calibri" w:hAnsi="Verdana" w:cs="Times New Roman"/>
      <w:b/>
      <w:noProof/>
      <w:color w:val="1F497D"/>
      <w:sz w:val="28"/>
      <w:szCs w:val="28"/>
    </w:rPr>
  </w:style>
  <w:style w:type="character" w:customStyle="1" w:styleId="ResumeHeadingChar">
    <w:name w:val="Resume Heading Char"/>
    <w:basedOn w:val="DefaultParagraphFont"/>
    <w:link w:val="ResumeHeading"/>
    <w:rsid w:val="0032034D"/>
    <w:rPr>
      <w:rFonts w:ascii="Verdana" w:eastAsia="Calibri" w:hAnsi="Verdana" w:cs="Times New Roman"/>
      <w:b/>
      <w:noProof/>
      <w:color w:val="1F497D"/>
      <w:sz w:val="28"/>
      <w:szCs w:val="28"/>
    </w:rPr>
  </w:style>
  <w:style w:type="paragraph" w:customStyle="1" w:styleId="ResumeSidebarSubhead">
    <w:name w:val="Resume Sidebar Subhead"/>
    <w:basedOn w:val="ResumeProjectTitle"/>
    <w:link w:val="ResumeSidebarSubheadChar"/>
    <w:qFormat/>
    <w:rsid w:val="0032034D"/>
    <w:pPr>
      <w:spacing w:after="0"/>
      <w:jc w:val="right"/>
    </w:pPr>
    <w:rPr>
      <w:b w:val="0"/>
      <w:color w:val="1F497D"/>
      <w:kern w:val="36"/>
      <w:sz w:val="20"/>
    </w:rPr>
  </w:style>
  <w:style w:type="character" w:customStyle="1" w:styleId="ResumeSidebarHeadingChar">
    <w:name w:val="Resume Sidebar Heading Char"/>
    <w:basedOn w:val="DefaultParagraphFont"/>
    <w:link w:val="ResumeSidebarHeading"/>
    <w:rsid w:val="0032034D"/>
    <w:rPr>
      <w:rFonts w:eastAsia="Times New Roman" w:cs="Times New Roman"/>
      <w:b/>
      <w:noProof/>
      <w:color w:val="1F497D" w:themeColor="text2"/>
      <w:sz w:val="20"/>
    </w:rPr>
  </w:style>
  <w:style w:type="paragraph" w:customStyle="1" w:styleId="ResumeHeaderPositionTitle">
    <w:name w:val="Resume Header Position Title"/>
    <w:basedOn w:val="Normal"/>
    <w:link w:val="ResumeHeaderPositionTitleChar"/>
    <w:qFormat/>
    <w:rsid w:val="0032034D"/>
    <w:pPr>
      <w:pBdr>
        <w:bottom w:val="single" w:sz="4" w:space="1" w:color="1F497D" w:themeColor="text2"/>
      </w:pBdr>
    </w:pPr>
    <w:rPr>
      <w:rFonts w:ascii="Calibri" w:eastAsia="Calibri" w:hAnsi="Calibri" w:cs="Times New Roman"/>
      <w:color w:val="1F497D" w:themeColor="text2"/>
    </w:rPr>
  </w:style>
  <w:style w:type="character" w:customStyle="1" w:styleId="ResumeSidebarSubheadChar">
    <w:name w:val="Resume Sidebar Subhead Char"/>
    <w:basedOn w:val="ResumeProjectTitleChar"/>
    <w:link w:val="ResumeSidebarSubhead"/>
    <w:rsid w:val="0032034D"/>
    <w:rPr>
      <w:rFonts w:ascii="Calibri" w:eastAsia="Times New Roman" w:hAnsi="Calibri" w:cs="Calibri"/>
      <w:b/>
      <w:i/>
      <w:color w:val="1F497D"/>
      <w:kern w:val="36"/>
      <w:sz w:val="20"/>
    </w:rPr>
  </w:style>
  <w:style w:type="character" w:customStyle="1" w:styleId="ResumeHeaderPositionTitleChar">
    <w:name w:val="Resume Header Position Title Char"/>
    <w:basedOn w:val="DefaultParagraphFont"/>
    <w:link w:val="ResumeHeaderPositionTitle"/>
    <w:rsid w:val="0032034D"/>
    <w:rPr>
      <w:rFonts w:ascii="Calibri" w:eastAsia="Calibri" w:hAnsi="Calibri" w:cs="Times New Roman"/>
      <w:color w:val="1F497D" w:themeColor="text2"/>
    </w:rPr>
  </w:style>
  <w:style w:type="paragraph" w:customStyle="1" w:styleId="ProposalTitle">
    <w:name w:val="Proposal Title"/>
    <w:basedOn w:val="Normal"/>
    <w:qFormat/>
    <w:rsid w:val="000B462B"/>
    <w:pPr>
      <w:tabs>
        <w:tab w:val="left" w:pos="-1440"/>
        <w:tab w:val="left" w:pos="-720"/>
      </w:tabs>
      <w:spacing w:after="0" w:line="240" w:lineRule="atLeast"/>
      <w:ind w:right="-180"/>
      <w:jc w:val="right"/>
    </w:pPr>
    <w:rPr>
      <w:rFonts w:ascii="Calibri" w:eastAsia="Times New Roman" w:hAnsi="Calibri" w:cs="Times New Roman"/>
      <w:b/>
      <w:bCs/>
      <w:color w:val="221E1F"/>
      <w:sz w:val="28"/>
      <w:szCs w:val="28"/>
    </w:rPr>
  </w:style>
  <w:style w:type="character" w:styleId="CommentReference">
    <w:name w:val="annotation reference"/>
    <w:basedOn w:val="DefaultParagraphFont"/>
    <w:uiPriority w:val="99"/>
    <w:semiHidden/>
    <w:unhideWhenUsed/>
    <w:rsid w:val="000B462B"/>
    <w:rPr>
      <w:sz w:val="16"/>
      <w:szCs w:val="16"/>
    </w:rPr>
  </w:style>
  <w:style w:type="paragraph" w:styleId="CommentText">
    <w:name w:val="annotation text"/>
    <w:basedOn w:val="Normal"/>
    <w:link w:val="CommentTextChar"/>
    <w:uiPriority w:val="99"/>
    <w:unhideWhenUsed/>
    <w:rsid w:val="000B462B"/>
    <w:pPr>
      <w:spacing w:line="240" w:lineRule="auto"/>
    </w:pPr>
    <w:rPr>
      <w:rFonts w:ascii="Calibri" w:eastAsia="Calibri" w:hAnsi="Calibri" w:cs="Times New Roman"/>
      <w:sz w:val="20"/>
      <w:szCs w:val="20"/>
    </w:rPr>
  </w:style>
  <w:style w:type="character" w:customStyle="1" w:styleId="CommentTextChar">
    <w:name w:val="Comment Text Char"/>
    <w:basedOn w:val="DefaultParagraphFont"/>
    <w:link w:val="CommentText"/>
    <w:uiPriority w:val="99"/>
    <w:rsid w:val="000B462B"/>
    <w:rPr>
      <w:rFonts w:ascii="Calibri" w:eastAsia="Calibri" w:hAnsi="Calibri" w:cs="Times New Roman"/>
      <w:sz w:val="20"/>
      <w:szCs w:val="20"/>
    </w:rPr>
  </w:style>
  <w:style w:type="paragraph" w:styleId="CommentSubject">
    <w:name w:val="annotation subject"/>
    <w:basedOn w:val="CommentText"/>
    <w:next w:val="CommentText"/>
    <w:link w:val="CommentSubjectChar"/>
    <w:uiPriority w:val="99"/>
    <w:semiHidden/>
    <w:unhideWhenUsed/>
    <w:rsid w:val="000B462B"/>
    <w:rPr>
      <w:b/>
      <w:bCs/>
    </w:rPr>
  </w:style>
  <w:style w:type="character" w:customStyle="1" w:styleId="CommentSubjectChar">
    <w:name w:val="Comment Subject Char"/>
    <w:basedOn w:val="CommentTextChar"/>
    <w:link w:val="CommentSubject"/>
    <w:uiPriority w:val="99"/>
    <w:semiHidden/>
    <w:rsid w:val="000B462B"/>
    <w:rPr>
      <w:rFonts w:ascii="Calibri" w:eastAsia="Calibri" w:hAnsi="Calibri" w:cs="Times New Roman"/>
      <w:b/>
      <w:bCs/>
      <w:sz w:val="20"/>
      <w:szCs w:val="20"/>
    </w:rPr>
  </w:style>
  <w:style w:type="paragraph" w:styleId="Revision">
    <w:name w:val="Revision"/>
    <w:hidden/>
    <w:uiPriority w:val="99"/>
    <w:semiHidden/>
    <w:rsid w:val="000B462B"/>
    <w:pPr>
      <w:spacing w:after="0" w:line="240" w:lineRule="auto"/>
    </w:pPr>
  </w:style>
  <w:style w:type="character" w:customStyle="1" w:styleId="FootnoteTextChar1">
    <w:name w:val="Footnote Text Char1"/>
    <w:aliases w:val="Footnote Text1 Char Char,Footnote Text Char Ch Char"/>
    <w:basedOn w:val="DefaultParagraphFont"/>
    <w:uiPriority w:val="99"/>
    <w:semiHidden/>
    <w:locked/>
    <w:rsid w:val="000B462B"/>
    <w:rPr>
      <w:rFonts w:ascii="Arial" w:eastAsia="Times New Roman" w:hAnsi="Arial" w:cs="Times New Roman"/>
      <w:spacing w:val="-2"/>
      <w:sz w:val="20"/>
      <w:szCs w:val="20"/>
    </w:rPr>
  </w:style>
  <w:style w:type="paragraph" w:styleId="ListParagraph">
    <w:name w:val="List Paragraph"/>
    <w:basedOn w:val="Normal"/>
    <w:uiPriority w:val="34"/>
    <w:qFormat/>
    <w:rsid w:val="000B462B"/>
    <w:pPr>
      <w:spacing w:before="240" w:after="240" w:line="240" w:lineRule="auto"/>
      <w:ind w:left="720"/>
      <w:contextualSpacing/>
    </w:pPr>
    <w:rPr>
      <w:rFonts w:ascii="Arial" w:eastAsia="Times New Roman" w:hAnsi="Arial" w:cs="Times New Roman"/>
      <w:spacing w:val="-2"/>
    </w:rPr>
  </w:style>
  <w:style w:type="character" w:styleId="PlaceholderText">
    <w:name w:val="Placeholder Text"/>
    <w:basedOn w:val="DefaultParagraphFont"/>
    <w:uiPriority w:val="99"/>
    <w:semiHidden/>
    <w:rsid w:val="000B462B"/>
    <w:rPr>
      <w:color w:val="808080"/>
    </w:rPr>
  </w:style>
  <w:style w:type="paragraph" w:styleId="DocumentMap">
    <w:name w:val="Document Map"/>
    <w:basedOn w:val="Normal"/>
    <w:link w:val="DocumentMapChar"/>
    <w:uiPriority w:val="99"/>
    <w:semiHidden/>
    <w:unhideWhenUsed/>
    <w:rsid w:val="000B462B"/>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0B462B"/>
    <w:rPr>
      <w:rFonts w:ascii="Tahoma" w:hAnsi="Tahoma" w:cs="Tahoma"/>
      <w:sz w:val="16"/>
      <w:szCs w:val="16"/>
    </w:rPr>
  </w:style>
  <w:style w:type="numbering" w:customStyle="1" w:styleId="NoList1">
    <w:name w:val="No List1"/>
    <w:next w:val="NoList"/>
    <w:uiPriority w:val="99"/>
    <w:semiHidden/>
    <w:unhideWhenUsed/>
    <w:rsid w:val="000B462B"/>
  </w:style>
  <w:style w:type="table" w:customStyle="1" w:styleId="TableGrid1">
    <w:name w:val="Table Grid1"/>
    <w:basedOn w:val="TableNormal"/>
    <w:next w:val="TableGrid"/>
    <w:uiPriority w:val="59"/>
    <w:rsid w:val="000B462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Numbered1">
    <w:name w:val="Numbered1"/>
    <w:basedOn w:val="NoList"/>
    <w:uiPriority w:val="99"/>
    <w:rsid w:val="000B462B"/>
  </w:style>
  <w:style w:type="numbering" w:customStyle="1" w:styleId="NumberedSteps1">
    <w:name w:val="Numbered Steps1"/>
    <w:basedOn w:val="NoList"/>
    <w:uiPriority w:val="99"/>
    <w:rsid w:val="000B462B"/>
  </w:style>
  <w:style w:type="paragraph" w:styleId="NormalWeb">
    <w:name w:val="Normal (Web)"/>
    <w:basedOn w:val="Normal"/>
    <w:uiPriority w:val="99"/>
    <w:semiHidden/>
    <w:unhideWhenUsed/>
    <w:rsid w:val="000B462B"/>
    <w:pPr>
      <w:spacing w:before="100" w:beforeAutospacing="1" w:after="100" w:afterAutospacing="1" w:line="240" w:lineRule="auto"/>
    </w:pPr>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09838">
      <w:bodyDiv w:val="1"/>
      <w:marLeft w:val="0"/>
      <w:marRight w:val="0"/>
      <w:marTop w:val="0"/>
      <w:marBottom w:val="0"/>
      <w:divBdr>
        <w:top w:val="none" w:sz="0" w:space="0" w:color="auto"/>
        <w:left w:val="none" w:sz="0" w:space="0" w:color="auto"/>
        <w:bottom w:val="none" w:sz="0" w:space="0" w:color="auto"/>
        <w:right w:val="none" w:sz="0" w:space="0" w:color="auto"/>
      </w:divBdr>
    </w:div>
    <w:div w:id="20013645">
      <w:bodyDiv w:val="1"/>
      <w:marLeft w:val="0"/>
      <w:marRight w:val="0"/>
      <w:marTop w:val="0"/>
      <w:marBottom w:val="0"/>
      <w:divBdr>
        <w:top w:val="none" w:sz="0" w:space="0" w:color="auto"/>
        <w:left w:val="none" w:sz="0" w:space="0" w:color="auto"/>
        <w:bottom w:val="none" w:sz="0" w:space="0" w:color="auto"/>
        <w:right w:val="none" w:sz="0" w:space="0" w:color="auto"/>
      </w:divBdr>
    </w:div>
    <w:div w:id="40635361">
      <w:bodyDiv w:val="1"/>
      <w:marLeft w:val="0"/>
      <w:marRight w:val="0"/>
      <w:marTop w:val="0"/>
      <w:marBottom w:val="0"/>
      <w:divBdr>
        <w:top w:val="none" w:sz="0" w:space="0" w:color="auto"/>
        <w:left w:val="none" w:sz="0" w:space="0" w:color="auto"/>
        <w:bottom w:val="none" w:sz="0" w:space="0" w:color="auto"/>
        <w:right w:val="none" w:sz="0" w:space="0" w:color="auto"/>
      </w:divBdr>
    </w:div>
    <w:div w:id="105348560">
      <w:bodyDiv w:val="1"/>
      <w:marLeft w:val="0"/>
      <w:marRight w:val="0"/>
      <w:marTop w:val="0"/>
      <w:marBottom w:val="0"/>
      <w:divBdr>
        <w:top w:val="none" w:sz="0" w:space="0" w:color="auto"/>
        <w:left w:val="none" w:sz="0" w:space="0" w:color="auto"/>
        <w:bottom w:val="none" w:sz="0" w:space="0" w:color="auto"/>
        <w:right w:val="none" w:sz="0" w:space="0" w:color="auto"/>
      </w:divBdr>
    </w:div>
    <w:div w:id="109932554">
      <w:bodyDiv w:val="1"/>
      <w:marLeft w:val="0"/>
      <w:marRight w:val="0"/>
      <w:marTop w:val="0"/>
      <w:marBottom w:val="0"/>
      <w:divBdr>
        <w:top w:val="none" w:sz="0" w:space="0" w:color="auto"/>
        <w:left w:val="none" w:sz="0" w:space="0" w:color="auto"/>
        <w:bottom w:val="none" w:sz="0" w:space="0" w:color="auto"/>
        <w:right w:val="none" w:sz="0" w:space="0" w:color="auto"/>
      </w:divBdr>
    </w:div>
    <w:div w:id="128061190">
      <w:bodyDiv w:val="1"/>
      <w:marLeft w:val="0"/>
      <w:marRight w:val="0"/>
      <w:marTop w:val="0"/>
      <w:marBottom w:val="0"/>
      <w:divBdr>
        <w:top w:val="none" w:sz="0" w:space="0" w:color="auto"/>
        <w:left w:val="none" w:sz="0" w:space="0" w:color="auto"/>
        <w:bottom w:val="none" w:sz="0" w:space="0" w:color="auto"/>
        <w:right w:val="none" w:sz="0" w:space="0" w:color="auto"/>
      </w:divBdr>
    </w:div>
    <w:div w:id="143278972">
      <w:bodyDiv w:val="1"/>
      <w:marLeft w:val="0"/>
      <w:marRight w:val="0"/>
      <w:marTop w:val="0"/>
      <w:marBottom w:val="0"/>
      <w:divBdr>
        <w:top w:val="none" w:sz="0" w:space="0" w:color="auto"/>
        <w:left w:val="none" w:sz="0" w:space="0" w:color="auto"/>
        <w:bottom w:val="none" w:sz="0" w:space="0" w:color="auto"/>
        <w:right w:val="none" w:sz="0" w:space="0" w:color="auto"/>
      </w:divBdr>
    </w:div>
    <w:div w:id="153834737">
      <w:bodyDiv w:val="1"/>
      <w:marLeft w:val="0"/>
      <w:marRight w:val="0"/>
      <w:marTop w:val="0"/>
      <w:marBottom w:val="0"/>
      <w:divBdr>
        <w:top w:val="none" w:sz="0" w:space="0" w:color="auto"/>
        <w:left w:val="none" w:sz="0" w:space="0" w:color="auto"/>
        <w:bottom w:val="none" w:sz="0" w:space="0" w:color="auto"/>
        <w:right w:val="none" w:sz="0" w:space="0" w:color="auto"/>
      </w:divBdr>
    </w:div>
    <w:div w:id="160394197">
      <w:bodyDiv w:val="1"/>
      <w:marLeft w:val="0"/>
      <w:marRight w:val="0"/>
      <w:marTop w:val="0"/>
      <w:marBottom w:val="0"/>
      <w:divBdr>
        <w:top w:val="none" w:sz="0" w:space="0" w:color="auto"/>
        <w:left w:val="none" w:sz="0" w:space="0" w:color="auto"/>
        <w:bottom w:val="none" w:sz="0" w:space="0" w:color="auto"/>
        <w:right w:val="none" w:sz="0" w:space="0" w:color="auto"/>
      </w:divBdr>
    </w:div>
    <w:div w:id="161316779">
      <w:bodyDiv w:val="1"/>
      <w:marLeft w:val="0"/>
      <w:marRight w:val="0"/>
      <w:marTop w:val="0"/>
      <w:marBottom w:val="0"/>
      <w:divBdr>
        <w:top w:val="none" w:sz="0" w:space="0" w:color="auto"/>
        <w:left w:val="none" w:sz="0" w:space="0" w:color="auto"/>
        <w:bottom w:val="none" w:sz="0" w:space="0" w:color="auto"/>
        <w:right w:val="none" w:sz="0" w:space="0" w:color="auto"/>
      </w:divBdr>
    </w:div>
    <w:div w:id="162282864">
      <w:bodyDiv w:val="1"/>
      <w:marLeft w:val="0"/>
      <w:marRight w:val="0"/>
      <w:marTop w:val="0"/>
      <w:marBottom w:val="0"/>
      <w:divBdr>
        <w:top w:val="none" w:sz="0" w:space="0" w:color="auto"/>
        <w:left w:val="none" w:sz="0" w:space="0" w:color="auto"/>
        <w:bottom w:val="none" w:sz="0" w:space="0" w:color="auto"/>
        <w:right w:val="none" w:sz="0" w:space="0" w:color="auto"/>
      </w:divBdr>
    </w:div>
    <w:div w:id="184827837">
      <w:bodyDiv w:val="1"/>
      <w:marLeft w:val="0"/>
      <w:marRight w:val="0"/>
      <w:marTop w:val="0"/>
      <w:marBottom w:val="0"/>
      <w:divBdr>
        <w:top w:val="none" w:sz="0" w:space="0" w:color="auto"/>
        <w:left w:val="none" w:sz="0" w:space="0" w:color="auto"/>
        <w:bottom w:val="none" w:sz="0" w:space="0" w:color="auto"/>
        <w:right w:val="none" w:sz="0" w:space="0" w:color="auto"/>
      </w:divBdr>
    </w:div>
    <w:div w:id="207881447">
      <w:bodyDiv w:val="1"/>
      <w:marLeft w:val="0"/>
      <w:marRight w:val="0"/>
      <w:marTop w:val="0"/>
      <w:marBottom w:val="0"/>
      <w:divBdr>
        <w:top w:val="none" w:sz="0" w:space="0" w:color="auto"/>
        <w:left w:val="none" w:sz="0" w:space="0" w:color="auto"/>
        <w:bottom w:val="none" w:sz="0" w:space="0" w:color="auto"/>
        <w:right w:val="none" w:sz="0" w:space="0" w:color="auto"/>
      </w:divBdr>
    </w:div>
    <w:div w:id="208686514">
      <w:bodyDiv w:val="1"/>
      <w:marLeft w:val="0"/>
      <w:marRight w:val="0"/>
      <w:marTop w:val="0"/>
      <w:marBottom w:val="0"/>
      <w:divBdr>
        <w:top w:val="none" w:sz="0" w:space="0" w:color="auto"/>
        <w:left w:val="none" w:sz="0" w:space="0" w:color="auto"/>
        <w:bottom w:val="none" w:sz="0" w:space="0" w:color="auto"/>
        <w:right w:val="none" w:sz="0" w:space="0" w:color="auto"/>
      </w:divBdr>
    </w:div>
    <w:div w:id="240455570">
      <w:bodyDiv w:val="1"/>
      <w:marLeft w:val="0"/>
      <w:marRight w:val="0"/>
      <w:marTop w:val="0"/>
      <w:marBottom w:val="0"/>
      <w:divBdr>
        <w:top w:val="none" w:sz="0" w:space="0" w:color="auto"/>
        <w:left w:val="none" w:sz="0" w:space="0" w:color="auto"/>
        <w:bottom w:val="none" w:sz="0" w:space="0" w:color="auto"/>
        <w:right w:val="none" w:sz="0" w:space="0" w:color="auto"/>
      </w:divBdr>
    </w:div>
    <w:div w:id="249581737">
      <w:bodyDiv w:val="1"/>
      <w:marLeft w:val="0"/>
      <w:marRight w:val="0"/>
      <w:marTop w:val="0"/>
      <w:marBottom w:val="0"/>
      <w:divBdr>
        <w:top w:val="none" w:sz="0" w:space="0" w:color="auto"/>
        <w:left w:val="none" w:sz="0" w:space="0" w:color="auto"/>
        <w:bottom w:val="none" w:sz="0" w:space="0" w:color="auto"/>
        <w:right w:val="none" w:sz="0" w:space="0" w:color="auto"/>
      </w:divBdr>
    </w:div>
    <w:div w:id="279461604">
      <w:bodyDiv w:val="1"/>
      <w:marLeft w:val="0"/>
      <w:marRight w:val="0"/>
      <w:marTop w:val="0"/>
      <w:marBottom w:val="0"/>
      <w:divBdr>
        <w:top w:val="none" w:sz="0" w:space="0" w:color="auto"/>
        <w:left w:val="none" w:sz="0" w:space="0" w:color="auto"/>
        <w:bottom w:val="none" w:sz="0" w:space="0" w:color="auto"/>
        <w:right w:val="none" w:sz="0" w:space="0" w:color="auto"/>
      </w:divBdr>
    </w:div>
    <w:div w:id="282615609">
      <w:bodyDiv w:val="1"/>
      <w:marLeft w:val="0"/>
      <w:marRight w:val="0"/>
      <w:marTop w:val="0"/>
      <w:marBottom w:val="0"/>
      <w:divBdr>
        <w:top w:val="none" w:sz="0" w:space="0" w:color="auto"/>
        <w:left w:val="none" w:sz="0" w:space="0" w:color="auto"/>
        <w:bottom w:val="none" w:sz="0" w:space="0" w:color="auto"/>
        <w:right w:val="none" w:sz="0" w:space="0" w:color="auto"/>
      </w:divBdr>
    </w:div>
    <w:div w:id="284167570">
      <w:bodyDiv w:val="1"/>
      <w:marLeft w:val="0"/>
      <w:marRight w:val="0"/>
      <w:marTop w:val="0"/>
      <w:marBottom w:val="0"/>
      <w:divBdr>
        <w:top w:val="none" w:sz="0" w:space="0" w:color="auto"/>
        <w:left w:val="none" w:sz="0" w:space="0" w:color="auto"/>
        <w:bottom w:val="none" w:sz="0" w:space="0" w:color="auto"/>
        <w:right w:val="none" w:sz="0" w:space="0" w:color="auto"/>
      </w:divBdr>
    </w:div>
    <w:div w:id="285164599">
      <w:bodyDiv w:val="1"/>
      <w:marLeft w:val="0"/>
      <w:marRight w:val="0"/>
      <w:marTop w:val="0"/>
      <w:marBottom w:val="0"/>
      <w:divBdr>
        <w:top w:val="none" w:sz="0" w:space="0" w:color="auto"/>
        <w:left w:val="none" w:sz="0" w:space="0" w:color="auto"/>
        <w:bottom w:val="none" w:sz="0" w:space="0" w:color="auto"/>
        <w:right w:val="none" w:sz="0" w:space="0" w:color="auto"/>
      </w:divBdr>
    </w:div>
    <w:div w:id="285166648">
      <w:bodyDiv w:val="1"/>
      <w:marLeft w:val="0"/>
      <w:marRight w:val="0"/>
      <w:marTop w:val="0"/>
      <w:marBottom w:val="0"/>
      <w:divBdr>
        <w:top w:val="none" w:sz="0" w:space="0" w:color="auto"/>
        <w:left w:val="none" w:sz="0" w:space="0" w:color="auto"/>
        <w:bottom w:val="none" w:sz="0" w:space="0" w:color="auto"/>
        <w:right w:val="none" w:sz="0" w:space="0" w:color="auto"/>
      </w:divBdr>
    </w:div>
    <w:div w:id="285353223">
      <w:bodyDiv w:val="1"/>
      <w:marLeft w:val="0"/>
      <w:marRight w:val="0"/>
      <w:marTop w:val="0"/>
      <w:marBottom w:val="0"/>
      <w:divBdr>
        <w:top w:val="none" w:sz="0" w:space="0" w:color="auto"/>
        <w:left w:val="none" w:sz="0" w:space="0" w:color="auto"/>
        <w:bottom w:val="none" w:sz="0" w:space="0" w:color="auto"/>
        <w:right w:val="none" w:sz="0" w:space="0" w:color="auto"/>
      </w:divBdr>
    </w:div>
    <w:div w:id="303967845">
      <w:bodyDiv w:val="1"/>
      <w:marLeft w:val="0"/>
      <w:marRight w:val="0"/>
      <w:marTop w:val="0"/>
      <w:marBottom w:val="0"/>
      <w:divBdr>
        <w:top w:val="none" w:sz="0" w:space="0" w:color="auto"/>
        <w:left w:val="none" w:sz="0" w:space="0" w:color="auto"/>
        <w:bottom w:val="none" w:sz="0" w:space="0" w:color="auto"/>
        <w:right w:val="none" w:sz="0" w:space="0" w:color="auto"/>
      </w:divBdr>
    </w:div>
    <w:div w:id="316111721">
      <w:bodyDiv w:val="1"/>
      <w:marLeft w:val="0"/>
      <w:marRight w:val="0"/>
      <w:marTop w:val="0"/>
      <w:marBottom w:val="0"/>
      <w:divBdr>
        <w:top w:val="none" w:sz="0" w:space="0" w:color="auto"/>
        <w:left w:val="none" w:sz="0" w:space="0" w:color="auto"/>
        <w:bottom w:val="none" w:sz="0" w:space="0" w:color="auto"/>
        <w:right w:val="none" w:sz="0" w:space="0" w:color="auto"/>
      </w:divBdr>
    </w:div>
    <w:div w:id="323365712">
      <w:bodyDiv w:val="1"/>
      <w:marLeft w:val="0"/>
      <w:marRight w:val="0"/>
      <w:marTop w:val="0"/>
      <w:marBottom w:val="0"/>
      <w:divBdr>
        <w:top w:val="none" w:sz="0" w:space="0" w:color="auto"/>
        <w:left w:val="none" w:sz="0" w:space="0" w:color="auto"/>
        <w:bottom w:val="none" w:sz="0" w:space="0" w:color="auto"/>
        <w:right w:val="none" w:sz="0" w:space="0" w:color="auto"/>
      </w:divBdr>
    </w:div>
    <w:div w:id="333149183">
      <w:bodyDiv w:val="1"/>
      <w:marLeft w:val="0"/>
      <w:marRight w:val="0"/>
      <w:marTop w:val="0"/>
      <w:marBottom w:val="0"/>
      <w:divBdr>
        <w:top w:val="none" w:sz="0" w:space="0" w:color="auto"/>
        <w:left w:val="none" w:sz="0" w:space="0" w:color="auto"/>
        <w:bottom w:val="none" w:sz="0" w:space="0" w:color="auto"/>
        <w:right w:val="none" w:sz="0" w:space="0" w:color="auto"/>
      </w:divBdr>
    </w:div>
    <w:div w:id="341708354">
      <w:bodyDiv w:val="1"/>
      <w:marLeft w:val="0"/>
      <w:marRight w:val="0"/>
      <w:marTop w:val="0"/>
      <w:marBottom w:val="0"/>
      <w:divBdr>
        <w:top w:val="none" w:sz="0" w:space="0" w:color="auto"/>
        <w:left w:val="none" w:sz="0" w:space="0" w:color="auto"/>
        <w:bottom w:val="none" w:sz="0" w:space="0" w:color="auto"/>
        <w:right w:val="none" w:sz="0" w:space="0" w:color="auto"/>
      </w:divBdr>
    </w:div>
    <w:div w:id="358287942">
      <w:bodyDiv w:val="1"/>
      <w:marLeft w:val="0"/>
      <w:marRight w:val="0"/>
      <w:marTop w:val="0"/>
      <w:marBottom w:val="0"/>
      <w:divBdr>
        <w:top w:val="none" w:sz="0" w:space="0" w:color="auto"/>
        <w:left w:val="none" w:sz="0" w:space="0" w:color="auto"/>
        <w:bottom w:val="none" w:sz="0" w:space="0" w:color="auto"/>
        <w:right w:val="none" w:sz="0" w:space="0" w:color="auto"/>
      </w:divBdr>
    </w:div>
    <w:div w:id="366687744">
      <w:bodyDiv w:val="1"/>
      <w:marLeft w:val="0"/>
      <w:marRight w:val="0"/>
      <w:marTop w:val="0"/>
      <w:marBottom w:val="0"/>
      <w:divBdr>
        <w:top w:val="none" w:sz="0" w:space="0" w:color="auto"/>
        <w:left w:val="none" w:sz="0" w:space="0" w:color="auto"/>
        <w:bottom w:val="none" w:sz="0" w:space="0" w:color="auto"/>
        <w:right w:val="none" w:sz="0" w:space="0" w:color="auto"/>
      </w:divBdr>
    </w:div>
    <w:div w:id="381255092">
      <w:bodyDiv w:val="1"/>
      <w:marLeft w:val="0"/>
      <w:marRight w:val="0"/>
      <w:marTop w:val="0"/>
      <w:marBottom w:val="0"/>
      <w:divBdr>
        <w:top w:val="none" w:sz="0" w:space="0" w:color="auto"/>
        <w:left w:val="none" w:sz="0" w:space="0" w:color="auto"/>
        <w:bottom w:val="none" w:sz="0" w:space="0" w:color="auto"/>
        <w:right w:val="none" w:sz="0" w:space="0" w:color="auto"/>
      </w:divBdr>
    </w:div>
    <w:div w:id="392508957">
      <w:bodyDiv w:val="1"/>
      <w:marLeft w:val="0"/>
      <w:marRight w:val="0"/>
      <w:marTop w:val="0"/>
      <w:marBottom w:val="0"/>
      <w:divBdr>
        <w:top w:val="none" w:sz="0" w:space="0" w:color="auto"/>
        <w:left w:val="none" w:sz="0" w:space="0" w:color="auto"/>
        <w:bottom w:val="none" w:sz="0" w:space="0" w:color="auto"/>
        <w:right w:val="none" w:sz="0" w:space="0" w:color="auto"/>
      </w:divBdr>
    </w:div>
    <w:div w:id="405803072">
      <w:bodyDiv w:val="1"/>
      <w:marLeft w:val="0"/>
      <w:marRight w:val="0"/>
      <w:marTop w:val="0"/>
      <w:marBottom w:val="0"/>
      <w:divBdr>
        <w:top w:val="none" w:sz="0" w:space="0" w:color="auto"/>
        <w:left w:val="none" w:sz="0" w:space="0" w:color="auto"/>
        <w:bottom w:val="none" w:sz="0" w:space="0" w:color="auto"/>
        <w:right w:val="none" w:sz="0" w:space="0" w:color="auto"/>
      </w:divBdr>
    </w:div>
    <w:div w:id="472409188">
      <w:bodyDiv w:val="1"/>
      <w:marLeft w:val="0"/>
      <w:marRight w:val="0"/>
      <w:marTop w:val="0"/>
      <w:marBottom w:val="0"/>
      <w:divBdr>
        <w:top w:val="none" w:sz="0" w:space="0" w:color="auto"/>
        <w:left w:val="none" w:sz="0" w:space="0" w:color="auto"/>
        <w:bottom w:val="none" w:sz="0" w:space="0" w:color="auto"/>
        <w:right w:val="none" w:sz="0" w:space="0" w:color="auto"/>
      </w:divBdr>
    </w:div>
    <w:div w:id="478689221">
      <w:bodyDiv w:val="1"/>
      <w:marLeft w:val="0"/>
      <w:marRight w:val="0"/>
      <w:marTop w:val="0"/>
      <w:marBottom w:val="0"/>
      <w:divBdr>
        <w:top w:val="none" w:sz="0" w:space="0" w:color="auto"/>
        <w:left w:val="none" w:sz="0" w:space="0" w:color="auto"/>
        <w:bottom w:val="none" w:sz="0" w:space="0" w:color="auto"/>
        <w:right w:val="none" w:sz="0" w:space="0" w:color="auto"/>
      </w:divBdr>
    </w:div>
    <w:div w:id="480731172">
      <w:bodyDiv w:val="1"/>
      <w:marLeft w:val="0"/>
      <w:marRight w:val="0"/>
      <w:marTop w:val="0"/>
      <w:marBottom w:val="0"/>
      <w:divBdr>
        <w:top w:val="none" w:sz="0" w:space="0" w:color="auto"/>
        <w:left w:val="none" w:sz="0" w:space="0" w:color="auto"/>
        <w:bottom w:val="none" w:sz="0" w:space="0" w:color="auto"/>
        <w:right w:val="none" w:sz="0" w:space="0" w:color="auto"/>
      </w:divBdr>
    </w:div>
    <w:div w:id="481435349">
      <w:bodyDiv w:val="1"/>
      <w:marLeft w:val="0"/>
      <w:marRight w:val="0"/>
      <w:marTop w:val="0"/>
      <w:marBottom w:val="0"/>
      <w:divBdr>
        <w:top w:val="none" w:sz="0" w:space="0" w:color="auto"/>
        <w:left w:val="none" w:sz="0" w:space="0" w:color="auto"/>
        <w:bottom w:val="none" w:sz="0" w:space="0" w:color="auto"/>
        <w:right w:val="none" w:sz="0" w:space="0" w:color="auto"/>
      </w:divBdr>
    </w:div>
    <w:div w:id="506753362">
      <w:bodyDiv w:val="1"/>
      <w:marLeft w:val="0"/>
      <w:marRight w:val="0"/>
      <w:marTop w:val="0"/>
      <w:marBottom w:val="0"/>
      <w:divBdr>
        <w:top w:val="none" w:sz="0" w:space="0" w:color="auto"/>
        <w:left w:val="none" w:sz="0" w:space="0" w:color="auto"/>
        <w:bottom w:val="none" w:sz="0" w:space="0" w:color="auto"/>
        <w:right w:val="none" w:sz="0" w:space="0" w:color="auto"/>
      </w:divBdr>
    </w:div>
    <w:div w:id="524053367">
      <w:bodyDiv w:val="1"/>
      <w:marLeft w:val="0"/>
      <w:marRight w:val="0"/>
      <w:marTop w:val="0"/>
      <w:marBottom w:val="0"/>
      <w:divBdr>
        <w:top w:val="none" w:sz="0" w:space="0" w:color="auto"/>
        <w:left w:val="none" w:sz="0" w:space="0" w:color="auto"/>
        <w:bottom w:val="none" w:sz="0" w:space="0" w:color="auto"/>
        <w:right w:val="none" w:sz="0" w:space="0" w:color="auto"/>
      </w:divBdr>
    </w:div>
    <w:div w:id="566645828">
      <w:bodyDiv w:val="1"/>
      <w:marLeft w:val="0"/>
      <w:marRight w:val="0"/>
      <w:marTop w:val="0"/>
      <w:marBottom w:val="0"/>
      <w:divBdr>
        <w:top w:val="none" w:sz="0" w:space="0" w:color="auto"/>
        <w:left w:val="none" w:sz="0" w:space="0" w:color="auto"/>
        <w:bottom w:val="none" w:sz="0" w:space="0" w:color="auto"/>
        <w:right w:val="none" w:sz="0" w:space="0" w:color="auto"/>
      </w:divBdr>
    </w:div>
    <w:div w:id="588347299">
      <w:bodyDiv w:val="1"/>
      <w:marLeft w:val="0"/>
      <w:marRight w:val="0"/>
      <w:marTop w:val="0"/>
      <w:marBottom w:val="0"/>
      <w:divBdr>
        <w:top w:val="none" w:sz="0" w:space="0" w:color="auto"/>
        <w:left w:val="none" w:sz="0" w:space="0" w:color="auto"/>
        <w:bottom w:val="none" w:sz="0" w:space="0" w:color="auto"/>
        <w:right w:val="none" w:sz="0" w:space="0" w:color="auto"/>
      </w:divBdr>
    </w:div>
    <w:div w:id="596409759">
      <w:bodyDiv w:val="1"/>
      <w:marLeft w:val="0"/>
      <w:marRight w:val="0"/>
      <w:marTop w:val="0"/>
      <w:marBottom w:val="0"/>
      <w:divBdr>
        <w:top w:val="none" w:sz="0" w:space="0" w:color="auto"/>
        <w:left w:val="none" w:sz="0" w:space="0" w:color="auto"/>
        <w:bottom w:val="none" w:sz="0" w:space="0" w:color="auto"/>
        <w:right w:val="none" w:sz="0" w:space="0" w:color="auto"/>
      </w:divBdr>
    </w:div>
    <w:div w:id="610624584">
      <w:bodyDiv w:val="1"/>
      <w:marLeft w:val="0"/>
      <w:marRight w:val="0"/>
      <w:marTop w:val="0"/>
      <w:marBottom w:val="0"/>
      <w:divBdr>
        <w:top w:val="none" w:sz="0" w:space="0" w:color="auto"/>
        <w:left w:val="none" w:sz="0" w:space="0" w:color="auto"/>
        <w:bottom w:val="none" w:sz="0" w:space="0" w:color="auto"/>
        <w:right w:val="none" w:sz="0" w:space="0" w:color="auto"/>
      </w:divBdr>
    </w:div>
    <w:div w:id="631133558">
      <w:bodyDiv w:val="1"/>
      <w:marLeft w:val="0"/>
      <w:marRight w:val="0"/>
      <w:marTop w:val="0"/>
      <w:marBottom w:val="0"/>
      <w:divBdr>
        <w:top w:val="none" w:sz="0" w:space="0" w:color="auto"/>
        <w:left w:val="none" w:sz="0" w:space="0" w:color="auto"/>
        <w:bottom w:val="none" w:sz="0" w:space="0" w:color="auto"/>
        <w:right w:val="none" w:sz="0" w:space="0" w:color="auto"/>
      </w:divBdr>
    </w:div>
    <w:div w:id="632951634">
      <w:bodyDiv w:val="1"/>
      <w:marLeft w:val="0"/>
      <w:marRight w:val="0"/>
      <w:marTop w:val="0"/>
      <w:marBottom w:val="0"/>
      <w:divBdr>
        <w:top w:val="none" w:sz="0" w:space="0" w:color="auto"/>
        <w:left w:val="none" w:sz="0" w:space="0" w:color="auto"/>
        <w:bottom w:val="none" w:sz="0" w:space="0" w:color="auto"/>
        <w:right w:val="none" w:sz="0" w:space="0" w:color="auto"/>
      </w:divBdr>
    </w:div>
    <w:div w:id="667513343">
      <w:bodyDiv w:val="1"/>
      <w:marLeft w:val="0"/>
      <w:marRight w:val="0"/>
      <w:marTop w:val="0"/>
      <w:marBottom w:val="0"/>
      <w:divBdr>
        <w:top w:val="none" w:sz="0" w:space="0" w:color="auto"/>
        <w:left w:val="none" w:sz="0" w:space="0" w:color="auto"/>
        <w:bottom w:val="none" w:sz="0" w:space="0" w:color="auto"/>
        <w:right w:val="none" w:sz="0" w:space="0" w:color="auto"/>
      </w:divBdr>
    </w:div>
    <w:div w:id="687372687">
      <w:bodyDiv w:val="1"/>
      <w:marLeft w:val="0"/>
      <w:marRight w:val="0"/>
      <w:marTop w:val="0"/>
      <w:marBottom w:val="0"/>
      <w:divBdr>
        <w:top w:val="none" w:sz="0" w:space="0" w:color="auto"/>
        <w:left w:val="none" w:sz="0" w:space="0" w:color="auto"/>
        <w:bottom w:val="none" w:sz="0" w:space="0" w:color="auto"/>
        <w:right w:val="none" w:sz="0" w:space="0" w:color="auto"/>
      </w:divBdr>
    </w:div>
    <w:div w:id="692154033">
      <w:bodyDiv w:val="1"/>
      <w:marLeft w:val="0"/>
      <w:marRight w:val="0"/>
      <w:marTop w:val="0"/>
      <w:marBottom w:val="0"/>
      <w:divBdr>
        <w:top w:val="none" w:sz="0" w:space="0" w:color="auto"/>
        <w:left w:val="none" w:sz="0" w:space="0" w:color="auto"/>
        <w:bottom w:val="none" w:sz="0" w:space="0" w:color="auto"/>
        <w:right w:val="none" w:sz="0" w:space="0" w:color="auto"/>
      </w:divBdr>
    </w:div>
    <w:div w:id="712996518">
      <w:bodyDiv w:val="1"/>
      <w:marLeft w:val="0"/>
      <w:marRight w:val="0"/>
      <w:marTop w:val="0"/>
      <w:marBottom w:val="0"/>
      <w:divBdr>
        <w:top w:val="none" w:sz="0" w:space="0" w:color="auto"/>
        <w:left w:val="none" w:sz="0" w:space="0" w:color="auto"/>
        <w:bottom w:val="none" w:sz="0" w:space="0" w:color="auto"/>
        <w:right w:val="none" w:sz="0" w:space="0" w:color="auto"/>
      </w:divBdr>
    </w:div>
    <w:div w:id="752436839">
      <w:bodyDiv w:val="1"/>
      <w:marLeft w:val="0"/>
      <w:marRight w:val="0"/>
      <w:marTop w:val="0"/>
      <w:marBottom w:val="0"/>
      <w:divBdr>
        <w:top w:val="none" w:sz="0" w:space="0" w:color="auto"/>
        <w:left w:val="none" w:sz="0" w:space="0" w:color="auto"/>
        <w:bottom w:val="none" w:sz="0" w:space="0" w:color="auto"/>
        <w:right w:val="none" w:sz="0" w:space="0" w:color="auto"/>
      </w:divBdr>
    </w:div>
    <w:div w:id="759834047">
      <w:bodyDiv w:val="1"/>
      <w:marLeft w:val="0"/>
      <w:marRight w:val="0"/>
      <w:marTop w:val="0"/>
      <w:marBottom w:val="0"/>
      <w:divBdr>
        <w:top w:val="none" w:sz="0" w:space="0" w:color="auto"/>
        <w:left w:val="none" w:sz="0" w:space="0" w:color="auto"/>
        <w:bottom w:val="none" w:sz="0" w:space="0" w:color="auto"/>
        <w:right w:val="none" w:sz="0" w:space="0" w:color="auto"/>
      </w:divBdr>
    </w:div>
    <w:div w:id="766656018">
      <w:bodyDiv w:val="1"/>
      <w:marLeft w:val="0"/>
      <w:marRight w:val="0"/>
      <w:marTop w:val="0"/>
      <w:marBottom w:val="0"/>
      <w:divBdr>
        <w:top w:val="none" w:sz="0" w:space="0" w:color="auto"/>
        <w:left w:val="none" w:sz="0" w:space="0" w:color="auto"/>
        <w:bottom w:val="none" w:sz="0" w:space="0" w:color="auto"/>
        <w:right w:val="none" w:sz="0" w:space="0" w:color="auto"/>
      </w:divBdr>
    </w:div>
    <w:div w:id="779370802">
      <w:bodyDiv w:val="1"/>
      <w:marLeft w:val="0"/>
      <w:marRight w:val="0"/>
      <w:marTop w:val="0"/>
      <w:marBottom w:val="0"/>
      <w:divBdr>
        <w:top w:val="none" w:sz="0" w:space="0" w:color="auto"/>
        <w:left w:val="none" w:sz="0" w:space="0" w:color="auto"/>
        <w:bottom w:val="none" w:sz="0" w:space="0" w:color="auto"/>
        <w:right w:val="none" w:sz="0" w:space="0" w:color="auto"/>
      </w:divBdr>
    </w:div>
    <w:div w:id="788667031">
      <w:bodyDiv w:val="1"/>
      <w:marLeft w:val="0"/>
      <w:marRight w:val="0"/>
      <w:marTop w:val="0"/>
      <w:marBottom w:val="0"/>
      <w:divBdr>
        <w:top w:val="none" w:sz="0" w:space="0" w:color="auto"/>
        <w:left w:val="none" w:sz="0" w:space="0" w:color="auto"/>
        <w:bottom w:val="none" w:sz="0" w:space="0" w:color="auto"/>
        <w:right w:val="none" w:sz="0" w:space="0" w:color="auto"/>
      </w:divBdr>
    </w:div>
    <w:div w:id="789083108">
      <w:bodyDiv w:val="1"/>
      <w:marLeft w:val="0"/>
      <w:marRight w:val="0"/>
      <w:marTop w:val="0"/>
      <w:marBottom w:val="0"/>
      <w:divBdr>
        <w:top w:val="none" w:sz="0" w:space="0" w:color="auto"/>
        <w:left w:val="none" w:sz="0" w:space="0" w:color="auto"/>
        <w:bottom w:val="none" w:sz="0" w:space="0" w:color="auto"/>
        <w:right w:val="none" w:sz="0" w:space="0" w:color="auto"/>
      </w:divBdr>
    </w:div>
    <w:div w:id="794100966">
      <w:bodyDiv w:val="1"/>
      <w:marLeft w:val="0"/>
      <w:marRight w:val="0"/>
      <w:marTop w:val="0"/>
      <w:marBottom w:val="0"/>
      <w:divBdr>
        <w:top w:val="none" w:sz="0" w:space="0" w:color="auto"/>
        <w:left w:val="none" w:sz="0" w:space="0" w:color="auto"/>
        <w:bottom w:val="none" w:sz="0" w:space="0" w:color="auto"/>
        <w:right w:val="none" w:sz="0" w:space="0" w:color="auto"/>
      </w:divBdr>
    </w:div>
    <w:div w:id="820314718">
      <w:bodyDiv w:val="1"/>
      <w:marLeft w:val="0"/>
      <w:marRight w:val="0"/>
      <w:marTop w:val="0"/>
      <w:marBottom w:val="0"/>
      <w:divBdr>
        <w:top w:val="none" w:sz="0" w:space="0" w:color="auto"/>
        <w:left w:val="none" w:sz="0" w:space="0" w:color="auto"/>
        <w:bottom w:val="none" w:sz="0" w:space="0" w:color="auto"/>
        <w:right w:val="none" w:sz="0" w:space="0" w:color="auto"/>
      </w:divBdr>
    </w:div>
    <w:div w:id="839202013">
      <w:bodyDiv w:val="1"/>
      <w:marLeft w:val="0"/>
      <w:marRight w:val="0"/>
      <w:marTop w:val="0"/>
      <w:marBottom w:val="0"/>
      <w:divBdr>
        <w:top w:val="none" w:sz="0" w:space="0" w:color="auto"/>
        <w:left w:val="none" w:sz="0" w:space="0" w:color="auto"/>
        <w:bottom w:val="none" w:sz="0" w:space="0" w:color="auto"/>
        <w:right w:val="none" w:sz="0" w:space="0" w:color="auto"/>
      </w:divBdr>
    </w:div>
    <w:div w:id="861824811">
      <w:bodyDiv w:val="1"/>
      <w:marLeft w:val="0"/>
      <w:marRight w:val="0"/>
      <w:marTop w:val="0"/>
      <w:marBottom w:val="0"/>
      <w:divBdr>
        <w:top w:val="none" w:sz="0" w:space="0" w:color="auto"/>
        <w:left w:val="none" w:sz="0" w:space="0" w:color="auto"/>
        <w:bottom w:val="none" w:sz="0" w:space="0" w:color="auto"/>
        <w:right w:val="none" w:sz="0" w:space="0" w:color="auto"/>
      </w:divBdr>
    </w:div>
    <w:div w:id="864094047">
      <w:bodyDiv w:val="1"/>
      <w:marLeft w:val="0"/>
      <w:marRight w:val="0"/>
      <w:marTop w:val="0"/>
      <w:marBottom w:val="0"/>
      <w:divBdr>
        <w:top w:val="none" w:sz="0" w:space="0" w:color="auto"/>
        <w:left w:val="none" w:sz="0" w:space="0" w:color="auto"/>
        <w:bottom w:val="none" w:sz="0" w:space="0" w:color="auto"/>
        <w:right w:val="none" w:sz="0" w:space="0" w:color="auto"/>
      </w:divBdr>
    </w:div>
    <w:div w:id="866065649">
      <w:bodyDiv w:val="1"/>
      <w:marLeft w:val="0"/>
      <w:marRight w:val="0"/>
      <w:marTop w:val="0"/>
      <w:marBottom w:val="0"/>
      <w:divBdr>
        <w:top w:val="none" w:sz="0" w:space="0" w:color="auto"/>
        <w:left w:val="none" w:sz="0" w:space="0" w:color="auto"/>
        <w:bottom w:val="none" w:sz="0" w:space="0" w:color="auto"/>
        <w:right w:val="none" w:sz="0" w:space="0" w:color="auto"/>
      </w:divBdr>
    </w:div>
    <w:div w:id="880168418">
      <w:bodyDiv w:val="1"/>
      <w:marLeft w:val="0"/>
      <w:marRight w:val="0"/>
      <w:marTop w:val="0"/>
      <w:marBottom w:val="0"/>
      <w:divBdr>
        <w:top w:val="none" w:sz="0" w:space="0" w:color="auto"/>
        <w:left w:val="none" w:sz="0" w:space="0" w:color="auto"/>
        <w:bottom w:val="none" w:sz="0" w:space="0" w:color="auto"/>
        <w:right w:val="none" w:sz="0" w:space="0" w:color="auto"/>
      </w:divBdr>
    </w:div>
    <w:div w:id="896741597">
      <w:bodyDiv w:val="1"/>
      <w:marLeft w:val="0"/>
      <w:marRight w:val="0"/>
      <w:marTop w:val="0"/>
      <w:marBottom w:val="0"/>
      <w:divBdr>
        <w:top w:val="none" w:sz="0" w:space="0" w:color="auto"/>
        <w:left w:val="none" w:sz="0" w:space="0" w:color="auto"/>
        <w:bottom w:val="none" w:sz="0" w:space="0" w:color="auto"/>
        <w:right w:val="none" w:sz="0" w:space="0" w:color="auto"/>
      </w:divBdr>
    </w:div>
    <w:div w:id="904487581">
      <w:bodyDiv w:val="1"/>
      <w:marLeft w:val="0"/>
      <w:marRight w:val="0"/>
      <w:marTop w:val="0"/>
      <w:marBottom w:val="0"/>
      <w:divBdr>
        <w:top w:val="none" w:sz="0" w:space="0" w:color="auto"/>
        <w:left w:val="none" w:sz="0" w:space="0" w:color="auto"/>
        <w:bottom w:val="none" w:sz="0" w:space="0" w:color="auto"/>
        <w:right w:val="none" w:sz="0" w:space="0" w:color="auto"/>
      </w:divBdr>
    </w:div>
    <w:div w:id="917860854">
      <w:bodyDiv w:val="1"/>
      <w:marLeft w:val="0"/>
      <w:marRight w:val="0"/>
      <w:marTop w:val="0"/>
      <w:marBottom w:val="0"/>
      <w:divBdr>
        <w:top w:val="none" w:sz="0" w:space="0" w:color="auto"/>
        <w:left w:val="none" w:sz="0" w:space="0" w:color="auto"/>
        <w:bottom w:val="none" w:sz="0" w:space="0" w:color="auto"/>
        <w:right w:val="none" w:sz="0" w:space="0" w:color="auto"/>
      </w:divBdr>
    </w:div>
    <w:div w:id="954409349">
      <w:bodyDiv w:val="1"/>
      <w:marLeft w:val="0"/>
      <w:marRight w:val="0"/>
      <w:marTop w:val="0"/>
      <w:marBottom w:val="0"/>
      <w:divBdr>
        <w:top w:val="none" w:sz="0" w:space="0" w:color="auto"/>
        <w:left w:val="none" w:sz="0" w:space="0" w:color="auto"/>
        <w:bottom w:val="none" w:sz="0" w:space="0" w:color="auto"/>
        <w:right w:val="none" w:sz="0" w:space="0" w:color="auto"/>
      </w:divBdr>
    </w:div>
    <w:div w:id="995037705">
      <w:bodyDiv w:val="1"/>
      <w:marLeft w:val="0"/>
      <w:marRight w:val="0"/>
      <w:marTop w:val="0"/>
      <w:marBottom w:val="0"/>
      <w:divBdr>
        <w:top w:val="none" w:sz="0" w:space="0" w:color="auto"/>
        <w:left w:val="none" w:sz="0" w:space="0" w:color="auto"/>
        <w:bottom w:val="none" w:sz="0" w:space="0" w:color="auto"/>
        <w:right w:val="none" w:sz="0" w:space="0" w:color="auto"/>
      </w:divBdr>
    </w:div>
    <w:div w:id="1038705460">
      <w:bodyDiv w:val="1"/>
      <w:marLeft w:val="0"/>
      <w:marRight w:val="0"/>
      <w:marTop w:val="0"/>
      <w:marBottom w:val="0"/>
      <w:divBdr>
        <w:top w:val="none" w:sz="0" w:space="0" w:color="auto"/>
        <w:left w:val="none" w:sz="0" w:space="0" w:color="auto"/>
        <w:bottom w:val="none" w:sz="0" w:space="0" w:color="auto"/>
        <w:right w:val="none" w:sz="0" w:space="0" w:color="auto"/>
      </w:divBdr>
    </w:div>
    <w:div w:id="1051154325">
      <w:bodyDiv w:val="1"/>
      <w:marLeft w:val="0"/>
      <w:marRight w:val="0"/>
      <w:marTop w:val="0"/>
      <w:marBottom w:val="0"/>
      <w:divBdr>
        <w:top w:val="none" w:sz="0" w:space="0" w:color="auto"/>
        <w:left w:val="none" w:sz="0" w:space="0" w:color="auto"/>
        <w:bottom w:val="none" w:sz="0" w:space="0" w:color="auto"/>
        <w:right w:val="none" w:sz="0" w:space="0" w:color="auto"/>
      </w:divBdr>
    </w:div>
    <w:div w:id="1054964602">
      <w:bodyDiv w:val="1"/>
      <w:marLeft w:val="0"/>
      <w:marRight w:val="0"/>
      <w:marTop w:val="0"/>
      <w:marBottom w:val="0"/>
      <w:divBdr>
        <w:top w:val="none" w:sz="0" w:space="0" w:color="auto"/>
        <w:left w:val="none" w:sz="0" w:space="0" w:color="auto"/>
        <w:bottom w:val="none" w:sz="0" w:space="0" w:color="auto"/>
        <w:right w:val="none" w:sz="0" w:space="0" w:color="auto"/>
      </w:divBdr>
    </w:div>
    <w:div w:id="1058551184">
      <w:bodyDiv w:val="1"/>
      <w:marLeft w:val="0"/>
      <w:marRight w:val="0"/>
      <w:marTop w:val="0"/>
      <w:marBottom w:val="0"/>
      <w:divBdr>
        <w:top w:val="none" w:sz="0" w:space="0" w:color="auto"/>
        <w:left w:val="none" w:sz="0" w:space="0" w:color="auto"/>
        <w:bottom w:val="none" w:sz="0" w:space="0" w:color="auto"/>
        <w:right w:val="none" w:sz="0" w:space="0" w:color="auto"/>
      </w:divBdr>
    </w:div>
    <w:div w:id="1068965193">
      <w:bodyDiv w:val="1"/>
      <w:marLeft w:val="0"/>
      <w:marRight w:val="0"/>
      <w:marTop w:val="0"/>
      <w:marBottom w:val="0"/>
      <w:divBdr>
        <w:top w:val="none" w:sz="0" w:space="0" w:color="auto"/>
        <w:left w:val="none" w:sz="0" w:space="0" w:color="auto"/>
        <w:bottom w:val="none" w:sz="0" w:space="0" w:color="auto"/>
        <w:right w:val="none" w:sz="0" w:space="0" w:color="auto"/>
      </w:divBdr>
    </w:div>
    <w:div w:id="1088119168">
      <w:bodyDiv w:val="1"/>
      <w:marLeft w:val="0"/>
      <w:marRight w:val="0"/>
      <w:marTop w:val="0"/>
      <w:marBottom w:val="0"/>
      <w:divBdr>
        <w:top w:val="none" w:sz="0" w:space="0" w:color="auto"/>
        <w:left w:val="none" w:sz="0" w:space="0" w:color="auto"/>
        <w:bottom w:val="none" w:sz="0" w:space="0" w:color="auto"/>
        <w:right w:val="none" w:sz="0" w:space="0" w:color="auto"/>
      </w:divBdr>
    </w:div>
    <w:div w:id="1118571800">
      <w:bodyDiv w:val="1"/>
      <w:marLeft w:val="0"/>
      <w:marRight w:val="0"/>
      <w:marTop w:val="0"/>
      <w:marBottom w:val="0"/>
      <w:divBdr>
        <w:top w:val="none" w:sz="0" w:space="0" w:color="auto"/>
        <w:left w:val="none" w:sz="0" w:space="0" w:color="auto"/>
        <w:bottom w:val="none" w:sz="0" w:space="0" w:color="auto"/>
        <w:right w:val="none" w:sz="0" w:space="0" w:color="auto"/>
      </w:divBdr>
    </w:div>
    <w:div w:id="1127701538">
      <w:bodyDiv w:val="1"/>
      <w:marLeft w:val="0"/>
      <w:marRight w:val="0"/>
      <w:marTop w:val="0"/>
      <w:marBottom w:val="0"/>
      <w:divBdr>
        <w:top w:val="none" w:sz="0" w:space="0" w:color="auto"/>
        <w:left w:val="none" w:sz="0" w:space="0" w:color="auto"/>
        <w:bottom w:val="none" w:sz="0" w:space="0" w:color="auto"/>
        <w:right w:val="none" w:sz="0" w:space="0" w:color="auto"/>
      </w:divBdr>
    </w:div>
    <w:div w:id="1130246789">
      <w:bodyDiv w:val="1"/>
      <w:marLeft w:val="0"/>
      <w:marRight w:val="0"/>
      <w:marTop w:val="0"/>
      <w:marBottom w:val="0"/>
      <w:divBdr>
        <w:top w:val="none" w:sz="0" w:space="0" w:color="auto"/>
        <w:left w:val="none" w:sz="0" w:space="0" w:color="auto"/>
        <w:bottom w:val="none" w:sz="0" w:space="0" w:color="auto"/>
        <w:right w:val="none" w:sz="0" w:space="0" w:color="auto"/>
      </w:divBdr>
    </w:div>
    <w:div w:id="1141463373">
      <w:bodyDiv w:val="1"/>
      <w:marLeft w:val="0"/>
      <w:marRight w:val="0"/>
      <w:marTop w:val="0"/>
      <w:marBottom w:val="0"/>
      <w:divBdr>
        <w:top w:val="none" w:sz="0" w:space="0" w:color="auto"/>
        <w:left w:val="none" w:sz="0" w:space="0" w:color="auto"/>
        <w:bottom w:val="none" w:sz="0" w:space="0" w:color="auto"/>
        <w:right w:val="none" w:sz="0" w:space="0" w:color="auto"/>
      </w:divBdr>
    </w:div>
    <w:div w:id="1160776982">
      <w:bodyDiv w:val="1"/>
      <w:marLeft w:val="0"/>
      <w:marRight w:val="0"/>
      <w:marTop w:val="0"/>
      <w:marBottom w:val="0"/>
      <w:divBdr>
        <w:top w:val="none" w:sz="0" w:space="0" w:color="auto"/>
        <w:left w:val="none" w:sz="0" w:space="0" w:color="auto"/>
        <w:bottom w:val="none" w:sz="0" w:space="0" w:color="auto"/>
        <w:right w:val="none" w:sz="0" w:space="0" w:color="auto"/>
      </w:divBdr>
    </w:div>
    <w:div w:id="1166751376">
      <w:bodyDiv w:val="1"/>
      <w:marLeft w:val="0"/>
      <w:marRight w:val="0"/>
      <w:marTop w:val="0"/>
      <w:marBottom w:val="0"/>
      <w:divBdr>
        <w:top w:val="none" w:sz="0" w:space="0" w:color="auto"/>
        <w:left w:val="none" w:sz="0" w:space="0" w:color="auto"/>
        <w:bottom w:val="none" w:sz="0" w:space="0" w:color="auto"/>
        <w:right w:val="none" w:sz="0" w:space="0" w:color="auto"/>
      </w:divBdr>
    </w:div>
    <w:div w:id="1192917290">
      <w:bodyDiv w:val="1"/>
      <w:marLeft w:val="0"/>
      <w:marRight w:val="0"/>
      <w:marTop w:val="0"/>
      <w:marBottom w:val="0"/>
      <w:divBdr>
        <w:top w:val="none" w:sz="0" w:space="0" w:color="auto"/>
        <w:left w:val="none" w:sz="0" w:space="0" w:color="auto"/>
        <w:bottom w:val="none" w:sz="0" w:space="0" w:color="auto"/>
        <w:right w:val="none" w:sz="0" w:space="0" w:color="auto"/>
      </w:divBdr>
    </w:div>
    <w:div w:id="1194534152">
      <w:bodyDiv w:val="1"/>
      <w:marLeft w:val="0"/>
      <w:marRight w:val="0"/>
      <w:marTop w:val="0"/>
      <w:marBottom w:val="0"/>
      <w:divBdr>
        <w:top w:val="none" w:sz="0" w:space="0" w:color="auto"/>
        <w:left w:val="none" w:sz="0" w:space="0" w:color="auto"/>
        <w:bottom w:val="none" w:sz="0" w:space="0" w:color="auto"/>
        <w:right w:val="none" w:sz="0" w:space="0" w:color="auto"/>
      </w:divBdr>
    </w:div>
    <w:div w:id="1195073384">
      <w:bodyDiv w:val="1"/>
      <w:marLeft w:val="0"/>
      <w:marRight w:val="0"/>
      <w:marTop w:val="0"/>
      <w:marBottom w:val="0"/>
      <w:divBdr>
        <w:top w:val="none" w:sz="0" w:space="0" w:color="auto"/>
        <w:left w:val="none" w:sz="0" w:space="0" w:color="auto"/>
        <w:bottom w:val="none" w:sz="0" w:space="0" w:color="auto"/>
        <w:right w:val="none" w:sz="0" w:space="0" w:color="auto"/>
      </w:divBdr>
    </w:div>
    <w:div w:id="1199929243">
      <w:bodyDiv w:val="1"/>
      <w:marLeft w:val="0"/>
      <w:marRight w:val="0"/>
      <w:marTop w:val="0"/>
      <w:marBottom w:val="0"/>
      <w:divBdr>
        <w:top w:val="none" w:sz="0" w:space="0" w:color="auto"/>
        <w:left w:val="none" w:sz="0" w:space="0" w:color="auto"/>
        <w:bottom w:val="none" w:sz="0" w:space="0" w:color="auto"/>
        <w:right w:val="none" w:sz="0" w:space="0" w:color="auto"/>
      </w:divBdr>
    </w:div>
    <w:div w:id="1208568094">
      <w:bodyDiv w:val="1"/>
      <w:marLeft w:val="0"/>
      <w:marRight w:val="0"/>
      <w:marTop w:val="0"/>
      <w:marBottom w:val="0"/>
      <w:divBdr>
        <w:top w:val="none" w:sz="0" w:space="0" w:color="auto"/>
        <w:left w:val="none" w:sz="0" w:space="0" w:color="auto"/>
        <w:bottom w:val="none" w:sz="0" w:space="0" w:color="auto"/>
        <w:right w:val="none" w:sz="0" w:space="0" w:color="auto"/>
      </w:divBdr>
    </w:div>
    <w:div w:id="1214384763">
      <w:bodyDiv w:val="1"/>
      <w:marLeft w:val="0"/>
      <w:marRight w:val="0"/>
      <w:marTop w:val="0"/>
      <w:marBottom w:val="0"/>
      <w:divBdr>
        <w:top w:val="none" w:sz="0" w:space="0" w:color="auto"/>
        <w:left w:val="none" w:sz="0" w:space="0" w:color="auto"/>
        <w:bottom w:val="none" w:sz="0" w:space="0" w:color="auto"/>
        <w:right w:val="none" w:sz="0" w:space="0" w:color="auto"/>
      </w:divBdr>
    </w:div>
    <w:div w:id="1230337843">
      <w:bodyDiv w:val="1"/>
      <w:marLeft w:val="0"/>
      <w:marRight w:val="0"/>
      <w:marTop w:val="0"/>
      <w:marBottom w:val="0"/>
      <w:divBdr>
        <w:top w:val="none" w:sz="0" w:space="0" w:color="auto"/>
        <w:left w:val="none" w:sz="0" w:space="0" w:color="auto"/>
        <w:bottom w:val="none" w:sz="0" w:space="0" w:color="auto"/>
        <w:right w:val="none" w:sz="0" w:space="0" w:color="auto"/>
      </w:divBdr>
    </w:div>
    <w:div w:id="1234583491">
      <w:bodyDiv w:val="1"/>
      <w:marLeft w:val="0"/>
      <w:marRight w:val="0"/>
      <w:marTop w:val="0"/>
      <w:marBottom w:val="0"/>
      <w:divBdr>
        <w:top w:val="none" w:sz="0" w:space="0" w:color="auto"/>
        <w:left w:val="none" w:sz="0" w:space="0" w:color="auto"/>
        <w:bottom w:val="none" w:sz="0" w:space="0" w:color="auto"/>
        <w:right w:val="none" w:sz="0" w:space="0" w:color="auto"/>
      </w:divBdr>
    </w:div>
    <w:div w:id="1241259000">
      <w:bodyDiv w:val="1"/>
      <w:marLeft w:val="0"/>
      <w:marRight w:val="0"/>
      <w:marTop w:val="0"/>
      <w:marBottom w:val="0"/>
      <w:divBdr>
        <w:top w:val="none" w:sz="0" w:space="0" w:color="auto"/>
        <w:left w:val="none" w:sz="0" w:space="0" w:color="auto"/>
        <w:bottom w:val="none" w:sz="0" w:space="0" w:color="auto"/>
        <w:right w:val="none" w:sz="0" w:space="0" w:color="auto"/>
      </w:divBdr>
    </w:div>
    <w:div w:id="1304582529">
      <w:bodyDiv w:val="1"/>
      <w:marLeft w:val="0"/>
      <w:marRight w:val="0"/>
      <w:marTop w:val="0"/>
      <w:marBottom w:val="0"/>
      <w:divBdr>
        <w:top w:val="none" w:sz="0" w:space="0" w:color="auto"/>
        <w:left w:val="none" w:sz="0" w:space="0" w:color="auto"/>
        <w:bottom w:val="none" w:sz="0" w:space="0" w:color="auto"/>
        <w:right w:val="none" w:sz="0" w:space="0" w:color="auto"/>
      </w:divBdr>
    </w:div>
    <w:div w:id="1314217861">
      <w:bodyDiv w:val="1"/>
      <w:marLeft w:val="0"/>
      <w:marRight w:val="0"/>
      <w:marTop w:val="0"/>
      <w:marBottom w:val="0"/>
      <w:divBdr>
        <w:top w:val="none" w:sz="0" w:space="0" w:color="auto"/>
        <w:left w:val="none" w:sz="0" w:space="0" w:color="auto"/>
        <w:bottom w:val="none" w:sz="0" w:space="0" w:color="auto"/>
        <w:right w:val="none" w:sz="0" w:space="0" w:color="auto"/>
      </w:divBdr>
    </w:div>
    <w:div w:id="1338922441">
      <w:bodyDiv w:val="1"/>
      <w:marLeft w:val="0"/>
      <w:marRight w:val="0"/>
      <w:marTop w:val="0"/>
      <w:marBottom w:val="0"/>
      <w:divBdr>
        <w:top w:val="none" w:sz="0" w:space="0" w:color="auto"/>
        <w:left w:val="none" w:sz="0" w:space="0" w:color="auto"/>
        <w:bottom w:val="none" w:sz="0" w:space="0" w:color="auto"/>
        <w:right w:val="none" w:sz="0" w:space="0" w:color="auto"/>
      </w:divBdr>
    </w:div>
    <w:div w:id="1344933889">
      <w:bodyDiv w:val="1"/>
      <w:marLeft w:val="0"/>
      <w:marRight w:val="0"/>
      <w:marTop w:val="0"/>
      <w:marBottom w:val="0"/>
      <w:divBdr>
        <w:top w:val="none" w:sz="0" w:space="0" w:color="auto"/>
        <w:left w:val="none" w:sz="0" w:space="0" w:color="auto"/>
        <w:bottom w:val="none" w:sz="0" w:space="0" w:color="auto"/>
        <w:right w:val="none" w:sz="0" w:space="0" w:color="auto"/>
      </w:divBdr>
    </w:div>
    <w:div w:id="1345673375">
      <w:bodyDiv w:val="1"/>
      <w:marLeft w:val="0"/>
      <w:marRight w:val="0"/>
      <w:marTop w:val="0"/>
      <w:marBottom w:val="0"/>
      <w:divBdr>
        <w:top w:val="none" w:sz="0" w:space="0" w:color="auto"/>
        <w:left w:val="none" w:sz="0" w:space="0" w:color="auto"/>
        <w:bottom w:val="none" w:sz="0" w:space="0" w:color="auto"/>
        <w:right w:val="none" w:sz="0" w:space="0" w:color="auto"/>
      </w:divBdr>
    </w:div>
    <w:div w:id="1361974003">
      <w:bodyDiv w:val="1"/>
      <w:marLeft w:val="0"/>
      <w:marRight w:val="0"/>
      <w:marTop w:val="0"/>
      <w:marBottom w:val="0"/>
      <w:divBdr>
        <w:top w:val="none" w:sz="0" w:space="0" w:color="auto"/>
        <w:left w:val="none" w:sz="0" w:space="0" w:color="auto"/>
        <w:bottom w:val="none" w:sz="0" w:space="0" w:color="auto"/>
        <w:right w:val="none" w:sz="0" w:space="0" w:color="auto"/>
      </w:divBdr>
    </w:div>
    <w:div w:id="1370106935">
      <w:bodyDiv w:val="1"/>
      <w:marLeft w:val="0"/>
      <w:marRight w:val="0"/>
      <w:marTop w:val="0"/>
      <w:marBottom w:val="0"/>
      <w:divBdr>
        <w:top w:val="none" w:sz="0" w:space="0" w:color="auto"/>
        <w:left w:val="none" w:sz="0" w:space="0" w:color="auto"/>
        <w:bottom w:val="none" w:sz="0" w:space="0" w:color="auto"/>
        <w:right w:val="none" w:sz="0" w:space="0" w:color="auto"/>
      </w:divBdr>
    </w:div>
    <w:div w:id="1380469519">
      <w:bodyDiv w:val="1"/>
      <w:marLeft w:val="0"/>
      <w:marRight w:val="0"/>
      <w:marTop w:val="0"/>
      <w:marBottom w:val="0"/>
      <w:divBdr>
        <w:top w:val="none" w:sz="0" w:space="0" w:color="auto"/>
        <w:left w:val="none" w:sz="0" w:space="0" w:color="auto"/>
        <w:bottom w:val="none" w:sz="0" w:space="0" w:color="auto"/>
        <w:right w:val="none" w:sz="0" w:space="0" w:color="auto"/>
      </w:divBdr>
    </w:div>
    <w:div w:id="1440177806">
      <w:bodyDiv w:val="1"/>
      <w:marLeft w:val="0"/>
      <w:marRight w:val="0"/>
      <w:marTop w:val="0"/>
      <w:marBottom w:val="0"/>
      <w:divBdr>
        <w:top w:val="none" w:sz="0" w:space="0" w:color="auto"/>
        <w:left w:val="none" w:sz="0" w:space="0" w:color="auto"/>
        <w:bottom w:val="none" w:sz="0" w:space="0" w:color="auto"/>
        <w:right w:val="none" w:sz="0" w:space="0" w:color="auto"/>
      </w:divBdr>
      <w:divsChild>
        <w:div w:id="289626090">
          <w:marLeft w:val="0"/>
          <w:marRight w:val="0"/>
          <w:marTop w:val="0"/>
          <w:marBottom w:val="0"/>
          <w:divBdr>
            <w:top w:val="none" w:sz="0" w:space="0" w:color="auto"/>
            <w:left w:val="none" w:sz="0" w:space="0" w:color="auto"/>
            <w:bottom w:val="none" w:sz="0" w:space="0" w:color="auto"/>
            <w:right w:val="none" w:sz="0" w:space="0" w:color="auto"/>
          </w:divBdr>
          <w:divsChild>
            <w:div w:id="1937900054">
              <w:marLeft w:val="0"/>
              <w:marRight w:val="0"/>
              <w:marTop w:val="112"/>
              <w:marBottom w:val="0"/>
              <w:divBdr>
                <w:top w:val="single" w:sz="8" w:space="6" w:color="666666"/>
                <w:left w:val="none" w:sz="0" w:space="0" w:color="auto"/>
                <w:bottom w:val="none" w:sz="0" w:space="0" w:color="auto"/>
                <w:right w:val="none" w:sz="0" w:space="0" w:color="auto"/>
              </w:divBdr>
            </w:div>
          </w:divsChild>
        </w:div>
      </w:divsChild>
    </w:div>
    <w:div w:id="1444568694">
      <w:bodyDiv w:val="1"/>
      <w:marLeft w:val="0"/>
      <w:marRight w:val="0"/>
      <w:marTop w:val="0"/>
      <w:marBottom w:val="0"/>
      <w:divBdr>
        <w:top w:val="none" w:sz="0" w:space="0" w:color="auto"/>
        <w:left w:val="none" w:sz="0" w:space="0" w:color="auto"/>
        <w:bottom w:val="none" w:sz="0" w:space="0" w:color="auto"/>
        <w:right w:val="none" w:sz="0" w:space="0" w:color="auto"/>
      </w:divBdr>
    </w:div>
    <w:div w:id="1499155937">
      <w:bodyDiv w:val="1"/>
      <w:marLeft w:val="0"/>
      <w:marRight w:val="0"/>
      <w:marTop w:val="0"/>
      <w:marBottom w:val="0"/>
      <w:divBdr>
        <w:top w:val="none" w:sz="0" w:space="0" w:color="auto"/>
        <w:left w:val="none" w:sz="0" w:space="0" w:color="auto"/>
        <w:bottom w:val="none" w:sz="0" w:space="0" w:color="auto"/>
        <w:right w:val="none" w:sz="0" w:space="0" w:color="auto"/>
      </w:divBdr>
    </w:div>
    <w:div w:id="1503012766">
      <w:bodyDiv w:val="1"/>
      <w:marLeft w:val="0"/>
      <w:marRight w:val="0"/>
      <w:marTop w:val="0"/>
      <w:marBottom w:val="0"/>
      <w:divBdr>
        <w:top w:val="none" w:sz="0" w:space="0" w:color="auto"/>
        <w:left w:val="none" w:sz="0" w:space="0" w:color="auto"/>
        <w:bottom w:val="none" w:sz="0" w:space="0" w:color="auto"/>
        <w:right w:val="none" w:sz="0" w:space="0" w:color="auto"/>
      </w:divBdr>
    </w:div>
    <w:div w:id="1539274626">
      <w:bodyDiv w:val="1"/>
      <w:marLeft w:val="0"/>
      <w:marRight w:val="0"/>
      <w:marTop w:val="0"/>
      <w:marBottom w:val="0"/>
      <w:divBdr>
        <w:top w:val="none" w:sz="0" w:space="0" w:color="auto"/>
        <w:left w:val="none" w:sz="0" w:space="0" w:color="auto"/>
        <w:bottom w:val="none" w:sz="0" w:space="0" w:color="auto"/>
        <w:right w:val="none" w:sz="0" w:space="0" w:color="auto"/>
      </w:divBdr>
    </w:div>
    <w:div w:id="1554848299">
      <w:bodyDiv w:val="1"/>
      <w:marLeft w:val="0"/>
      <w:marRight w:val="0"/>
      <w:marTop w:val="0"/>
      <w:marBottom w:val="0"/>
      <w:divBdr>
        <w:top w:val="none" w:sz="0" w:space="0" w:color="auto"/>
        <w:left w:val="none" w:sz="0" w:space="0" w:color="auto"/>
        <w:bottom w:val="none" w:sz="0" w:space="0" w:color="auto"/>
        <w:right w:val="none" w:sz="0" w:space="0" w:color="auto"/>
      </w:divBdr>
    </w:div>
    <w:div w:id="1576817059">
      <w:bodyDiv w:val="1"/>
      <w:marLeft w:val="0"/>
      <w:marRight w:val="0"/>
      <w:marTop w:val="0"/>
      <w:marBottom w:val="0"/>
      <w:divBdr>
        <w:top w:val="none" w:sz="0" w:space="0" w:color="auto"/>
        <w:left w:val="none" w:sz="0" w:space="0" w:color="auto"/>
        <w:bottom w:val="none" w:sz="0" w:space="0" w:color="auto"/>
        <w:right w:val="none" w:sz="0" w:space="0" w:color="auto"/>
      </w:divBdr>
    </w:div>
    <w:div w:id="1634870249">
      <w:bodyDiv w:val="1"/>
      <w:marLeft w:val="0"/>
      <w:marRight w:val="0"/>
      <w:marTop w:val="0"/>
      <w:marBottom w:val="0"/>
      <w:divBdr>
        <w:top w:val="none" w:sz="0" w:space="0" w:color="auto"/>
        <w:left w:val="none" w:sz="0" w:space="0" w:color="auto"/>
        <w:bottom w:val="none" w:sz="0" w:space="0" w:color="auto"/>
        <w:right w:val="none" w:sz="0" w:space="0" w:color="auto"/>
      </w:divBdr>
    </w:div>
    <w:div w:id="1671445033">
      <w:bodyDiv w:val="1"/>
      <w:marLeft w:val="0"/>
      <w:marRight w:val="0"/>
      <w:marTop w:val="0"/>
      <w:marBottom w:val="0"/>
      <w:divBdr>
        <w:top w:val="none" w:sz="0" w:space="0" w:color="auto"/>
        <w:left w:val="none" w:sz="0" w:space="0" w:color="auto"/>
        <w:bottom w:val="none" w:sz="0" w:space="0" w:color="auto"/>
        <w:right w:val="none" w:sz="0" w:space="0" w:color="auto"/>
      </w:divBdr>
    </w:div>
    <w:div w:id="1716157613">
      <w:bodyDiv w:val="1"/>
      <w:marLeft w:val="0"/>
      <w:marRight w:val="0"/>
      <w:marTop w:val="0"/>
      <w:marBottom w:val="0"/>
      <w:divBdr>
        <w:top w:val="none" w:sz="0" w:space="0" w:color="auto"/>
        <w:left w:val="none" w:sz="0" w:space="0" w:color="auto"/>
        <w:bottom w:val="none" w:sz="0" w:space="0" w:color="auto"/>
        <w:right w:val="none" w:sz="0" w:space="0" w:color="auto"/>
      </w:divBdr>
    </w:div>
    <w:div w:id="1723023292">
      <w:bodyDiv w:val="1"/>
      <w:marLeft w:val="0"/>
      <w:marRight w:val="0"/>
      <w:marTop w:val="0"/>
      <w:marBottom w:val="0"/>
      <w:divBdr>
        <w:top w:val="none" w:sz="0" w:space="0" w:color="auto"/>
        <w:left w:val="none" w:sz="0" w:space="0" w:color="auto"/>
        <w:bottom w:val="none" w:sz="0" w:space="0" w:color="auto"/>
        <w:right w:val="none" w:sz="0" w:space="0" w:color="auto"/>
      </w:divBdr>
    </w:div>
    <w:div w:id="1749423736">
      <w:bodyDiv w:val="1"/>
      <w:marLeft w:val="0"/>
      <w:marRight w:val="0"/>
      <w:marTop w:val="0"/>
      <w:marBottom w:val="0"/>
      <w:divBdr>
        <w:top w:val="none" w:sz="0" w:space="0" w:color="auto"/>
        <w:left w:val="none" w:sz="0" w:space="0" w:color="auto"/>
        <w:bottom w:val="none" w:sz="0" w:space="0" w:color="auto"/>
        <w:right w:val="none" w:sz="0" w:space="0" w:color="auto"/>
      </w:divBdr>
    </w:div>
    <w:div w:id="1758206280">
      <w:bodyDiv w:val="1"/>
      <w:marLeft w:val="0"/>
      <w:marRight w:val="0"/>
      <w:marTop w:val="0"/>
      <w:marBottom w:val="0"/>
      <w:divBdr>
        <w:top w:val="none" w:sz="0" w:space="0" w:color="auto"/>
        <w:left w:val="none" w:sz="0" w:space="0" w:color="auto"/>
        <w:bottom w:val="none" w:sz="0" w:space="0" w:color="auto"/>
        <w:right w:val="none" w:sz="0" w:space="0" w:color="auto"/>
      </w:divBdr>
    </w:div>
    <w:div w:id="1770657761">
      <w:bodyDiv w:val="1"/>
      <w:marLeft w:val="0"/>
      <w:marRight w:val="0"/>
      <w:marTop w:val="0"/>
      <w:marBottom w:val="0"/>
      <w:divBdr>
        <w:top w:val="none" w:sz="0" w:space="0" w:color="auto"/>
        <w:left w:val="none" w:sz="0" w:space="0" w:color="auto"/>
        <w:bottom w:val="none" w:sz="0" w:space="0" w:color="auto"/>
        <w:right w:val="none" w:sz="0" w:space="0" w:color="auto"/>
      </w:divBdr>
    </w:div>
    <w:div w:id="1776291863">
      <w:bodyDiv w:val="1"/>
      <w:marLeft w:val="0"/>
      <w:marRight w:val="0"/>
      <w:marTop w:val="0"/>
      <w:marBottom w:val="0"/>
      <w:divBdr>
        <w:top w:val="none" w:sz="0" w:space="0" w:color="auto"/>
        <w:left w:val="none" w:sz="0" w:space="0" w:color="auto"/>
        <w:bottom w:val="none" w:sz="0" w:space="0" w:color="auto"/>
        <w:right w:val="none" w:sz="0" w:space="0" w:color="auto"/>
      </w:divBdr>
    </w:div>
    <w:div w:id="1780679540">
      <w:bodyDiv w:val="1"/>
      <w:marLeft w:val="0"/>
      <w:marRight w:val="0"/>
      <w:marTop w:val="0"/>
      <w:marBottom w:val="0"/>
      <w:divBdr>
        <w:top w:val="none" w:sz="0" w:space="0" w:color="auto"/>
        <w:left w:val="none" w:sz="0" w:space="0" w:color="auto"/>
        <w:bottom w:val="none" w:sz="0" w:space="0" w:color="auto"/>
        <w:right w:val="none" w:sz="0" w:space="0" w:color="auto"/>
      </w:divBdr>
    </w:div>
    <w:div w:id="1789736756">
      <w:bodyDiv w:val="1"/>
      <w:marLeft w:val="0"/>
      <w:marRight w:val="0"/>
      <w:marTop w:val="0"/>
      <w:marBottom w:val="0"/>
      <w:divBdr>
        <w:top w:val="none" w:sz="0" w:space="0" w:color="auto"/>
        <w:left w:val="none" w:sz="0" w:space="0" w:color="auto"/>
        <w:bottom w:val="none" w:sz="0" w:space="0" w:color="auto"/>
        <w:right w:val="none" w:sz="0" w:space="0" w:color="auto"/>
      </w:divBdr>
    </w:div>
    <w:div w:id="1863980553">
      <w:bodyDiv w:val="1"/>
      <w:marLeft w:val="0"/>
      <w:marRight w:val="0"/>
      <w:marTop w:val="0"/>
      <w:marBottom w:val="0"/>
      <w:divBdr>
        <w:top w:val="none" w:sz="0" w:space="0" w:color="auto"/>
        <w:left w:val="none" w:sz="0" w:space="0" w:color="auto"/>
        <w:bottom w:val="none" w:sz="0" w:space="0" w:color="auto"/>
        <w:right w:val="none" w:sz="0" w:space="0" w:color="auto"/>
      </w:divBdr>
    </w:div>
    <w:div w:id="1864248232">
      <w:bodyDiv w:val="1"/>
      <w:marLeft w:val="0"/>
      <w:marRight w:val="0"/>
      <w:marTop w:val="0"/>
      <w:marBottom w:val="0"/>
      <w:divBdr>
        <w:top w:val="none" w:sz="0" w:space="0" w:color="auto"/>
        <w:left w:val="none" w:sz="0" w:space="0" w:color="auto"/>
        <w:bottom w:val="none" w:sz="0" w:space="0" w:color="auto"/>
        <w:right w:val="none" w:sz="0" w:space="0" w:color="auto"/>
      </w:divBdr>
    </w:div>
    <w:div w:id="1896351805">
      <w:bodyDiv w:val="1"/>
      <w:marLeft w:val="0"/>
      <w:marRight w:val="0"/>
      <w:marTop w:val="0"/>
      <w:marBottom w:val="0"/>
      <w:divBdr>
        <w:top w:val="none" w:sz="0" w:space="0" w:color="auto"/>
        <w:left w:val="none" w:sz="0" w:space="0" w:color="auto"/>
        <w:bottom w:val="none" w:sz="0" w:space="0" w:color="auto"/>
        <w:right w:val="none" w:sz="0" w:space="0" w:color="auto"/>
      </w:divBdr>
    </w:div>
    <w:div w:id="1928684452">
      <w:bodyDiv w:val="1"/>
      <w:marLeft w:val="0"/>
      <w:marRight w:val="0"/>
      <w:marTop w:val="0"/>
      <w:marBottom w:val="0"/>
      <w:divBdr>
        <w:top w:val="none" w:sz="0" w:space="0" w:color="auto"/>
        <w:left w:val="none" w:sz="0" w:space="0" w:color="auto"/>
        <w:bottom w:val="none" w:sz="0" w:space="0" w:color="auto"/>
        <w:right w:val="none" w:sz="0" w:space="0" w:color="auto"/>
      </w:divBdr>
    </w:div>
    <w:div w:id="1946571255">
      <w:bodyDiv w:val="1"/>
      <w:marLeft w:val="0"/>
      <w:marRight w:val="0"/>
      <w:marTop w:val="0"/>
      <w:marBottom w:val="0"/>
      <w:divBdr>
        <w:top w:val="none" w:sz="0" w:space="0" w:color="auto"/>
        <w:left w:val="none" w:sz="0" w:space="0" w:color="auto"/>
        <w:bottom w:val="none" w:sz="0" w:space="0" w:color="auto"/>
        <w:right w:val="none" w:sz="0" w:space="0" w:color="auto"/>
      </w:divBdr>
    </w:div>
    <w:div w:id="1961446789">
      <w:bodyDiv w:val="1"/>
      <w:marLeft w:val="0"/>
      <w:marRight w:val="0"/>
      <w:marTop w:val="0"/>
      <w:marBottom w:val="0"/>
      <w:divBdr>
        <w:top w:val="none" w:sz="0" w:space="0" w:color="auto"/>
        <w:left w:val="none" w:sz="0" w:space="0" w:color="auto"/>
        <w:bottom w:val="none" w:sz="0" w:space="0" w:color="auto"/>
        <w:right w:val="none" w:sz="0" w:space="0" w:color="auto"/>
      </w:divBdr>
    </w:div>
    <w:div w:id="1977560279">
      <w:bodyDiv w:val="1"/>
      <w:marLeft w:val="0"/>
      <w:marRight w:val="0"/>
      <w:marTop w:val="0"/>
      <w:marBottom w:val="0"/>
      <w:divBdr>
        <w:top w:val="none" w:sz="0" w:space="0" w:color="auto"/>
        <w:left w:val="none" w:sz="0" w:space="0" w:color="auto"/>
        <w:bottom w:val="none" w:sz="0" w:space="0" w:color="auto"/>
        <w:right w:val="none" w:sz="0" w:space="0" w:color="auto"/>
      </w:divBdr>
    </w:div>
    <w:div w:id="1983803455">
      <w:bodyDiv w:val="1"/>
      <w:marLeft w:val="0"/>
      <w:marRight w:val="0"/>
      <w:marTop w:val="0"/>
      <w:marBottom w:val="0"/>
      <w:divBdr>
        <w:top w:val="none" w:sz="0" w:space="0" w:color="auto"/>
        <w:left w:val="none" w:sz="0" w:space="0" w:color="auto"/>
        <w:bottom w:val="none" w:sz="0" w:space="0" w:color="auto"/>
        <w:right w:val="none" w:sz="0" w:space="0" w:color="auto"/>
      </w:divBdr>
    </w:div>
    <w:div w:id="1989893354">
      <w:bodyDiv w:val="1"/>
      <w:marLeft w:val="0"/>
      <w:marRight w:val="0"/>
      <w:marTop w:val="0"/>
      <w:marBottom w:val="0"/>
      <w:divBdr>
        <w:top w:val="none" w:sz="0" w:space="0" w:color="auto"/>
        <w:left w:val="none" w:sz="0" w:space="0" w:color="auto"/>
        <w:bottom w:val="none" w:sz="0" w:space="0" w:color="auto"/>
        <w:right w:val="none" w:sz="0" w:space="0" w:color="auto"/>
      </w:divBdr>
    </w:div>
    <w:div w:id="1994602380">
      <w:bodyDiv w:val="1"/>
      <w:marLeft w:val="0"/>
      <w:marRight w:val="0"/>
      <w:marTop w:val="0"/>
      <w:marBottom w:val="0"/>
      <w:divBdr>
        <w:top w:val="none" w:sz="0" w:space="0" w:color="auto"/>
        <w:left w:val="none" w:sz="0" w:space="0" w:color="auto"/>
        <w:bottom w:val="none" w:sz="0" w:space="0" w:color="auto"/>
        <w:right w:val="none" w:sz="0" w:space="0" w:color="auto"/>
      </w:divBdr>
    </w:div>
    <w:div w:id="2075153973">
      <w:bodyDiv w:val="1"/>
      <w:marLeft w:val="0"/>
      <w:marRight w:val="0"/>
      <w:marTop w:val="0"/>
      <w:marBottom w:val="0"/>
      <w:divBdr>
        <w:top w:val="none" w:sz="0" w:space="0" w:color="auto"/>
        <w:left w:val="none" w:sz="0" w:space="0" w:color="auto"/>
        <w:bottom w:val="none" w:sz="0" w:space="0" w:color="auto"/>
        <w:right w:val="none" w:sz="0" w:space="0" w:color="auto"/>
      </w:divBdr>
    </w:div>
    <w:div w:id="2079357921">
      <w:bodyDiv w:val="1"/>
      <w:marLeft w:val="0"/>
      <w:marRight w:val="0"/>
      <w:marTop w:val="0"/>
      <w:marBottom w:val="0"/>
      <w:divBdr>
        <w:top w:val="none" w:sz="0" w:space="0" w:color="auto"/>
        <w:left w:val="none" w:sz="0" w:space="0" w:color="auto"/>
        <w:bottom w:val="none" w:sz="0" w:space="0" w:color="auto"/>
        <w:right w:val="none" w:sz="0" w:space="0" w:color="auto"/>
      </w:divBdr>
    </w:div>
    <w:div w:id="2112238938">
      <w:bodyDiv w:val="1"/>
      <w:marLeft w:val="0"/>
      <w:marRight w:val="0"/>
      <w:marTop w:val="0"/>
      <w:marBottom w:val="0"/>
      <w:divBdr>
        <w:top w:val="none" w:sz="0" w:space="0" w:color="auto"/>
        <w:left w:val="none" w:sz="0" w:space="0" w:color="auto"/>
        <w:bottom w:val="none" w:sz="0" w:space="0" w:color="auto"/>
        <w:right w:val="none" w:sz="0" w:space="0" w:color="auto"/>
      </w:divBdr>
    </w:div>
    <w:div w:id="2134008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oter" Target="footer2.xml"/><Relationship Id="rId39" Type="http://schemas.openxmlformats.org/officeDocument/2006/relationships/image" Target="media/image23.emf"/><Relationship Id="rId21" Type="http://schemas.openxmlformats.org/officeDocument/2006/relationships/image" Target="media/image13.jpeg"/><Relationship Id="rId34" Type="http://schemas.openxmlformats.org/officeDocument/2006/relationships/image" Target="media/image18.emf"/><Relationship Id="rId42" Type="http://schemas.openxmlformats.org/officeDocument/2006/relationships/image" Target="media/image26.emf"/><Relationship Id="rId47" Type="http://schemas.openxmlformats.org/officeDocument/2006/relationships/header" Target="header7.xml"/><Relationship Id="rId50" Type="http://schemas.openxmlformats.org/officeDocument/2006/relationships/footer" Target="footer7.xml"/><Relationship Id="rId55" Type="http://schemas.openxmlformats.org/officeDocument/2006/relationships/image" Target="media/image35.png"/><Relationship Id="rId63" Type="http://schemas.openxmlformats.org/officeDocument/2006/relationships/image" Target="media/image43.pn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header" Target="header4.xml"/><Relationship Id="rId41" Type="http://schemas.openxmlformats.org/officeDocument/2006/relationships/image" Target="media/image25.emf"/><Relationship Id="rId54" Type="http://schemas.openxmlformats.org/officeDocument/2006/relationships/image" Target="media/image34.png"/><Relationship Id="rId62" Type="http://schemas.openxmlformats.org/officeDocument/2006/relationships/image" Target="media/image4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eader" Target="header2.xml"/><Relationship Id="rId32" Type="http://schemas.openxmlformats.org/officeDocument/2006/relationships/footer" Target="footer5.xml"/><Relationship Id="rId37" Type="http://schemas.openxmlformats.org/officeDocument/2006/relationships/image" Target="media/image21.emf"/><Relationship Id="rId40" Type="http://schemas.openxmlformats.org/officeDocument/2006/relationships/image" Target="media/image24.emf"/><Relationship Id="rId45" Type="http://schemas.openxmlformats.org/officeDocument/2006/relationships/image" Target="media/image29.emf"/><Relationship Id="rId53" Type="http://schemas.openxmlformats.org/officeDocument/2006/relationships/image" Target="media/image33.png"/><Relationship Id="rId58" Type="http://schemas.openxmlformats.org/officeDocument/2006/relationships/image" Target="media/image38.png"/><Relationship Id="rId66"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header" Target="header1.xml"/><Relationship Id="rId28" Type="http://schemas.openxmlformats.org/officeDocument/2006/relationships/footer" Target="footer3.xml"/><Relationship Id="rId36" Type="http://schemas.openxmlformats.org/officeDocument/2006/relationships/image" Target="media/image20.emf"/><Relationship Id="rId49" Type="http://schemas.openxmlformats.org/officeDocument/2006/relationships/header" Target="header8.xml"/><Relationship Id="rId57" Type="http://schemas.openxmlformats.org/officeDocument/2006/relationships/image" Target="media/image37.png"/><Relationship Id="rId61" Type="http://schemas.openxmlformats.org/officeDocument/2006/relationships/image" Target="media/image41.pn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header" Target="header5.xml"/><Relationship Id="rId44" Type="http://schemas.openxmlformats.org/officeDocument/2006/relationships/image" Target="media/image28.emf"/><Relationship Id="rId52" Type="http://schemas.openxmlformats.org/officeDocument/2006/relationships/image" Target="media/image32.png"/><Relationship Id="rId60" Type="http://schemas.openxmlformats.org/officeDocument/2006/relationships/image" Target="media/image40.png"/><Relationship Id="rId65"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header" Target="header3.xml"/><Relationship Id="rId30" Type="http://schemas.openxmlformats.org/officeDocument/2006/relationships/footer" Target="footer4.xml"/><Relationship Id="rId35" Type="http://schemas.openxmlformats.org/officeDocument/2006/relationships/image" Target="media/image19.emf"/><Relationship Id="rId43" Type="http://schemas.openxmlformats.org/officeDocument/2006/relationships/image" Target="media/image27.emf"/><Relationship Id="rId48" Type="http://schemas.openxmlformats.org/officeDocument/2006/relationships/footer" Target="footer6.xml"/><Relationship Id="rId56" Type="http://schemas.openxmlformats.org/officeDocument/2006/relationships/image" Target="media/image36.png"/><Relationship Id="rId64" Type="http://schemas.openxmlformats.org/officeDocument/2006/relationships/image" Target="media/image44.png"/><Relationship Id="rId8" Type="http://schemas.openxmlformats.org/officeDocument/2006/relationships/endnotes" Target="endnotes.xml"/><Relationship Id="rId51" Type="http://schemas.openxmlformats.org/officeDocument/2006/relationships/image" Target="media/image31.png"/><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oter" Target="footer1.xml"/><Relationship Id="rId33" Type="http://schemas.openxmlformats.org/officeDocument/2006/relationships/header" Target="header6.xml"/><Relationship Id="rId38" Type="http://schemas.openxmlformats.org/officeDocument/2006/relationships/image" Target="media/image22.emf"/><Relationship Id="rId46" Type="http://schemas.openxmlformats.org/officeDocument/2006/relationships/image" Target="media/image30.emf"/><Relationship Id="rId59" Type="http://schemas.openxmlformats.org/officeDocument/2006/relationships/image" Target="media/image39.png"/></Relationships>
</file>

<file path=word/_rels/footer1.xml.rels><?xml version="1.0" encoding="UTF-8" standalone="yes"?>
<Relationships xmlns="http://schemas.openxmlformats.org/package/2006/relationships"><Relationship Id="rId1" Type="http://schemas.openxmlformats.org/officeDocument/2006/relationships/image" Target="media/image15.jpeg"/></Relationships>
</file>

<file path=word/_rels/footer4.xml.rels><?xml version="1.0" encoding="UTF-8" standalone="yes"?>
<Relationships xmlns="http://schemas.openxmlformats.org/package/2006/relationships"><Relationship Id="rId1" Type="http://schemas.openxmlformats.org/officeDocument/2006/relationships/image" Target="media/image16.png"/></Relationships>
</file>

<file path=word/_rels/footer6.xml.rels><?xml version="1.0" encoding="UTF-8" standalone="yes"?>
<Relationships xmlns="http://schemas.openxmlformats.org/package/2006/relationships"><Relationship Id="rId1" Type="http://schemas.openxmlformats.org/officeDocument/2006/relationships/image" Target="media/image16.png"/></Relationships>
</file>

<file path=word/_rels/footer7.xml.rels><?xml version="1.0" encoding="UTF-8" standalone="yes"?>
<Relationships xmlns="http://schemas.openxmlformats.org/package/2006/relationships"><Relationship Id="rId1" Type="http://schemas.openxmlformats.org/officeDocument/2006/relationships/image" Target="media/image16.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_rels/header5.xml.rels><?xml version="1.0" encoding="UTF-8" standalone="yes"?>
<Relationships xmlns="http://schemas.openxmlformats.org/package/2006/relationships"><Relationship Id="rId1" Type="http://schemas.openxmlformats.org/officeDocument/2006/relationships/image" Target="media/image1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rohde\Documents\Nexant%20Templates\Electric%20Report%20Template%20020515.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D3AD60-D4A6-4C21-8F18-83642AC16E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Electric Report Template 020515</Template>
  <TotalTime>0</TotalTime>
  <Pages>49</Pages>
  <Words>11927</Words>
  <Characters>67984</Characters>
  <Application>Microsoft Office Word</Application>
  <DocSecurity>0</DocSecurity>
  <Lines>566</Lines>
  <Paragraphs>159</Paragraphs>
  <ScaleCrop>false</ScaleCrop>
  <HeadingPairs>
    <vt:vector size="2" baseType="variant">
      <vt:variant>
        <vt:lpstr>Title</vt:lpstr>
      </vt:variant>
      <vt:variant>
        <vt:i4>1</vt:i4>
      </vt:variant>
    </vt:vector>
  </HeadingPairs>
  <TitlesOfParts>
    <vt:vector size="1" baseType="lpstr">
      <vt:lpstr/>
    </vt:vector>
  </TitlesOfParts>
  <Company>FSC Group</Company>
  <LinksUpToDate>false</LinksUpToDate>
  <CharactersWithSpaces>79752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Rohde, Michael</dc:creator>
  <cp:lastModifiedBy>Churchwell, Candice</cp:lastModifiedBy>
  <cp:revision>2</cp:revision>
  <cp:lastPrinted>2016-03-30T17:26:00Z</cp:lastPrinted>
  <dcterms:created xsi:type="dcterms:W3CDTF">2016-03-30T17:29:00Z</dcterms:created>
  <dcterms:modified xsi:type="dcterms:W3CDTF">2016-03-30T17:29:00Z</dcterms:modified>
</cp:coreProperties>
</file>