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charts/chart2.xml" ContentType="application/vnd.openxmlformats-officedocument.drawingml.chart+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9.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Default="00AC6369" w:rsidP="00AC6369">
      <w:pPr>
        <w:jc w:val="right"/>
      </w:pPr>
    </w:p>
    <w:p w:rsidR="00A2730B" w:rsidRDefault="00A2730B" w:rsidP="005E2CBB">
      <w:pPr>
        <w:pStyle w:val="ProposalTitle-Blue"/>
        <w:ind w:left="4320"/>
      </w:pPr>
    </w:p>
    <w:p w:rsidR="00A53758" w:rsidRDefault="00AC3652" w:rsidP="005E2CBB">
      <w:pPr>
        <w:pStyle w:val="ProposalTitle-Blue"/>
        <w:ind w:left="4320"/>
      </w:pPr>
      <w:r>
        <w:rPr>
          <w:noProof/>
        </w:rPr>
        <mc:AlternateContent>
          <mc:Choice Requires="wpg">
            <w:drawing>
              <wp:anchor distT="0" distB="0" distL="114300" distR="114300" simplePos="0" relativeHeight="251685888" behindDoc="0" locked="0" layoutInCell="1" allowOverlap="1" wp14:anchorId="41A6753A" wp14:editId="29EC1414">
                <wp:simplePos x="0" y="0"/>
                <wp:positionH relativeFrom="column">
                  <wp:posOffset>398780</wp:posOffset>
                </wp:positionH>
                <wp:positionV relativeFrom="paragraph">
                  <wp:posOffset>-161925</wp:posOffset>
                </wp:positionV>
                <wp:extent cx="2178558" cy="7931531"/>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558" cy="7931531"/>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618202"/>
                            <a:chOff x="0" y="0"/>
                            <a:chExt cx="1917700" cy="7618202"/>
                          </a:xfrm>
                        </wpg:grpSpPr>
                        <pic:pic xmlns:pic="http://schemas.openxmlformats.org/drawingml/2006/picture">
                          <pic:nvPicPr>
                            <pic:cNvPr id="33" name="Picture 33" descr="Geobulb: A LED Light Bulb Replacement"/>
                            <pic:cNvPicPr>
                              <a:picLocks noChangeAspect="1"/>
                            </pic:cNvPicPr>
                          </pic:nvPicPr>
                          <pic:blipFill rotWithShape="1">
                            <a:blip r:embed="rId10" cstate="print">
                              <a:extLst>
                                <a:ext uri="{28A0092B-C50C-407E-A947-70E740481C1C}">
                                  <a14:useLocalDpi xmlns:a14="http://schemas.microsoft.com/office/drawing/2010/main" val="0"/>
                                </a:ext>
                              </a:extLst>
                            </a:blip>
                            <a:srcRect r="2739" b="6406"/>
                            <a:stretch/>
                          </pic:blipFill>
                          <pic:spPr bwMode="auto">
                            <a:xfrm>
                              <a:off x="0" y="6290652"/>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4pt;margin-top:-12.75pt;width:171.55pt;height:624.5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6"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6" o:title="" croptop="60401f"/>
                    <v:path arrowok="t"/>
                  </v:shape>
                </v:group>
                <v:group id="Group 32" o:spid="_x0000_s1030" style="position:absolute;width:19177;height:76182" coordsize="19177,76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906;width:19177;height:13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black [3213]">
                    <v:imagedata r:id="rId17"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black [3213]">
                      <v:imagedata r:id="rId18"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black [3213]">
                      <v:imagedata r:id="rId19"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black [3213]">
                      <v:imagedata r:id="rId20"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black [3213]">
                      <v:imagedata r:id="rId21"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black [3213]">
                      <v:imagedata r:id="rId22" o:title="electric tesla"/>
                      <v:path arrowok="t"/>
                    </v:shape>
                  </v:group>
                </v:group>
              </v:group>
            </w:pict>
          </mc:Fallback>
        </mc:AlternateContent>
      </w:r>
    </w:p>
    <w:p w:rsidR="00A53758" w:rsidRDefault="00A53758" w:rsidP="005E2CBB">
      <w:pPr>
        <w:pStyle w:val="ProposalTitle-Blue"/>
        <w:ind w:left="4320"/>
      </w:pPr>
    </w:p>
    <w:p w:rsidR="00F3019B" w:rsidRPr="00A53758" w:rsidRDefault="00887AF3" w:rsidP="005E2CBB">
      <w:pPr>
        <w:pStyle w:val="ProposalTitle-Blue"/>
        <w:ind w:left="4320"/>
        <w:rPr>
          <w:sz w:val="36"/>
          <w:szCs w:val="36"/>
        </w:rPr>
      </w:pPr>
      <w:r w:rsidRPr="00887AF3">
        <w:rPr>
          <w:sz w:val="36"/>
          <w:szCs w:val="36"/>
        </w:rPr>
        <w:t>20</w:t>
      </w:r>
      <w:bookmarkStart w:id="0" w:name="_GoBack"/>
      <w:bookmarkEnd w:id="0"/>
      <w:r w:rsidRPr="00887AF3">
        <w:rPr>
          <w:sz w:val="36"/>
          <w:szCs w:val="36"/>
        </w:rPr>
        <w:t xml:space="preserve">14 Load Impact Evaluation of </w:t>
      </w:r>
      <w:r w:rsidR="00F83470">
        <w:rPr>
          <w:sz w:val="36"/>
          <w:szCs w:val="36"/>
        </w:rPr>
        <w:t>San Diego</w:t>
      </w:r>
      <w:r w:rsidRPr="00887AF3">
        <w:rPr>
          <w:sz w:val="36"/>
          <w:szCs w:val="36"/>
        </w:rPr>
        <w:t xml:space="preserve"> Gas and Electric Company's </w:t>
      </w:r>
      <w:r w:rsidR="00F83470">
        <w:rPr>
          <w:sz w:val="36"/>
          <w:szCs w:val="36"/>
        </w:rPr>
        <w:t>Commercial Thermostat Program</w:t>
      </w:r>
    </w:p>
    <w:p w:rsidR="00F83470" w:rsidRPr="00A53758" w:rsidRDefault="001D78D2" w:rsidP="00F83470">
      <w:pPr>
        <w:pStyle w:val="RFPNo"/>
        <w:ind w:left="4320"/>
        <w:rPr>
          <w:sz w:val="32"/>
          <w:szCs w:val="32"/>
        </w:rPr>
      </w:pPr>
      <w:r>
        <w:rPr>
          <w:sz w:val="32"/>
          <w:szCs w:val="32"/>
        </w:rPr>
        <w:t>April 1, 2015</w:t>
      </w:r>
    </w:p>
    <w:p w:rsidR="00F3019B" w:rsidRPr="00A53758" w:rsidRDefault="00F3019B" w:rsidP="005E2CBB">
      <w:pPr>
        <w:pStyle w:val="RFPNo"/>
        <w:ind w:left="4320"/>
        <w:rPr>
          <w:sz w:val="32"/>
          <w:szCs w:val="32"/>
        </w:rPr>
      </w:pPr>
    </w:p>
    <w:p w:rsidR="00A2730B" w:rsidRPr="00A53758" w:rsidRDefault="00A2730B" w:rsidP="005E2CBB">
      <w:pPr>
        <w:pStyle w:val="RFPNo"/>
        <w:ind w:left="4320"/>
        <w:rPr>
          <w:sz w:val="32"/>
          <w:szCs w:val="32"/>
        </w:rPr>
      </w:pPr>
      <w:r w:rsidRPr="00A53758">
        <w:rPr>
          <w:b/>
          <w:sz w:val="32"/>
          <w:szCs w:val="32"/>
        </w:rPr>
        <w:t>Prepared for</w:t>
      </w:r>
      <w:r w:rsidRPr="00A53758">
        <w:rPr>
          <w:sz w:val="32"/>
          <w:szCs w:val="32"/>
        </w:rPr>
        <w:t xml:space="preserve"> </w:t>
      </w:r>
      <w:r w:rsidR="00A53758">
        <w:rPr>
          <w:sz w:val="32"/>
          <w:szCs w:val="32"/>
        </w:rPr>
        <w:br/>
      </w:r>
      <w:r w:rsidR="00F83470">
        <w:rPr>
          <w:sz w:val="32"/>
          <w:szCs w:val="32"/>
        </w:rPr>
        <w:t>San Diego</w:t>
      </w:r>
      <w:r w:rsidR="00FB48F4">
        <w:rPr>
          <w:sz w:val="32"/>
          <w:szCs w:val="32"/>
        </w:rPr>
        <w:t xml:space="preserve"> Gas &amp; Electric Company</w:t>
      </w:r>
    </w:p>
    <w:p w:rsidR="00A2730B" w:rsidRPr="00A53758" w:rsidRDefault="00A2730B" w:rsidP="005E2CBB">
      <w:pPr>
        <w:pStyle w:val="RFPNo"/>
        <w:ind w:left="4320" w:right="0"/>
        <w:rPr>
          <w:sz w:val="32"/>
          <w:szCs w:val="32"/>
        </w:rPr>
      </w:pPr>
    </w:p>
    <w:p w:rsidR="00887AF3" w:rsidRPr="00887AF3" w:rsidRDefault="00A2730B" w:rsidP="00887AF3">
      <w:pPr>
        <w:pStyle w:val="RFPNo"/>
        <w:spacing w:after="120"/>
        <w:ind w:left="4320" w:right="-187"/>
        <w:rPr>
          <w:sz w:val="32"/>
          <w:szCs w:val="32"/>
        </w:rPr>
      </w:pPr>
      <w:r w:rsidRPr="00A53758">
        <w:rPr>
          <w:b/>
          <w:sz w:val="32"/>
          <w:szCs w:val="32"/>
        </w:rPr>
        <w:t>Prepar</w:t>
      </w:r>
      <w:r w:rsidR="00F3019B" w:rsidRPr="00A53758">
        <w:rPr>
          <w:b/>
          <w:sz w:val="32"/>
          <w:szCs w:val="32"/>
        </w:rPr>
        <w:t>ed by</w:t>
      </w:r>
      <w:r w:rsidR="00F3019B" w:rsidRPr="00A53758">
        <w:rPr>
          <w:sz w:val="32"/>
          <w:szCs w:val="32"/>
        </w:rPr>
        <w:t xml:space="preserve"> </w:t>
      </w:r>
      <w:r w:rsidR="00A53758">
        <w:rPr>
          <w:sz w:val="32"/>
          <w:szCs w:val="32"/>
        </w:rPr>
        <w:br/>
      </w:r>
      <w:r w:rsidR="00887AF3">
        <w:rPr>
          <w:sz w:val="32"/>
          <w:szCs w:val="32"/>
        </w:rPr>
        <w:t>Dr. Stephen George</w:t>
      </w:r>
      <w:r w:rsidR="00887AF3">
        <w:rPr>
          <w:sz w:val="32"/>
          <w:szCs w:val="32"/>
        </w:rPr>
        <w:br/>
      </w:r>
      <w:r w:rsidR="00887AF3" w:rsidRPr="00887AF3">
        <w:rPr>
          <w:i/>
          <w:sz w:val="32"/>
          <w:szCs w:val="32"/>
        </w:rPr>
        <w:t>Senior Vice President</w:t>
      </w:r>
    </w:p>
    <w:p w:rsidR="00887AF3" w:rsidRPr="00887AF3" w:rsidRDefault="00F83470" w:rsidP="00887AF3">
      <w:pPr>
        <w:pStyle w:val="RFPNo"/>
        <w:spacing w:after="120"/>
        <w:ind w:left="4320" w:right="-187"/>
        <w:rPr>
          <w:i/>
          <w:sz w:val="32"/>
          <w:szCs w:val="32"/>
        </w:rPr>
      </w:pPr>
      <w:r>
        <w:rPr>
          <w:sz w:val="32"/>
          <w:szCs w:val="32"/>
        </w:rPr>
        <w:t>Mr. Josh Schellenberg</w:t>
      </w:r>
      <w:r w:rsidR="00887AF3">
        <w:rPr>
          <w:sz w:val="32"/>
          <w:szCs w:val="32"/>
        </w:rPr>
        <w:br/>
      </w:r>
      <w:r>
        <w:rPr>
          <w:i/>
          <w:sz w:val="32"/>
          <w:szCs w:val="32"/>
        </w:rPr>
        <w:t>Principal Consultant</w:t>
      </w:r>
    </w:p>
    <w:p w:rsidR="00F3019B" w:rsidRPr="00A53758" w:rsidRDefault="00887AF3" w:rsidP="00887AF3">
      <w:pPr>
        <w:pStyle w:val="RFPNo"/>
        <w:spacing w:after="120"/>
        <w:ind w:left="4320" w:right="-187"/>
        <w:rPr>
          <w:sz w:val="32"/>
          <w:szCs w:val="32"/>
        </w:rPr>
      </w:pPr>
      <w:r>
        <w:rPr>
          <w:sz w:val="32"/>
          <w:szCs w:val="32"/>
        </w:rPr>
        <w:t>Mr. Dan Thompson</w:t>
      </w:r>
      <w:r>
        <w:rPr>
          <w:sz w:val="32"/>
          <w:szCs w:val="32"/>
        </w:rPr>
        <w:br/>
      </w:r>
      <w:r w:rsidR="00F83470">
        <w:rPr>
          <w:i/>
          <w:sz w:val="32"/>
          <w:szCs w:val="32"/>
        </w:rPr>
        <w:t>Project Analyst</w:t>
      </w:r>
    </w:p>
    <w:p w:rsidR="00A53758" w:rsidRDefault="00A53758" w:rsidP="00A53758">
      <w:pPr>
        <w:pStyle w:val="RFPNo"/>
        <w:ind w:left="4320"/>
        <w:rPr>
          <w:i/>
          <w:sz w:val="32"/>
          <w:szCs w:val="32"/>
        </w:rPr>
      </w:pPr>
      <w:r w:rsidRPr="008B3E1E">
        <w:rPr>
          <w:i/>
          <w:sz w:val="32"/>
          <w:szCs w:val="32"/>
        </w:rPr>
        <w:t>Nexant, Inc.</w:t>
      </w:r>
    </w:p>
    <w:p w:rsidR="00DE2A61" w:rsidRDefault="00DE2A61" w:rsidP="00A53758">
      <w:pPr>
        <w:pStyle w:val="RFPNo"/>
        <w:ind w:left="4320"/>
        <w:rPr>
          <w:i/>
          <w:sz w:val="32"/>
          <w:szCs w:val="32"/>
        </w:rPr>
      </w:pPr>
    </w:p>
    <w:p w:rsidR="00DE2A61" w:rsidRPr="008B3E1E" w:rsidRDefault="00DE2A61" w:rsidP="00A53758">
      <w:pPr>
        <w:pStyle w:val="RFPNo"/>
        <w:ind w:left="4320"/>
        <w:rPr>
          <w:i/>
          <w:sz w:val="32"/>
          <w:szCs w:val="32"/>
        </w:rPr>
      </w:pPr>
      <w:r w:rsidRPr="00DE2A61">
        <w:rPr>
          <w:i/>
        </w:rPr>
        <w:t>CALMAC ID SDG0290</w:t>
      </w:r>
    </w:p>
    <w:p w:rsidR="00F3019B" w:rsidRPr="00A53758" w:rsidRDefault="00F3019B" w:rsidP="005E2CBB">
      <w:pPr>
        <w:pStyle w:val="RFPNo"/>
        <w:ind w:left="4320"/>
        <w:rPr>
          <w:sz w:val="32"/>
          <w:szCs w:val="32"/>
        </w:rPr>
      </w:pPr>
    </w:p>
    <w:p w:rsidR="000423F0" w:rsidRDefault="000423F0" w:rsidP="00A66D41">
      <w:pPr>
        <w:pStyle w:val="RFPNo"/>
        <w:ind w:left="0"/>
      </w:pPr>
    </w:p>
    <w:p w:rsidR="000423F0" w:rsidRPr="00ED253C" w:rsidRDefault="0079582F" w:rsidP="000423F0">
      <w:pPr>
        <w:pStyle w:val="RFPNo"/>
        <w:ind w:left="0"/>
      </w:pPr>
      <w:r>
        <w:rPr>
          <w:noProof/>
        </w:rPr>
        <mc:AlternateContent>
          <mc:Choice Requires="wps">
            <w:drawing>
              <wp:anchor distT="0" distB="0" distL="114300" distR="114300" simplePos="0" relativeHeight="251683840" behindDoc="0" locked="0" layoutInCell="1" allowOverlap="1" wp14:anchorId="60CB0D38" wp14:editId="68C701E5">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black [3213]" strokeweight="1pt">
                <v:shadow color="#3f3151 [1607]" opacity=".5" offset="1pt"/>
              </v:shape>
            </w:pict>
          </mc:Fallback>
        </mc:AlternateContent>
      </w:r>
    </w:p>
    <w:p w:rsidR="000423F0" w:rsidRDefault="000423F0" w:rsidP="000423F0">
      <w:pPr>
        <w:spacing w:before="240"/>
        <w:ind w:left="-990"/>
        <w:rPr>
          <w:b/>
          <w:color w:val="433B67"/>
          <w:sz w:val="28"/>
          <w:szCs w:val="28"/>
        </w:rPr>
        <w:sectPr w:rsidR="000423F0" w:rsidSect="00AC6369">
          <w:headerReference w:type="even" r:id="rId23"/>
          <w:headerReference w:type="default" r:id="rId24"/>
          <w:footerReference w:type="even" r:id="rId25"/>
          <w:footerReference w:type="default" r:id="rId26"/>
          <w:headerReference w:type="first" r:id="rId27"/>
          <w:footerReference w:type="first" r:id="rId28"/>
          <w:pgSz w:w="12240" w:h="15840"/>
          <w:pgMar w:top="1440" w:right="1800" w:bottom="1440" w:left="1800" w:header="720" w:footer="720" w:gutter="0"/>
          <w:pgNumType w:fmt="lowerRoman" w:start="1"/>
          <w:cols w:space="720"/>
          <w:docGrid w:linePitch="360"/>
        </w:sectPr>
      </w:pPr>
    </w:p>
    <w:p w:rsidR="000423F0" w:rsidRDefault="000423F0" w:rsidP="00A66D41">
      <w:pPr>
        <w:pStyle w:val="RFPNo"/>
        <w:ind w:left="0"/>
      </w:pPr>
    </w:p>
    <w:bookmarkStart w:id="1" w:name="_Toc268073344" w:displacedByCustomXml="next"/>
    <w:sdt>
      <w:sdtPr>
        <w:rPr>
          <w:rFonts w:eastAsiaTheme="minorHAnsi" w:cstheme="minorBidi"/>
          <w:b w:val="0"/>
          <w:color w:val="auto"/>
          <w:sz w:val="22"/>
          <w:szCs w:val="22"/>
        </w:rPr>
        <w:id w:val="1780305"/>
        <w:docPartObj>
          <w:docPartGallery w:val="Table of Contents"/>
          <w:docPartUnique/>
        </w:docPartObj>
      </w:sdtPr>
      <w:sdtEndPr>
        <w:rPr>
          <w:rFonts w:eastAsiaTheme="minorEastAsia"/>
        </w:rPr>
      </w:sdtEndPr>
      <w:sdtContent>
        <w:p w:rsidR="002F58AD" w:rsidRPr="00517952" w:rsidRDefault="002F58AD" w:rsidP="002F58AD">
          <w:pPr>
            <w:pStyle w:val="TableofContents"/>
            <w:ind w:left="0"/>
            <w:rPr>
              <w:rFonts w:ascii="Arial" w:hAnsi="Arial" w:cs="Arial"/>
              <w:color w:val="0070CD"/>
            </w:rPr>
          </w:pPr>
          <w:r w:rsidRPr="00517952">
            <w:rPr>
              <w:rFonts w:ascii="Arial" w:hAnsi="Arial" w:cs="Arial"/>
              <w:color w:val="0070CD"/>
            </w:rPr>
            <w:t>Table of Contents</w:t>
          </w:r>
        </w:p>
        <w:p w:rsidR="005C70CF" w:rsidRDefault="009E3548">
          <w:pPr>
            <w:pStyle w:val="TOC1"/>
            <w:rPr>
              <w:rFonts w:asciiTheme="minorHAnsi" w:hAnsiTheme="minorHAnsi"/>
            </w:rPr>
          </w:pPr>
          <w:r>
            <w:rPr>
              <w:rFonts w:ascii="Verdana" w:hAnsi="Verdana"/>
              <w:sz w:val="18"/>
            </w:rPr>
            <w:fldChar w:fldCharType="begin"/>
          </w:r>
          <w:r w:rsidR="002F58AD">
            <w:instrText xml:space="preserve"> TOC \o "1-3" \h \z \t "Appendix Heading 1,2,Appendix Heading 2,3,Appendix Heading 3,4" </w:instrText>
          </w:r>
          <w:r>
            <w:rPr>
              <w:rFonts w:ascii="Verdana" w:hAnsi="Verdana"/>
              <w:sz w:val="18"/>
            </w:rPr>
            <w:fldChar w:fldCharType="separate"/>
          </w:r>
          <w:hyperlink w:anchor="_Toc415585920" w:history="1">
            <w:r w:rsidR="005C70CF" w:rsidRPr="00F12159">
              <w:rPr>
                <w:rStyle w:val="Hyperlink"/>
              </w:rPr>
              <w:t>1</w:t>
            </w:r>
            <w:r w:rsidR="005C70CF">
              <w:rPr>
                <w:rFonts w:asciiTheme="minorHAnsi" w:hAnsiTheme="minorHAnsi"/>
              </w:rPr>
              <w:tab/>
            </w:r>
            <w:r w:rsidR="005C70CF" w:rsidRPr="00F12159">
              <w:rPr>
                <w:rStyle w:val="Hyperlink"/>
              </w:rPr>
              <w:t>Executive Summary</w:t>
            </w:r>
            <w:r w:rsidR="005C70CF">
              <w:rPr>
                <w:webHidden/>
              </w:rPr>
              <w:tab/>
            </w:r>
            <w:r w:rsidR="005C70CF">
              <w:rPr>
                <w:webHidden/>
              </w:rPr>
              <w:fldChar w:fldCharType="begin"/>
            </w:r>
            <w:r w:rsidR="005C70CF">
              <w:rPr>
                <w:webHidden/>
              </w:rPr>
              <w:instrText xml:space="preserve"> PAGEREF _Toc415585920 \h </w:instrText>
            </w:r>
            <w:r w:rsidR="005C70CF">
              <w:rPr>
                <w:webHidden/>
              </w:rPr>
            </w:r>
            <w:r w:rsidR="005C70CF">
              <w:rPr>
                <w:webHidden/>
              </w:rPr>
              <w:fldChar w:fldCharType="separate"/>
            </w:r>
            <w:r w:rsidR="005C70CF">
              <w:rPr>
                <w:webHidden/>
              </w:rPr>
              <w:t>2</w:t>
            </w:r>
            <w:r w:rsidR="005C70CF">
              <w:rPr>
                <w:webHidden/>
              </w:rPr>
              <w:fldChar w:fldCharType="end"/>
            </w:r>
          </w:hyperlink>
        </w:p>
        <w:p w:rsidR="005C70CF" w:rsidRDefault="005C70CF">
          <w:pPr>
            <w:pStyle w:val="TOC2"/>
            <w:rPr>
              <w:rFonts w:asciiTheme="minorHAnsi" w:hAnsiTheme="minorHAnsi"/>
            </w:rPr>
          </w:pPr>
          <w:hyperlink w:anchor="_Toc415585921" w:history="1">
            <w:r w:rsidRPr="00F12159">
              <w:rPr>
                <w:rStyle w:val="Hyperlink"/>
              </w:rPr>
              <w:t>1.1</w:t>
            </w:r>
            <w:r>
              <w:rPr>
                <w:rFonts w:asciiTheme="minorHAnsi" w:hAnsiTheme="minorHAnsi"/>
              </w:rPr>
              <w:tab/>
            </w:r>
            <w:r w:rsidRPr="00F12159">
              <w:rPr>
                <w:rStyle w:val="Hyperlink"/>
              </w:rPr>
              <w:t>Ex Post load Impact Summary</w:t>
            </w:r>
            <w:r>
              <w:rPr>
                <w:webHidden/>
              </w:rPr>
              <w:tab/>
            </w:r>
            <w:r>
              <w:rPr>
                <w:webHidden/>
              </w:rPr>
              <w:fldChar w:fldCharType="begin"/>
            </w:r>
            <w:r>
              <w:rPr>
                <w:webHidden/>
              </w:rPr>
              <w:instrText xml:space="preserve"> PAGEREF _Toc415585921 \h </w:instrText>
            </w:r>
            <w:r>
              <w:rPr>
                <w:webHidden/>
              </w:rPr>
            </w:r>
            <w:r>
              <w:rPr>
                <w:webHidden/>
              </w:rPr>
              <w:fldChar w:fldCharType="separate"/>
            </w:r>
            <w:r>
              <w:rPr>
                <w:webHidden/>
              </w:rPr>
              <w:t>2</w:t>
            </w:r>
            <w:r>
              <w:rPr>
                <w:webHidden/>
              </w:rPr>
              <w:fldChar w:fldCharType="end"/>
            </w:r>
          </w:hyperlink>
        </w:p>
        <w:p w:rsidR="005C70CF" w:rsidRDefault="005C70CF">
          <w:pPr>
            <w:pStyle w:val="TOC2"/>
            <w:rPr>
              <w:rFonts w:asciiTheme="minorHAnsi" w:hAnsiTheme="minorHAnsi"/>
            </w:rPr>
          </w:pPr>
          <w:hyperlink w:anchor="_Toc415585922" w:history="1">
            <w:r w:rsidRPr="00F12159">
              <w:rPr>
                <w:rStyle w:val="Hyperlink"/>
              </w:rPr>
              <w:t>1.2</w:t>
            </w:r>
            <w:r>
              <w:rPr>
                <w:rFonts w:asciiTheme="minorHAnsi" w:hAnsiTheme="minorHAnsi"/>
              </w:rPr>
              <w:tab/>
            </w:r>
            <w:r w:rsidRPr="00F12159">
              <w:rPr>
                <w:rStyle w:val="Hyperlink"/>
              </w:rPr>
              <w:t>Ex Ante load Impact Summary</w:t>
            </w:r>
            <w:r>
              <w:rPr>
                <w:webHidden/>
              </w:rPr>
              <w:tab/>
            </w:r>
            <w:r>
              <w:rPr>
                <w:webHidden/>
              </w:rPr>
              <w:fldChar w:fldCharType="begin"/>
            </w:r>
            <w:r>
              <w:rPr>
                <w:webHidden/>
              </w:rPr>
              <w:instrText xml:space="preserve"> PAGEREF _Toc415585922 \h </w:instrText>
            </w:r>
            <w:r>
              <w:rPr>
                <w:webHidden/>
              </w:rPr>
            </w:r>
            <w:r>
              <w:rPr>
                <w:webHidden/>
              </w:rPr>
              <w:fldChar w:fldCharType="separate"/>
            </w:r>
            <w:r>
              <w:rPr>
                <w:webHidden/>
              </w:rPr>
              <w:t>4</w:t>
            </w:r>
            <w:r>
              <w:rPr>
                <w:webHidden/>
              </w:rPr>
              <w:fldChar w:fldCharType="end"/>
            </w:r>
          </w:hyperlink>
        </w:p>
        <w:p w:rsidR="005C70CF" w:rsidRDefault="005C70CF">
          <w:pPr>
            <w:pStyle w:val="TOC1"/>
            <w:rPr>
              <w:rFonts w:asciiTheme="minorHAnsi" w:hAnsiTheme="minorHAnsi"/>
            </w:rPr>
          </w:pPr>
          <w:hyperlink w:anchor="_Toc415585923" w:history="1">
            <w:r w:rsidRPr="00F12159">
              <w:rPr>
                <w:rStyle w:val="Hyperlink"/>
              </w:rPr>
              <w:t>2</w:t>
            </w:r>
            <w:r>
              <w:rPr>
                <w:rFonts w:asciiTheme="minorHAnsi" w:hAnsiTheme="minorHAnsi"/>
              </w:rPr>
              <w:tab/>
            </w:r>
            <w:r w:rsidRPr="00F12159">
              <w:rPr>
                <w:rStyle w:val="Hyperlink"/>
              </w:rPr>
              <w:t>Introduction</w:t>
            </w:r>
            <w:r>
              <w:rPr>
                <w:webHidden/>
              </w:rPr>
              <w:tab/>
            </w:r>
            <w:r>
              <w:rPr>
                <w:webHidden/>
              </w:rPr>
              <w:fldChar w:fldCharType="begin"/>
            </w:r>
            <w:r>
              <w:rPr>
                <w:webHidden/>
              </w:rPr>
              <w:instrText xml:space="preserve"> PAGEREF _Toc415585923 \h </w:instrText>
            </w:r>
            <w:r>
              <w:rPr>
                <w:webHidden/>
              </w:rPr>
            </w:r>
            <w:r>
              <w:rPr>
                <w:webHidden/>
              </w:rPr>
              <w:fldChar w:fldCharType="separate"/>
            </w:r>
            <w:r>
              <w:rPr>
                <w:webHidden/>
              </w:rPr>
              <w:t>5</w:t>
            </w:r>
            <w:r>
              <w:rPr>
                <w:webHidden/>
              </w:rPr>
              <w:fldChar w:fldCharType="end"/>
            </w:r>
          </w:hyperlink>
        </w:p>
        <w:p w:rsidR="005C70CF" w:rsidRDefault="005C70CF">
          <w:pPr>
            <w:pStyle w:val="TOC2"/>
            <w:rPr>
              <w:rFonts w:asciiTheme="minorHAnsi" w:hAnsiTheme="minorHAnsi"/>
            </w:rPr>
          </w:pPr>
          <w:hyperlink w:anchor="_Toc415585924" w:history="1">
            <w:r w:rsidRPr="00F12159">
              <w:rPr>
                <w:rStyle w:val="Hyperlink"/>
              </w:rPr>
              <w:t>2.1</w:t>
            </w:r>
            <w:r>
              <w:rPr>
                <w:rFonts w:asciiTheme="minorHAnsi" w:hAnsiTheme="minorHAnsi"/>
              </w:rPr>
              <w:tab/>
            </w:r>
            <w:r w:rsidRPr="00F12159">
              <w:rPr>
                <w:rStyle w:val="Hyperlink"/>
              </w:rPr>
              <w:t>Report Organization</w:t>
            </w:r>
            <w:r>
              <w:rPr>
                <w:webHidden/>
              </w:rPr>
              <w:tab/>
            </w:r>
            <w:r>
              <w:rPr>
                <w:webHidden/>
              </w:rPr>
              <w:fldChar w:fldCharType="begin"/>
            </w:r>
            <w:r>
              <w:rPr>
                <w:webHidden/>
              </w:rPr>
              <w:instrText xml:space="preserve"> PAGEREF _Toc415585924 \h </w:instrText>
            </w:r>
            <w:r>
              <w:rPr>
                <w:webHidden/>
              </w:rPr>
            </w:r>
            <w:r>
              <w:rPr>
                <w:webHidden/>
              </w:rPr>
              <w:fldChar w:fldCharType="separate"/>
            </w:r>
            <w:r>
              <w:rPr>
                <w:webHidden/>
              </w:rPr>
              <w:t>5</w:t>
            </w:r>
            <w:r>
              <w:rPr>
                <w:webHidden/>
              </w:rPr>
              <w:fldChar w:fldCharType="end"/>
            </w:r>
          </w:hyperlink>
        </w:p>
        <w:p w:rsidR="005C70CF" w:rsidRDefault="005C70CF">
          <w:pPr>
            <w:pStyle w:val="TOC1"/>
            <w:rPr>
              <w:rFonts w:asciiTheme="minorHAnsi" w:hAnsiTheme="minorHAnsi"/>
            </w:rPr>
          </w:pPr>
          <w:hyperlink w:anchor="_Toc415585925" w:history="1">
            <w:r w:rsidRPr="00F12159">
              <w:rPr>
                <w:rStyle w:val="Hyperlink"/>
              </w:rPr>
              <w:t>3</w:t>
            </w:r>
            <w:r>
              <w:rPr>
                <w:rFonts w:asciiTheme="minorHAnsi" w:hAnsiTheme="minorHAnsi"/>
              </w:rPr>
              <w:tab/>
            </w:r>
            <w:r w:rsidRPr="00F12159">
              <w:rPr>
                <w:rStyle w:val="Hyperlink"/>
              </w:rPr>
              <w:t>Ex Post Methods and Validation</w:t>
            </w:r>
            <w:r>
              <w:rPr>
                <w:webHidden/>
              </w:rPr>
              <w:tab/>
            </w:r>
            <w:r>
              <w:rPr>
                <w:webHidden/>
              </w:rPr>
              <w:fldChar w:fldCharType="begin"/>
            </w:r>
            <w:r>
              <w:rPr>
                <w:webHidden/>
              </w:rPr>
              <w:instrText xml:space="preserve"> PAGEREF _Toc415585925 \h </w:instrText>
            </w:r>
            <w:r>
              <w:rPr>
                <w:webHidden/>
              </w:rPr>
            </w:r>
            <w:r>
              <w:rPr>
                <w:webHidden/>
              </w:rPr>
              <w:fldChar w:fldCharType="separate"/>
            </w:r>
            <w:r>
              <w:rPr>
                <w:webHidden/>
              </w:rPr>
              <w:t>6</w:t>
            </w:r>
            <w:r>
              <w:rPr>
                <w:webHidden/>
              </w:rPr>
              <w:fldChar w:fldCharType="end"/>
            </w:r>
          </w:hyperlink>
        </w:p>
        <w:p w:rsidR="005C70CF" w:rsidRDefault="005C70CF">
          <w:pPr>
            <w:pStyle w:val="TOC2"/>
            <w:rPr>
              <w:rFonts w:asciiTheme="minorHAnsi" w:hAnsiTheme="minorHAnsi"/>
            </w:rPr>
          </w:pPr>
          <w:hyperlink w:anchor="_Toc415585926" w:history="1">
            <w:r w:rsidRPr="00F12159">
              <w:rPr>
                <w:rStyle w:val="Hyperlink"/>
              </w:rPr>
              <w:t>3.1</w:t>
            </w:r>
            <w:r>
              <w:rPr>
                <w:rFonts w:asciiTheme="minorHAnsi" w:hAnsiTheme="minorHAnsi"/>
              </w:rPr>
              <w:tab/>
            </w:r>
            <w:r w:rsidRPr="00F12159">
              <w:rPr>
                <w:rStyle w:val="Hyperlink"/>
              </w:rPr>
              <w:t>Matched Control Group Methodology – Commercial</w:t>
            </w:r>
            <w:r>
              <w:rPr>
                <w:webHidden/>
              </w:rPr>
              <w:tab/>
            </w:r>
            <w:r>
              <w:rPr>
                <w:webHidden/>
              </w:rPr>
              <w:fldChar w:fldCharType="begin"/>
            </w:r>
            <w:r>
              <w:rPr>
                <w:webHidden/>
              </w:rPr>
              <w:instrText xml:space="preserve"> PAGEREF _Toc415585926 \h </w:instrText>
            </w:r>
            <w:r>
              <w:rPr>
                <w:webHidden/>
              </w:rPr>
            </w:r>
            <w:r>
              <w:rPr>
                <w:webHidden/>
              </w:rPr>
              <w:fldChar w:fldCharType="separate"/>
            </w:r>
            <w:r>
              <w:rPr>
                <w:webHidden/>
              </w:rPr>
              <w:t>6</w:t>
            </w:r>
            <w:r>
              <w:rPr>
                <w:webHidden/>
              </w:rPr>
              <w:fldChar w:fldCharType="end"/>
            </w:r>
          </w:hyperlink>
        </w:p>
        <w:p w:rsidR="005C70CF" w:rsidRDefault="005C70CF">
          <w:pPr>
            <w:pStyle w:val="TOC2"/>
            <w:rPr>
              <w:rFonts w:asciiTheme="minorHAnsi" w:hAnsiTheme="minorHAnsi"/>
            </w:rPr>
          </w:pPr>
          <w:hyperlink w:anchor="_Toc415585927" w:history="1">
            <w:r w:rsidRPr="00F12159">
              <w:rPr>
                <w:rStyle w:val="Hyperlink"/>
              </w:rPr>
              <w:t>3.2</w:t>
            </w:r>
            <w:r>
              <w:rPr>
                <w:rFonts w:asciiTheme="minorHAnsi" w:hAnsiTheme="minorHAnsi"/>
              </w:rPr>
              <w:tab/>
            </w:r>
            <w:r w:rsidRPr="00F12159">
              <w:rPr>
                <w:rStyle w:val="Hyperlink"/>
              </w:rPr>
              <w:t>Individual Customer Regression Methodology – Residential</w:t>
            </w:r>
            <w:r>
              <w:rPr>
                <w:webHidden/>
              </w:rPr>
              <w:tab/>
            </w:r>
            <w:r>
              <w:rPr>
                <w:webHidden/>
              </w:rPr>
              <w:fldChar w:fldCharType="begin"/>
            </w:r>
            <w:r>
              <w:rPr>
                <w:webHidden/>
              </w:rPr>
              <w:instrText xml:space="preserve"> PAGEREF _Toc415585927 \h </w:instrText>
            </w:r>
            <w:r>
              <w:rPr>
                <w:webHidden/>
              </w:rPr>
            </w:r>
            <w:r>
              <w:rPr>
                <w:webHidden/>
              </w:rPr>
              <w:fldChar w:fldCharType="separate"/>
            </w:r>
            <w:r>
              <w:rPr>
                <w:webHidden/>
              </w:rPr>
              <w:t>11</w:t>
            </w:r>
            <w:r>
              <w:rPr>
                <w:webHidden/>
              </w:rPr>
              <w:fldChar w:fldCharType="end"/>
            </w:r>
          </w:hyperlink>
        </w:p>
        <w:p w:rsidR="005C70CF" w:rsidRDefault="005C70CF">
          <w:pPr>
            <w:pStyle w:val="TOC1"/>
            <w:rPr>
              <w:rFonts w:asciiTheme="minorHAnsi" w:hAnsiTheme="minorHAnsi"/>
            </w:rPr>
          </w:pPr>
          <w:hyperlink w:anchor="_Toc415585928" w:history="1">
            <w:r w:rsidRPr="00F12159">
              <w:rPr>
                <w:rStyle w:val="Hyperlink"/>
              </w:rPr>
              <w:t>4</w:t>
            </w:r>
            <w:r>
              <w:rPr>
                <w:rFonts w:asciiTheme="minorHAnsi" w:hAnsiTheme="minorHAnsi"/>
              </w:rPr>
              <w:tab/>
            </w:r>
            <w:r w:rsidRPr="00F12159">
              <w:rPr>
                <w:rStyle w:val="Hyperlink"/>
              </w:rPr>
              <w:t>2014 Ex Post Load Impacts</w:t>
            </w:r>
            <w:r>
              <w:rPr>
                <w:webHidden/>
              </w:rPr>
              <w:tab/>
            </w:r>
            <w:r>
              <w:rPr>
                <w:webHidden/>
              </w:rPr>
              <w:fldChar w:fldCharType="begin"/>
            </w:r>
            <w:r>
              <w:rPr>
                <w:webHidden/>
              </w:rPr>
              <w:instrText xml:space="preserve"> PAGEREF _Toc415585928 \h </w:instrText>
            </w:r>
            <w:r>
              <w:rPr>
                <w:webHidden/>
              </w:rPr>
            </w:r>
            <w:r>
              <w:rPr>
                <w:webHidden/>
              </w:rPr>
              <w:fldChar w:fldCharType="separate"/>
            </w:r>
            <w:r>
              <w:rPr>
                <w:webHidden/>
              </w:rPr>
              <w:t>13</w:t>
            </w:r>
            <w:r>
              <w:rPr>
                <w:webHidden/>
              </w:rPr>
              <w:fldChar w:fldCharType="end"/>
            </w:r>
          </w:hyperlink>
        </w:p>
        <w:p w:rsidR="005C70CF" w:rsidRDefault="005C70CF">
          <w:pPr>
            <w:pStyle w:val="TOC2"/>
            <w:rPr>
              <w:rFonts w:asciiTheme="minorHAnsi" w:hAnsiTheme="minorHAnsi"/>
            </w:rPr>
          </w:pPr>
          <w:hyperlink w:anchor="_Toc415585929" w:history="1">
            <w:r w:rsidRPr="00F12159">
              <w:rPr>
                <w:rStyle w:val="Hyperlink"/>
              </w:rPr>
              <w:t>4.1</w:t>
            </w:r>
            <w:r>
              <w:rPr>
                <w:rFonts w:asciiTheme="minorHAnsi" w:hAnsiTheme="minorHAnsi"/>
              </w:rPr>
              <w:tab/>
            </w:r>
            <w:r w:rsidRPr="00F12159">
              <w:rPr>
                <w:rStyle w:val="Hyperlink"/>
              </w:rPr>
              <w:t>Average Event Impacts – Commercial</w:t>
            </w:r>
            <w:r>
              <w:rPr>
                <w:webHidden/>
              </w:rPr>
              <w:tab/>
            </w:r>
            <w:r>
              <w:rPr>
                <w:webHidden/>
              </w:rPr>
              <w:fldChar w:fldCharType="begin"/>
            </w:r>
            <w:r>
              <w:rPr>
                <w:webHidden/>
              </w:rPr>
              <w:instrText xml:space="preserve"> PAGEREF _Toc415585929 \h </w:instrText>
            </w:r>
            <w:r>
              <w:rPr>
                <w:webHidden/>
              </w:rPr>
            </w:r>
            <w:r>
              <w:rPr>
                <w:webHidden/>
              </w:rPr>
              <w:fldChar w:fldCharType="separate"/>
            </w:r>
            <w:r>
              <w:rPr>
                <w:webHidden/>
              </w:rPr>
              <w:t>13</w:t>
            </w:r>
            <w:r>
              <w:rPr>
                <w:webHidden/>
              </w:rPr>
              <w:fldChar w:fldCharType="end"/>
            </w:r>
          </w:hyperlink>
        </w:p>
        <w:p w:rsidR="005C70CF" w:rsidRDefault="005C70CF">
          <w:pPr>
            <w:pStyle w:val="TOC2"/>
            <w:rPr>
              <w:rFonts w:asciiTheme="minorHAnsi" w:hAnsiTheme="minorHAnsi"/>
            </w:rPr>
          </w:pPr>
          <w:hyperlink w:anchor="_Toc415585930" w:history="1">
            <w:r w:rsidRPr="00F12159">
              <w:rPr>
                <w:rStyle w:val="Hyperlink"/>
              </w:rPr>
              <w:t>4.2</w:t>
            </w:r>
            <w:r>
              <w:rPr>
                <w:rFonts w:asciiTheme="minorHAnsi" w:hAnsiTheme="minorHAnsi"/>
              </w:rPr>
              <w:tab/>
            </w:r>
            <w:r w:rsidRPr="00F12159">
              <w:rPr>
                <w:rStyle w:val="Hyperlink"/>
              </w:rPr>
              <w:t>Load Impacts for Specific Customer Segments - Commercial</w:t>
            </w:r>
            <w:r>
              <w:rPr>
                <w:webHidden/>
              </w:rPr>
              <w:tab/>
            </w:r>
            <w:r>
              <w:rPr>
                <w:webHidden/>
              </w:rPr>
              <w:fldChar w:fldCharType="begin"/>
            </w:r>
            <w:r>
              <w:rPr>
                <w:webHidden/>
              </w:rPr>
              <w:instrText xml:space="preserve"> PAGEREF _Toc415585930 \h </w:instrText>
            </w:r>
            <w:r>
              <w:rPr>
                <w:webHidden/>
              </w:rPr>
            </w:r>
            <w:r>
              <w:rPr>
                <w:webHidden/>
              </w:rPr>
              <w:fldChar w:fldCharType="separate"/>
            </w:r>
            <w:r>
              <w:rPr>
                <w:webHidden/>
              </w:rPr>
              <w:t>15</w:t>
            </w:r>
            <w:r>
              <w:rPr>
                <w:webHidden/>
              </w:rPr>
              <w:fldChar w:fldCharType="end"/>
            </w:r>
          </w:hyperlink>
        </w:p>
        <w:p w:rsidR="005C70CF" w:rsidRDefault="005C70CF">
          <w:pPr>
            <w:pStyle w:val="TOC3"/>
            <w:rPr>
              <w:rFonts w:asciiTheme="minorHAnsi" w:hAnsiTheme="minorHAnsi" w:cstheme="minorBidi"/>
              <w:szCs w:val="22"/>
            </w:rPr>
          </w:pPr>
          <w:hyperlink w:anchor="_Toc415585931" w:history="1">
            <w:r w:rsidRPr="00F12159">
              <w:rPr>
                <w:rStyle w:val="Hyperlink"/>
              </w:rPr>
              <w:t>4.2.1</w:t>
            </w:r>
            <w:r>
              <w:rPr>
                <w:rFonts w:asciiTheme="minorHAnsi" w:hAnsiTheme="minorHAnsi" w:cstheme="minorBidi"/>
                <w:szCs w:val="22"/>
              </w:rPr>
              <w:tab/>
            </w:r>
            <w:r w:rsidRPr="00F12159">
              <w:rPr>
                <w:rStyle w:val="Hyperlink"/>
              </w:rPr>
              <w:t>Load Impacts by Climate Zone</w:t>
            </w:r>
            <w:r>
              <w:rPr>
                <w:webHidden/>
              </w:rPr>
              <w:tab/>
            </w:r>
            <w:r>
              <w:rPr>
                <w:webHidden/>
              </w:rPr>
              <w:fldChar w:fldCharType="begin"/>
            </w:r>
            <w:r>
              <w:rPr>
                <w:webHidden/>
              </w:rPr>
              <w:instrText xml:space="preserve"> PAGEREF _Toc415585931 \h </w:instrText>
            </w:r>
            <w:r>
              <w:rPr>
                <w:webHidden/>
              </w:rPr>
            </w:r>
            <w:r>
              <w:rPr>
                <w:webHidden/>
              </w:rPr>
              <w:fldChar w:fldCharType="separate"/>
            </w:r>
            <w:r>
              <w:rPr>
                <w:webHidden/>
              </w:rPr>
              <w:t>15</w:t>
            </w:r>
            <w:r>
              <w:rPr>
                <w:webHidden/>
              </w:rPr>
              <w:fldChar w:fldCharType="end"/>
            </w:r>
          </w:hyperlink>
        </w:p>
        <w:p w:rsidR="005C70CF" w:rsidRDefault="005C70CF">
          <w:pPr>
            <w:pStyle w:val="TOC3"/>
            <w:rPr>
              <w:rFonts w:asciiTheme="minorHAnsi" w:hAnsiTheme="minorHAnsi" w:cstheme="minorBidi"/>
              <w:szCs w:val="22"/>
            </w:rPr>
          </w:pPr>
          <w:hyperlink w:anchor="_Toc415585932" w:history="1">
            <w:r w:rsidRPr="00F12159">
              <w:rPr>
                <w:rStyle w:val="Hyperlink"/>
              </w:rPr>
              <w:t>4.2.2</w:t>
            </w:r>
            <w:r>
              <w:rPr>
                <w:rFonts w:asciiTheme="minorHAnsi" w:hAnsiTheme="minorHAnsi" w:cstheme="minorBidi"/>
                <w:szCs w:val="22"/>
              </w:rPr>
              <w:tab/>
            </w:r>
            <w:r w:rsidRPr="00F12159">
              <w:rPr>
                <w:rStyle w:val="Hyperlink"/>
              </w:rPr>
              <w:t>Load Impacts by Industry</w:t>
            </w:r>
            <w:r>
              <w:rPr>
                <w:webHidden/>
              </w:rPr>
              <w:tab/>
            </w:r>
            <w:r>
              <w:rPr>
                <w:webHidden/>
              </w:rPr>
              <w:fldChar w:fldCharType="begin"/>
            </w:r>
            <w:r>
              <w:rPr>
                <w:webHidden/>
              </w:rPr>
              <w:instrText xml:space="preserve"> PAGEREF _Toc415585932 \h </w:instrText>
            </w:r>
            <w:r>
              <w:rPr>
                <w:webHidden/>
              </w:rPr>
            </w:r>
            <w:r>
              <w:rPr>
                <w:webHidden/>
              </w:rPr>
              <w:fldChar w:fldCharType="separate"/>
            </w:r>
            <w:r>
              <w:rPr>
                <w:webHidden/>
              </w:rPr>
              <w:t>16</w:t>
            </w:r>
            <w:r>
              <w:rPr>
                <w:webHidden/>
              </w:rPr>
              <w:fldChar w:fldCharType="end"/>
            </w:r>
          </w:hyperlink>
        </w:p>
        <w:p w:rsidR="005C70CF" w:rsidRDefault="005C70CF">
          <w:pPr>
            <w:pStyle w:val="TOC3"/>
            <w:rPr>
              <w:rFonts w:asciiTheme="minorHAnsi" w:hAnsiTheme="minorHAnsi" w:cstheme="minorBidi"/>
              <w:szCs w:val="22"/>
            </w:rPr>
          </w:pPr>
          <w:hyperlink w:anchor="_Toc415585933" w:history="1">
            <w:r w:rsidRPr="00F12159">
              <w:rPr>
                <w:rStyle w:val="Hyperlink"/>
              </w:rPr>
              <w:t>4.2.3</w:t>
            </w:r>
            <w:r>
              <w:rPr>
                <w:rFonts w:asciiTheme="minorHAnsi" w:hAnsiTheme="minorHAnsi" w:cstheme="minorBidi"/>
                <w:szCs w:val="22"/>
              </w:rPr>
              <w:tab/>
            </w:r>
            <w:r w:rsidRPr="00F12159">
              <w:rPr>
                <w:rStyle w:val="Hyperlink"/>
              </w:rPr>
              <w:t>Load Impacts by Cycling Strategy</w:t>
            </w:r>
            <w:r>
              <w:rPr>
                <w:webHidden/>
              </w:rPr>
              <w:tab/>
            </w:r>
            <w:r>
              <w:rPr>
                <w:webHidden/>
              </w:rPr>
              <w:fldChar w:fldCharType="begin"/>
            </w:r>
            <w:r>
              <w:rPr>
                <w:webHidden/>
              </w:rPr>
              <w:instrText xml:space="preserve"> PAGEREF _Toc415585933 \h </w:instrText>
            </w:r>
            <w:r>
              <w:rPr>
                <w:webHidden/>
              </w:rPr>
            </w:r>
            <w:r>
              <w:rPr>
                <w:webHidden/>
              </w:rPr>
              <w:fldChar w:fldCharType="separate"/>
            </w:r>
            <w:r>
              <w:rPr>
                <w:webHidden/>
              </w:rPr>
              <w:t>17</w:t>
            </w:r>
            <w:r>
              <w:rPr>
                <w:webHidden/>
              </w:rPr>
              <w:fldChar w:fldCharType="end"/>
            </w:r>
          </w:hyperlink>
        </w:p>
        <w:p w:rsidR="005C70CF" w:rsidRDefault="005C70CF">
          <w:pPr>
            <w:pStyle w:val="TOC3"/>
            <w:rPr>
              <w:rFonts w:asciiTheme="minorHAnsi" w:hAnsiTheme="minorHAnsi" w:cstheme="minorBidi"/>
              <w:szCs w:val="22"/>
            </w:rPr>
          </w:pPr>
          <w:hyperlink w:anchor="_Toc415585934" w:history="1">
            <w:r w:rsidRPr="00F12159">
              <w:rPr>
                <w:rStyle w:val="Hyperlink"/>
              </w:rPr>
              <w:t>4.2.4</w:t>
            </w:r>
            <w:r>
              <w:rPr>
                <w:rFonts w:asciiTheme="minorHAnsi" w:hAnsiTheme="minorHAnsi" w:cstheme="minorBidi"/>
                <w:szCs w:val="22"/>
              </w:rPr>
              <w:tab/>
            </w:r>
            <w:r w:rsidRPr="00F12159">
              <w:rPr>
                <w:rStyle w:val="Hyperlink"/>
              </w:rPr>
              <w:t>Load Impacts by Source</w:t>
            </w:r>
            <w:r>
              <w:rPr>
                <w:webHidden/>
              </w:rPr>
              <w:tab/>
            </w:r>
            <w:r>
              <w:rPr>
                <w:webHidden/>
              </w:rPr>
              <w:fldChar w:fldCharType="begin"/>
            </w:r>
            <w:r>
              <w:rPr>
                <w:webHidden/>
              </w:rPr>
              <w:instrText xml:space="preserve"> PAGEREF _Toc415585934 \h </w:instrText>
            </w:r>
            <w:r>
              <w:rPr>
                <w:webHidden/>
              </w:rPr>
            </w:r>
            <w:r>
              <w:rPr>
                <w:webHidden/>
              </w:rPr>
              <w:fldChar w:fldCharType="separate"/>
            </w:r>
            <w:r>
              <w:rPr>
                <w:webHidden/>
              </w:rPr>
              <w:t>18</w:t>
            </w:r>
            <w:r>
              <w:rPr>
                <w:webHidden/>
              </w:rPr>
              <w:fldChar w:fldCharType="end"/>
            </w:r>
          </w:hyperlink>
        </w:p>
        <w:p w:rsidR="005C70CF" w:rsidRDefault="005C70CF">
          <w:pPr>
            <w:pStyle w:val="TOC2"/>
            <w:rPr>
              <w:rFonts w:asciiTheme="minorHAnsi" w:hAnsiTheme="minorHAnsi"/>
            </w:rPr>
          </w:pPr>
          <w:hyperlink w:anchor="_Toc415585935" w:history="1">
            <w:r w:rsidRPr="00F12159">
              <w:rPr>
                <w:rStyle w:val="Hyperlink"/>
              </w:rPr>
              <w:t>4.3</w:t>
            </w:r>
            <w:r>
              <w:rPr>
                <w:rFonts w:asciiTheme="minorHAnsi" w:hAnsiTheme="minorHAnsi"/>
              </w:rPr>
              <w:tab/>
            </w:r>
            <w:r w:rsidRPr="00F12159">
              <w:rPr>
                <w:rStyle w:val="Hyperlink"/>
              </w:rPr>
              <w:t>Average Event Impacts – Residential</w:t>
            </w:r>
            <w:r>
              <w:rPr>
                <w:webHidden/>
              </w:rPr>
              <w:tab/>
            </w:r>
            <w:r>
              <w:rPr>
                <w:webHidden/>
              </w:rPr>
              <w:fldChar w:fldCharType="begin"/>
            </w:r>
            <w:r>
              <w:rPr>
                <w:webHidden/>
              </w:rPr>
              <w:instrText xml:space="preserve"> PAGEREF _Toc415585935 \h </w:instrText>
            </w:r>
            <w:r>
              <w:rPr>
                <w:webHidden/>
              </w:rPr>
            </w:r>
            <w:r>
              <w:rPr>
                <w:webHidden/>
              </w:rPr>
              <w:fldChar w:fldCharType="separate"/>
            </w:r>
            <w:r>
              <w:rPr>
                <w:webHidden/>
              </w:rPr>
              <w:t>19</w:t>
            </w:r>
            <w:r>
              <w:rPr>
                <w:webHidden/>
              </w:rPr>
              <w:fldChar w:fldCharType="end"/>
            </w:r>
          </w:hyperlink>
        </w:p>
        <w:p w:rsidR="005C70CF" w:rsidRDefault="005C70CF">
          <w:pPr>
            <w:pStyle w:val="TOC1"/>
            <w:rPr>
              <w:rFonts w:asciiTheme="minorHAnsi" w:hAnsiTheme="minorHAnsi"/>
            </w:rPr>
          </w:pPr>
          <w:hyperlink w:anchor="_Toc415585936" w:history="1">
            <w:r w:rsidRPr="00F12159">
              <w:rPr>
                <w:rStyle w:val="Hyperlink"/>
              </w:rPr>
              <w:t>5</w:t>
            </w:r>
            <w:r>
              <w:rPr>
                <w:rFonts w:asciiTheme="minorHAnsi" w:hAnsiTheme="minorHAnsi"/>
              </w:rPr>
              <w:tab/>
            </w:r>
            <w:r w:rsidRPr="00F12159">
              <w:rPr>
                <w:rStyle w:val="Hyperlink"/>
              </w:rPr>
              <w:t>Ex Ante Methodology and Results</w:t>
            </w:r>
            <w:r>
              <w:rPr>
                <w:webHidden/>
              </w:rPr>
              <w:tab/>
            </w:r>
            <w:r>
              <w:rPr>
                <w:webHidden/>
              </w:rPr>
              <w:fldChar w:fldCharType="begin"/>
            </w:r>
            <w:r>
              <w:rPr>
                <w:webHidden/>
              </w:rPr>
              <w:instrText xml:space="preserve"> PAGEREF _Toc415585936 \h </w:instrText>
            </w:r>
            <w:r>
              <w:rPr>
                <w:webHidden/>
              </w:rPr>
            </w:r>
            <w:r>
              <w:rPr>
                <w:webHidden/>
              </w:rPr>
              <w:fldChar w:fldCharType="separate"/>
            </w:r>
            <w:r>
              <w:rPr>
                <w:webHidden/>
              </w:rPr>
              <w:t>21</w:t>
            </w:r>
            <w:r>
              <w:rPr>
                <w:webHidden/>
              </w:rPr>
              <w:fldChar w:fldCharType="end"/>
            </w:r>
          </w:hyperlink>
        </w:p>
        <w:p w:rsidR="005C70CF" w:rsidRDefault="005C70CF">
          <w:pPr>
            <w:pStyle w:val="TOC2"/>
            <w:rPr>
              <w:rFonts w:asciiTheme="minorHAnsi" w:hAnsiTheme="minorHAnsi"/>
            </w:rPr>
          </w:pPr>
          <w:hyperlink w:anchor="_Toc415585937" w:history="1">
            <w:r w:rsidRPr="00F12159">
              <w:rPr>
                <w:rStyle w:val="Hyperlink"/>
              </w:rPr>
              <w:t>5.1</w:t>
            </w:r>
            <w:r>
              <w:rPr>
                <w:rFonts w:asciiTheme="minorHAnsi" w:hAnsiTheme="minorHAnsi"/>
              </w:rPr>
              <w:tab/>
            </w:r>
            <w:r w:rsidRPr="00F12159">
              <w:rPr>
                <w:rStyle w:val="Hyperlink"/>
              </w:rPr>
              <w:t>Ex Ante Estimation Methodology</w:t>
            </w:r>
            <w:r>
              <w:rPr>
                <w:webHidden/>
              </w:rPr>
              <w:tab/>
            </w:r>
            <w:r>
              <w:rPr>
                <w:webHidden/>
              </w:rPr>
              <w:fldChar w:fldCharType="begin"/>
            </w:r>
            <w:r>
              <w:rPr>
                <w:webHidden/>
              </w:rPr>
              <w:instrText xml:space="preserve"> PAGEREF _Toc415585937 \h </w:instrText>
            </w:r>
            <w:r>
              <w:rPr>
                <w:webHidden/>
              </w:rPr>
            </w:r>
            <w:r>
              <w:rPr>
                <w:webHidden/>
              </w:rPr>
              <w:fldChar w:fldCharType="separate"/>
            </w:r>
            <w:r>
              <w:rPr>
                <w:webHidden/>
              </w:rPr>
              <w:t>21</w:t>
            </w:r>
            <w:r>
              <w:rPr>
                <w:webHidden/>
              </w:rPr>
              <w:fldChar w:fldCharType="end"/>
            </w:r>
          </w:hyperlink>
        </w:p>
        <w:p w:rsidR="005C70CF" w:rsidRDefault="005C70CF">
          <w:pPr>
            <w:pStyle w:val="TOC2"/>
            <w:rPr>
              <w:rFonts w:asciiTheme="minorHAnsi" w:hAnsiTheme="minorHAnsi"/>
            </w:rPr>
          </w:pPr>
          <w:hyperlink w:anchor="_Toc415585938" w:history="1">
            <w:r w:rsidRPr="00F12159">
              <w:rPr>
                <w:rStyle w:val="Hyperlink"/>
              </w:rPr>
              <w:t>5.2</w:t>
            </w:r>
            <w:r>
              <w:rPr>
                <w:rFonts w:asciiTheme="minorHAnsi" w:hAnsiTheme="minorHAnsi"/>
              </w:rPr>
              <w:tab/>
            </w:r>
            <w:r w:rsidRPr="00F12159">
              <w:rPr>
                <w:rStyle w:val="Hyperlink"/>
              </w:rPr>
              <w:t>Estimating Ex Ante Weather Conditions</w:t>
            </w:r>
            <w:r>
              <w:rPr>
                <w:webHidden/>
              </w:rPr>
              <w:tab/>
            </w:r>
            <w:r>
              <w:rPr>
                <w:webHidden/>
              </w:rPr>
              <w:fldChar w:fldCharType="begin"/>
            </w:r>
            <w:r>
              <w:rPr>
                <w:webHidden/>
              </w:rPr>
              <w:instrText xml:space="preserve"> PAGEREF _Toc415585938 \h </w:instrText>
            </w:r>
            <w:r>
              <w:rPr>
                <w:webHidden/>
              </w:rPr>
            </w:r>
            <w:r>
              <w:rPr>
                <w:webHidden/>
              </w:rPr>
              <w:fldChar w:fldCharType="separate"/>
            </w:r>
            <w:r>
              <w:rPr>
                <w:webHidden/>
              </w:rPr>
              <w:t>24</w:t>
            </w:r>
            <w:r>
              <w:rPr>
                <w:webHidden/>
              </w:rPr>
              <w:fldChar w:fldCharType="end"/>
            </w:r>
          </w:hyperlink>
        </w:p>
        <w:p w:rsidR="005C70CF" w:rsidRDefault="005C70CF">
          <w:pPr>
            <w:pStyle w:val="TOC2"/>
            <w:rPr>
              <w:rFonts w:asciiTheme="minorHAnsi" w:hAnsiTheme="minorHAnsi"/>
            </w:rPr>
          </w:pPr>
          <w:hyperlink w:anchor="_Toc415585939" w:history="1">
            <w:r w:rsidRPr="00F12159">
              <w:rPr>
                <w:rStyle w:val="Hyperlink"/>
              </w:rPr>
              <w:t>5.3</w:t>
            </w:r>
            <w:r>
              <w:rPr>
                <w:rFonts w:asciiTheme="minorHAnsi" w:hAnsiTheme="minorHAnsi"/>
              </w:rPr>
              <w:tab/>
            </w:r>
            <w:r w:rsidRPr="00F12159">
              <w:rPr>
                <w:rStyle w:val="Hyperlink"/>
              </w:rPr>
              <w:t>Ex Ante Load Impact Results</w:t>
            </w:r>
            <w:r>
              <w:rPr>
                <w:webHidden/>
              </w:rPr>
              <w:tab/>
            </w:r>
            <w:r>
              <w:rPr>
                <w:webHidden/>
              </w:rPr>
              <w:fldChar w:fldCharType="begin"/>
            </w:r>
            <w:r>
              <w:rPr>
                <w:webHidden/>
              </w:rPr>
              <w:instrText xml:space="preserve"> PAGEREF _Toc415585939 \h </w:instrText>
            </w:r>
            <w:r>
              <w:rPr>
                <w:webHidden/>
              </w:rPr>
            </w:r>
            <w:r>
              <w:rPr>
                <w:webHidden/>
              </w:rPr>
              <w:fldChar w:fldCharType="separate"/>
            </w:r>
            <w:r>
              <w:rPr>
                <w:webHidden/>
              </w:rPr>
              <w:t>25</w:t>
            </w:r>
            <w:r>
              <w:rPr>
                <w:webHidden/>
              </w:rPr>
              <w:fldChar w:fldCharType="end"/>
            </w:r>
          </w:hyperlink>
        </w:p>
        <w:p w:rsidR="005C70CF" w:rsidRDefault="005C70CF">
          <w:pPr>
            <w:pStyle w:val="TOC2"/>
            <w:rPr>
              <w:rFonts w:asciiTheme="minorHAnsi" w:hAnsiTheme="minorHAnsi"/>
            </w:rPr>
          </w:pPr>
          <w:hyperlink w:anchor="_Toc415585940" w:history="1">
            <w:r w:rsidRPr="00F12159">
              <w:rPr>
                <w:rStyle w:val="Hyperlink"/>
              </w:rPr>
              <w:t>5.4</w:t>
            </w:r>
            <w:r>
              <w:rPr>
                <w:rFonts w:asciiTheme="minorHAnsi" w:hAnsiTheme="minorHAnsi"/>
              </w:rPr>
              <w:tab/>
            </w:r>
            <w:r w:rsidRPr="00F12159">
              <w:rPr>
                <w:rStyle w:val="Hyperlink"/>
              </w:rPr>
              <w:t>Relationship Between Ex Post and Ex Ante Estimates</w:t>
            </w:r>
            <w:r>
              <w:rPr>
                <w:webHidden/>
              </w:rPr>
              <w:tab/>
            </w:r>
            <w:r>
              <w:rPr>
                <w:webHidden/>
              </w:rPr>
              <w:fldChar w:fldCharType="begin"/>
            </w:r>
            <w:r>
              <w:rPr>
                <w:webHidden/>
              </w:rPr>
              <w:instrText xml:space="preserve"> PAGEREF _Toc415585940 \h </w:instrText>
            </w:r>
            <w:r>
              <w:rPr>
                <w:webHidden/>
              </w:rPr>
            </w:r>
            <w:r>
              <w:rPr>
                <w:webHidden/>
              </w:rPr>
              <w:fldChar w:fldCharType="separate"/>
            </w:r>
            <w:r>
              <w:rPr>
                <w:webHidden/>
              </w:rPr>
              <w:t>28</w:t>
            </w:r>
            <w:r>
              <w:rPr>
                <w:webHidden/>
              </w:rPr>
              <w:fldChar w:fldCharType="end"/>
            </w:r>
          </w:hyperlink>
        </w:p>
        <w:p w:rsidR="005C70CF" w:rsidRDefault="005C70CF">
          <w:pPr>
            <w:pStyle w:val="TOC1"/>
            <w:rPr>
              <w:rFonts w:asciiTheme="minorHAnsi" w:hAnsiTheme="minorHAnsi"/>
            </w:rPr>
          </w:pPr>
          <w:hyperlink w:anchor="_Toc415585941" w:history="1">
            <w:r w:rsidRPr="00F12159">
              <w:rPr>
                <w:rStyle w:val="Hyperlink"/>
                <w:snapToGrid w:val="0"/>
                <w:w w:val="0"/>
              </w:rPr>
              <w:t>6</w:t>
            </w:r>
            <w:r>
              <w:rPr>
                <w:rFonts w:asciiTheme="minorHAnsi" w:hAnsiTheme="minorHAnsi"/>
              </w:rPr>
              <w:tab/>
            </w:r>
            <w:r w:rsidRPr="00F12159">
              <w:rPr>
                <w:rStyle w:val="Hyperlink"/>
                <w:snapToGrid w:val="0"/>
                <w:w w:val="0"/>
              </w:rPr>
              <w:t>Recommendations</w:t>
            </w:r>
            <w:r>
              <w:rPr>
                <w:webHidden/>
              </w:rPr>
              <w:tab/>
            </w:r>
            <w:r>
              <w:rPr>
                <w:webHidden/>
              </w:rPr>
              <w:fldChar w:fldCharType="begin"/>
            </w:r>
            <w:r>
              <w:rPr>
                <w:webHidden/>
              </w:rPr>
              <w:instrText xml:space="preserve"> PAGEREF _Toc415585941 \h </w:instrText>
            </w:r>
            <w:r>
              <w:rPr>
                <w:webHidden/>
              </w:rPr>
            </w:r>
            <w:r>
              <w:rPr>
                <w:webHidden/>
              </w:rPr>
              <w:fldChar w:fldCharType="separate"/>
            </w:r>
            <w:r>
              <w:rPr>
                <w:webHidden/>
              </w:rPr>
              <w:t>31</w:t>
            </w:r>
            <w:r>
              <w:rPr>
                <w:webHidden/>
              </w:rPr>
              <w:fldChar w:fldCharType="end"/>
            </w:r>
          </w:hyperlink>
        </w:p>
        <w:p w:rsidR="000E73DD" w:rsidRDefault="009E3548" w:rsidP="000E73DD">
          <w:pPr>
            <w:tabs>
              <w:tab w:val="right" w:leader="dot" w:pos="8460"/>
            </w:tabs>
          </w:pPr>
          <w:r>
            <w:rPr>
              <w:rFonts w:ascii="Arial" w:hAnsi="Arial" w:cs="Arial"/>
              <w:noProof/>
              <w:sz w:val="24"/>
              <w:szCs w:val="24"/>
            </w:rPr>
            <w:fldChar w:fldCharType="end"/>
          </w:r>
        </w:p>
      </w:sdtContent>
    </w:sdt>
    <w:p w:rsidR="000E73DD" w:rsidRDefault="000E73DD" w:rsidP="000E73DD">
      <w:pPr>
        <w:tabs>
          <w:tab w:val="right" w:leader="dot" w:pos="8460"/>
        </w:tabs>
        <w:sectPr w:rsidR="000E73DD" w:rsidSect="00B50663">
          <w:headerReference w:type="default" r:id="rId29"/>
          <w:footerReference w:type="default" r:id="rId30"/>
          <w:headerReference w:type="first" r:id="rId31"/>
          <w:footerReference w:type="first" r:id="rId32"/>
          <w:pgSz w:w="12240" w:h="15840"/>
          <w:pgMar w:top="1440" w:right="1800" w:bottom="1440" w:left="1800" w:header="720" w:footer="720" w:gutter="0"/>
          <w:pgNumType w:fmt="lowerRoman" w:start="1"/>
          <w:cols w:space="720"/>
          <w:docGrid w:linePitch="360"/>
        </w:sectPr>
      </w:pPr>
    </w:p>
    <w:bookmarkEnd w:id="1"/>
    <w:p w:rsidR="000E73DD" w:rsidRDefault="000E73DD" w:rsidP="00143E9F">
      <w:pPr>
        <w:pStyle w:val="Heading1"/>
        <w:sectPr w:rsidR="000E73DD" w:rsidSect="0032034D">
          <w:headerReference w:type="default" r:id="rId33"/>
          <w:type w:val="continuous"/>
          <w:pgSz w:w="12240" w:h="15840"/>
          <w:pgMar w:top="1440" w:right="1440" w:bottom="1440" w:left="1440" w:header="720" w:footer="720" w:gutter="0"/>
          <w:pgNumType w:start="1"/>
          <w:cols w:space="720"/>
          <w:docGrid w:linePitch="360"/>
        </w:sectPr>
      </w:pPr>
    </w:p>
    <w:p w:rsidR="00D6556C" w:rsidRDefault="00D6556C" w:rsidP="00D6556C">
      <w:pPr>
        <w:pStyle w:val="Heading1"/>
      </w:pPr>
      <w:bookmarkStart w:id="2" w:name="_Toc413592740"/>
      <w:bookmarkStart w:id="3" w:name="_Toc415585920"/>
      <w:r w:rsidRPr="00CA1921">
        <w:lastRenderedPageBreak/>
        <w:t>Executive Summary</w:t>
      </w:r>
      <w:bookmarkEnd w:id="2"/>
      <w:bookmarkEnd w:id="3"/>
    </w:p>
    <w:p w:rsidR="00C80102" w:rsidRDefault="00C80102" w:rsidP="00C80102">
      <w:pPr>
        <w:pStyle w:val="BodyParagraph"/>
      </w:pPr>
      <w:r>
        <w:t>San Diego Gas and Electric Company’s (SDG&amp;E) commercial thermostat program provides commercial customers with programmable communicating thermostats (PCTs). On event days, customers are subject to two different air conditioning (AC) cycling strategies</w:t>
      </w:r>
      <w:r>
        <w:rPr>
          <w:rFonts w:cs="Arial"/>
        </w:rPr>
        <w:t>—</w:t>
      </w:r>
      <w:r>
        <w:t>50% cycling and a 4-degree temperature setback. Customers receive the PCTs for free, but do not currently receive an incentive payment, and are able to override the signal or opt out of DR events. Most of these customers will be defaulted onto Critical Peak Pricing (CPP) within a year. For now, the thermostats are activated on residential Peak Time Rebate (PTR) event days.</w:t>
      </w:r>
    </w:p>
    <w:p w:rsidR="00C80102" w:rsidRDefault="00C80102" w:rsidP="00C80102">
      <w:pPr>
        <w:pStyle w:val="BodyBeforeBullet"/>
      </w:pPr>
      <w:r>
        <w:t>The objectives of the SDG&amp;E 2014 commercial thermostat program load impact evaluation are to:</w:t>
      </w:r>
    </w:p>
    <w:p w:rsidR="00C80102" w:rsidRDefault="00C80102" w:rsidP="00C80102">
      <w:pPr>
        <w:pStyle w:val="Bullets"/>
        <w:tabs>
          <w:tab w:val="num" w:pos="360"/>
        </w:tabs>
      </w:pPr>
      <w:r>
        <w:t>Estimate hourly ex post load reductions on 2014 event days (aggregate, per-customer, and per-device levels);</w:t>
      </w:r>
    </w:p>
    <w:p w:rsidR="00C80102" w:rsidRDefault="00C80102" w:rsidP="00C80102">
      <w:pPr>
        <w:pStyle w:val="Bullets"/>
        <w:tabs>
          <w:tab w:val="num" w:pos="360"/>
        </w:tabs>
      </w:pPr>
      <w:r>
        <w:t>Estimate ex post load reductions by cycling strategy, and by other customer segments of interest; and</w:t>
      </w:r>
    </w:p>
    <w:p w:rsidR="00C80102" w:rsidRDefault="00C80102" w:rsidP="00C80102">
      <w:pPr>
        <w:pStyle w:val="BulletLast"/>
        <w:tabs>
          <w:tab w:val="num" w:pos="360"/>
        </w:tabs>
      </w:pPr>
      <w:r>
        <w:t xml:space="preserve">Forecast 2014–2025 thermostat </w:t>
      </w:r>
      <w:proofErr w:type="gramStart"/>
      <w:r>
        <w:t>program</w:t>
      </w:r>
      <w:proofErr w:type="gramEnd"/>
      <w:r>
        <w:t xml:space="preserve"> ex ante load impacts for a 1-in-2 and 1-in-10 weather year by month (aggregate, per-customer level, and per-device levels).</w:t>
      </w:r>
    </w:p>
    <w:p w:rsidR="00C80102" w:rsidRDefault="00C80102" w:rsidP="00C80102">
      <w:pPr>
        <w:pStyle w:val="BodyParagraph"/>
      </w:pPr>
      <w:r>
        <w:t>These estimates are incremental to any conservation effect of the thermostats. Estimates of the conservation effect of the thermostats will be provided in an addendum to this report.</w:t>
      </w:r>
    </w:p>
    <w:p w:rsidR="00C80102" w:rsidRDefault="00C80102" w:rsidP="00C80102">
      <w:pPr>
        <w:pStyle w:val="BodyParagraph"/>
      </w:pPr>
      <w:r>
        <w:t>As of February 2015, over 9,350 PCTs have been rolled out to roughly 1,200 commercial customers. Enrollment has grown substantially since summer 2014. Across the four events called during summer 2014, enrollment averaged 341 customers and roughly 3,100 thermostats. During the first event, on July 31, 2014, there were 274 enrolled participants; and during the final three events, on September 15, 16, and 17, enrollment equaled 363 participants.</w:t>
      </w:r>
    </w:p>
    <w:p w:rsidR="00C80102" w:rsidRDefault="00C80102" w:rsidP="00C80102">
      <w:pPr>
        <w:pStyle w:val="Heading2"/>
      </w:pPr>
      <w:bookmarkStart w:id="4" w:name="_Toc415585921"/>
      <w:r>
        <w:t>Ex Post load Impact Summary</w:t>
      </w:r>
      <w:bookmarkEnd w:id="4"/>
    </w:p>
    <w:p w:rsidR="00C80102" w:rsidRPr="00B22A17" w:rsidRDefault="00C80102" w:rsidP="00C80102">
      <w:pPr>
        <w:pStyle w:val="BodyParagraph"/>
        <w:rPr>
          <w:highlight w:val="lightGray"/>
        </w:rPr>
      </w:pPr>
      <w:r w:rsidRPr="00CA2696">
        <w:t xml:space="preserve">Table </w:t>
      </w:r>
      <w:r>
        <w:t>1</w:t>
      </w:r>
      <w:r w:rsidRPr="00CA2696">
        <w:t>-1 summarizes the average load reduction</w:t>
      </w:r>
      <w:r w:rsidRPr="0028777A">
        <w:t xml:space="preserve"> </w:t>
      </w:r>
      <w:r>
        <w:t xml:space="preserve">provided </w:t>
      </w:r>
      <w:r w:rsidRPr="00CA2696">
        <w:t xml:space="preserve">by commercial customers across the four-hour event window </w:t>
      </w:r>
      <w:r>
        <w:t xml:space="preserve">from 2 to 6 PM. </w:t>
      </w:r>
      <w:r w:rsidRPr="00CA2696">
        <w:t>As shown, the average perc</w:t>
      </w:r>
      <w:r w:rsidRPr="00250CC7">
        <w:t>ent reduction ranged from a low of 4% on September 15</w:t>
      </w:r>
      <w:r w:rsidRPr="00250CC7">
        <w:rPr>
          <w:vertAlign w:val="superscript"/>
        </w:rPr>
        <w:t xml:space="preserve"> </w:t>
      </w:r>
      <w:r w:rsidRPr="00250CC7">
        <w:t>and 16 to a high of 8% on July 31</w:t>
      </w:r>
      <w:r>
        <w:t xml:space="preserve">. </w:t>
      </w:r>
      <w:r w:rsidRPr="00250CC7">
        <w:t xml:space="preserve">An average reduction of 5% was obtained across </w:t>
      </w:r>
      <w:r w:rsidRPr="00D35CB2">
        <w:t>the four event days</w:t>
      </w:r>
      <w:r>
        <w:t xml:space="preserve">. </w:t>
      </w:r>
      <w:r w:rsidRPr="00D35CB2">
        <w:t>The average load reduction per thermostat ranged from a low of 0.18 kW to a high of 0.30 kW</w:t>
      </w:r>
      <w:r>
        <w:t xml:space="preserve">. </w:t>
      </w:r>
      <w:r w:rsidRPr="00D35CB2">
        <w:t xml:space="preserve">Aggregate </w:t>
      </w:r>
      <w:r>
        <w:t xml:space="preserve">load </w:t>
      </w:r>
      <w:r w:rsidRPr="00D35CB2">
        <w:t>reductions ranged from 0.59 MW to 0.77 MW</w:t>
      </w:r>
      <w:r>
        <w:t xml:space="preserve">. </w:t>
      </w:r>
      <w:r w:rsidRPr="00D35CB2">
        <w:t>Aggregate load reductions for the four events averaged 0.</w:t>
      </w:r>
      <w:r>
        <w:t>68</w:t>
      </w:r>
      <w:r w:rsidRPr="00D35CB2">
        <w:t xml:space="preserve"> </w:t>
      </w:r>
      <w:r>
        <w:t>MW per event.</w:t>
      </w:r>
    </w:p>
    <w:p w:rsidR="00C80102" w:rsidRPr="00C0482A" w:rsidRDefault="00C80102" w:rsidP="00C80102">
      <w:pPr>
        <w:pStyle w:val="TableFigureCaption"/>
      </w:pPr>
      <w:r w:rsidRPr="00C0482A">
        <w:lastRenderedPageBreak/>
        <w:t xml:space="preserve">Table </w:t>
      </w:r>
      <w:r>
        <w:t>1</w:t>
      </w:r>
      <w:r w:rsidRPr="00C0482A">
        <w:t xml:space="preserve">-1: </w:t>
      </w:r>
      <w:r>
        <w:t>2014 Commercial Thermostat Ex Post Load Impact Estimates (2 to 6 PM</w:t>
      </w:r>
      <w:proofErr w:type="gramStart"/>
      <w:r>
        <w:t>)</w:t>
      </w:r>
      <w:proofErr w:type="gramEnd"/>
      <w:r>
        <w:br/>
        <w:t>(kW per Customer, Aggregate MW, and kW per Thermostat)</w:t>
      </w:r>
    </w:p>
    <w:tbl>
      <w:tblPr>
        <w:tblW w:w="10861" w:type="dxa"/>
        <w:jc w:val="center"/>
        <w:tblInd w:w="996" w:type="dxa"/>
        <w:tblLook w:val="04A0" w:firstRow="1" w:lastRow="0" w:firstColumn="1" w:lastColumn="0" w:noHBand="0" w:noVBand="1"/>
      </w:tblPr>
      <w:tblGrid>
        <w:gridCol w:w="1579"/>
        <w:gridCol w:w="1247"/>
        <w:gridCol w:w="1297"/>
        <w:gridCol w:w="1170"/>
        <w:gridCol w:w="1170"/>
        <w:gridCol w:w="1170"/>
        <w:gridCol w:w="1154"/>
        <w:gridCol w:w="1197"/>
        <w:gridCol w:w="877"/>
      </w:tblGrid>
      <w:tr w:rsidR="00C80102" w:rsidRPr="007F597B" w:rsidTr="009344DF">
        <w:trPr>
          <w:trHeight w:val="975"/>
          <w:jc w:val="center"/>
        </w:trPr>
        <w:tc>
          <w:tcPr>
            <w:tcW w:w="1579" w:type="dxa"/>
            <w:tcBorders>
              <w:top w:val="single" w:sz="8" w:space="0" w:color="auto"/>
              <w:left w:val="single" w:sz="8" w:space="0" w:color="auto"/>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Date</w:t>
            </w:r>
          </w:p>
        </w:tc>
        <w:tc>
          <w:tcPr>
            <w:tcW w:w="1247"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Enrolled Participants</w:t>
            </w:r>
          </w:p>
        </w:tc>
        <w:tc>
          <w:tcPr>
            <w:tcW w:w="1297"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Total </w:t>
            </w:r>
            <w:r w:rsidRPr="007F597B">
              <w:rPr>
                <w:rFonts w:ascii="Arial" w:eastAsia="Times New Roman" w:hAnsi="Arial" w:cs="Arial"/>
                <w:b/>
                <w:bCs/>
                <w:color w:val="FFFFFF"/>
                <w:sz w:val="18"/>
                <w:szCs w:val="18"/>
              </w:rPr>
              <w:t>Number of Thermostats</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Avg. Reference Load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Avg. Load Reduction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Percent Load Reduction</w:t>
            </w:r>
            <w:r>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w:t>
            </w:r>
          </w:p>
        </w:tc>
        <w:tc>
          <w:tcPr>
            <w:tcW w:w="1154"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Aggregate Load Reduction</w:t>
            </w:r>
            <w:r>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(MW)</w:t>
            </w:r>
          </w:p>
        </w:tc>
        <w:tc>
          <w:tcPr>
            <w:tcW w:w="1197" w:type="dxa"/>
            <w:tcBorders>
              <w:top w:val="single" w:sz="8" w:space="0" w:color="auto"/>
              <w:left w:val="nil"/>
              <w:bottom w:val="single" w:sz="8" w:space="0" w:color="auto"/>
              <w:right w:val="single" w:sz="8" w:space="0" w:color="FFFFFF"/>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Average Thermostat Impact</w:t>
            </w:r>
            <w:r>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(kW)</w:t>
            </w:r>
          </w:p>
        </w:tc>
        <w:tc>
          <w:tcPr>
            <w:tcW w:w="877" w:type="dxa"/>
            <w:tcBorders>
              <w:top w:val="single" w:sz="8" w:space="0" w:color="auto"/>
              <w:left w:val="nil"/>
              <w:bottom w:val="single" w:sz="8" w:space="0" w:color="auto"/>
              <w:right w:val="single" w:sz="8" w:space="0" w:color="auto"/>
            </w:tcBorders>
            <w:shd w:val="clear" w:color="000000" w:fill="0070CD"/>
            <w:vAlign w:val="center"/>
            <w:hideMark/>
          </w:tcPr>
          <w:p w:rsidR="00C80102" w:rsidRPr="007F597B" w:rsidRDefault="00C80102" w:rsidP="00C80102">
            <w:pPr>
              <w:keepNext/>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Mean17</w:t>
            </w:r>
            <w:r>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(°F)</w:t>
            </w:r>
          </w:p>
        </w:tc>
      </w:tr>
      <w:tr w:rsidR="00C80102" w:rsidRPr="007F597B" w:rsidTr="009344DF">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July 31,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274</w:t>
            </w:r>
          </w:p>
        </w:tc>
        <w:tc>
          <w:tcPr>
            <w:tcW w:w="12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2,556</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33.92</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2.82</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w:t>
            </w:r>
          </w:p>
        </w:tc>
        <w:tc>
          <w:tcPr>
            <w:tcW w:w="1154"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0.77</w:t>
            </w:r>
          </w:p>
        </w:tc>
        <w:tc>
          <w:tcPr>
            <w:tcW w:w="11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0.30</w:t>
            </w:r>
          </w:p>
        </w:tc>
        <w:tc>
          <w:tcPr>
            <w:tcW w:w="87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75</w:t>
            </w:r>
          </w:p>
        </w:tc>
      </w:tr>
      <w:tr w:rsidR="00C80102" w:rsidRPr="007F597B" w:rsidTr="009344DF">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15,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40.51</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1.61</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w:t>
            </w:r>
          </w:p>
        </w:tc>
        <w:tc>
          <w:tcPr>
            <w:tcW w:w="1154"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0.59</w:t>
            </w:r>
          </w:p>
        </w:tc>
        <w:tc>
          <w:tcPr>
            <w:tcW w:w="11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0.18</w:t>
            </w:r>
          </w:p>
        </w:tc>
        <w:tc>
          <w:tcPr>
            <w:tcW w:w="87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80</w:t>
            </w:r>
          </w:p>
        </w:tc>
      </w:tr>
      <w:tr w:rsidR="00C80102" w:rsidRPr="007F597B" w:rsidTr="009344DF">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16,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41.68</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1.62</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w:t>
            </w:r>
          </w:p>
        </w:tc>
        <w:tc>
          <w:tcPr>
            <w:tcW w:w="1154"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0.59</w:t>
            </w:r>
          </w:p>
        </w:tc>
        <w:tc>
          <w:tcPr>
            <w:tcW w:w="11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0.18</w:t>
            </w:r>
          </w:p>
        </w:tc>
        <w:tc>
          <w:tcPr>
            <w:tcW w:w="87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83</w:t>
            </w:r>
          </w:p>
        </w:tc>
      </w:tr>
      <w:tr w:rsidR="00C80102" w:rsidRPr="007F597B" w:rsidTr="009344DF">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17,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40.37</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1.90</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5%</w:t>
            </w:r>
          </w:p>
        </w:tc>
        <w:tc>
          <w:tcPr>
            <w:tcW w:w="1154"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0.69</w:t>
            </w:r>
          </w:p>
        </w:tc>
        <w:tc>
          <w:tcPr>
            <w:tcW w:w="119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0.21</w:t>
            </w:r>
          </w:p>
        </w:tc>
        <w:tc>
          <w:tcPr>
            <w:tcW w:w="877" w:type="dxa"/>
            <w:tcBorders>
              <w:top w:val="nil"/>
              <w:left w:val="nil"/>
              <w:bottom w:val="single" w:sz="8" w:space="0" w:color="auto"/>
              <w:right w:val="single" w:sz="8" w:space="0" w:color="auto"/>
            </w:tcBorders>
            <w:shd w:val="clear" w:color="000000" w:fill="FFFFFF"/>
            <w:noWrap/>
            <w:vAlign w:val="center"/>
            <w:hideMark/>
          </w:tcPr>
          <w:p w:rsidR="00C80102" w:rsidRPr="007F597B" w:rsidRDefault="00C80102" w:rsidP="00C80102">
            <w:pPr>
              <w:keepNext/>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82</w:t>
            </w:r>
          </w:p>
        </w:tc>
      </w:tr>
      <w:tr w:rsidR="00C80102" w:rsidRPr="0028777A" w:rsidTr="009344DF">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Pr>
                <w:rFonts w:ascii="Arial" w:eastAsia="Times New Roman" w:hAnsi="Arial" w:cs="Arial"/>
                <w:b/>
                <w:color w:val="000000"/>
                <w:sz w:val="18"/>
                <w:szCs w:val="18"/>
              </w:rPr>
              <w:t>Average Event</w:t>
            </w:r>
          </w:p>
        </w:tc>
        <w:tc>
          <w:tcPr>
            <w:tcW w:w="1247"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341</w:t>
            </w:r>
          </w:p>
        </w:tc>
        <w:tc>
          <w:tcPr>
            <w:tcW w:w="1297"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3,085</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39.12</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1.99</w:t>
            </w:r>
          </w:p>
        </w:tc>
        <w:tc>
          <w:tcPr>
            <w:tcW w:w="1170"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5%</w:t>
            </w:r>
          </w:p>
        </w:tc>
        <w:tc>
          <w:tcPr>
            <w:tcW w:w="1154"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0.68</w:t>
            </w:r>
          </w:p>
        </w:tc>
        <w:tc>
          <w:tcPr>
            <w:tcW w:w="1197"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0.22</w:t>
            </w:r>
          </w:p>
        </w:tc>
        <w:tc>
          <w:tcPr>
            <w:tcW w:w="877" w:type="dxa"/>
            <w:tcBorders>
              <w:top w:val="nil"/>
              <w:left w:val="nil"/>
              <w:bottom w:val="single" w:sz="8" w:space="0" w:color="auto"/>
              <w:right w:val="single" w:sz="8" w:space="0" w:color="auto"/>
            </w:tcBorders>
            <w:shd w:val="clear" w:color="000000" w:fill="FFFFFF"/>
            <w:noWrap/>
            <w:vAlign w:val="center"/>
            <w:hideMark/>
          </w:tcPr>
          <w:p w:rsidR="00C80102" w:rsidRPr="0028777A" w:rsidRDefault="00C80102" w:rsidP="009344DF">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80</w:t>
            </w:r>
          </w:p>
        </w:tc>
      </w:tr>
    </w:tbl>
    <w:p w:rsidR="00C80102" w:rsidRDefault="00C80102" w:rsidP="00C80102">
      <w:pPr>
        <w:pStyle w:val="BodyParaAfterTableFigure"/>
      </w:pPr>
      <w:bookmarkStart w:id="5" w:name="_Toc413592745"/>
      <w:r>
        <w:t>A common concern about temperature setback strategies is that they result in impacts that decline throughout the event window, given that indoor temperatures will gradually rise to the higher temperature set point. Instead, the results from this study suggest that the impacts for the 50% cycling strategy went down at a faster rate during the events. As shown in Figure 1-1, the per-thermostat impacts for 50% cycling customers decreased from 0.22 kW in the first event hour to 0.05 kW in the last event hour, which was a 77% decline. For 4-degree setback customers, the per-thermostat impacts started higher (at 0.35 kW), but also decreased. However, the percent drop was much lower (43%), and in the final hour of the event, 4-degree setback customers delivered an impact of 0.2 kW per thermostat, which was almost as high as the per-thermostat impacts for 50% cycling customers in the first event hour. Nonetheless, these findings should be inspected more thoroughly as the program expands and more events are called to see if the result still holds.</w:t>
      </w:r>
    </w:p>
    <w:p w:rsidR="00C80102" w:rsidRDefault="00C80102" w:rsidP="00C80102">
      <w:pPr>
        <w:pStyle w:val="TableFigureCaption"/>
      </w:pPr>
      <w:r>
        <w:t>Figure 1-1</w:t>
      </w:r>
      <w:r w:rsidRPr="00431B77">
        <w:t xml:space="preserve">: </w:t>
      </w:r>
      <w:r>
        <w:t>Hourly Per-thermostat Impacts for the Average Event by Cycling Strategy</w:t>
      </w:r>
    </w:p>
    <w:p w:rsidR="00C80102" w:rsidRDefault="00C80102" w:rsidP="00C80102">
      <w:pPr>
        <w:pStyle w:val="BodyParagraph"/>
        <w:jc w:val="center"/>
      </w:pPr>
      <w:r>
        <w:rPr>
          <w:noProof/>
        </w:rPr>
        <w:drawing>
          <wp:inline distT="0" distB="0" distL="0" distR="0" wp14:anchorId="410FCAAF" wp14:editId="15DF6FCC">
            <wp:extent cx="4572000" cy="3233739"/>
            <wp:effectExtent l="0" t="0" r="19050" b="2413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80102" w:rsidRDefault="00C80102" w:rsidP="00C80102">
      <w:pPr>
        <w:pStyle w:val="Heading2"/>
      </w:pPr>
      <w:bookmarkStart w:id="6" w:name="_Toc415585922"/>
      <w:r>
        <w:lastRenderedPageBreak/>
        <w:t>Ex Ante load Impact Summary</w:t>
      </w:r>
      <w:bookmarkEnd w:id="6"/>
    </w:p>
    <w:p w:rsidR="00782C5D" w:rsidRDefault="00883B83" w:rsidP="00782C5D">
      <w:pPr>
        <w:pStyle w:val="BodyParagraph"/>
      </w:pPr>
      <w:r>
        <w:t xml:space="preserve">Currently, there are nearly 1,200 customers enrolled in the commercial thermostat program. This number is expected to gradually increase to 2,013 customers by the end of 2016. From 2017 through 2025, enrollment is expected to remain constant at 2,013 customers. </w:t>
      </w:r>
      <w:r w:rsidR="00782C5D">
        <w:t xml:space="preserve">Table </w:t>
      </w:r>
      <w:r w:rsidR="00B40C55">
        <w:t>1-2</w:t>
      </w:r>
      <w:r w:rsidR="00782C5D">
        <w:t xml:space="preserve"> summarizes the </w:t>
      </w:r>
      <w:r w:rsidR="00782C5D" w:rsidRPr="00A50BF5">
        <w:t>201</w:t>
      </w:r>
      <w:r w:rsidR="00782C5D">
        <w:t>7-2025 e</w:t>
      </w:r>
      <w:r w:rsidR="00782C5D" w:rsidRPr="00A50BF5">
        <w:t xml:space="preserve">x </w:t>
      </w:r>
      <w:r w:rsidR="00782C5D">
        <w:t>a</w:t>
      </w:r>
      <w:r w:rsidR="00782C5D" w:rsidRPr="00A50BF5">
        <w:t xml:space="preserve">nte </w:t>
      </w:r>
      <w:r w:rsidR="00782C5D">
        <w:t>l</w:t>
      </w:r>
      <w:r w:rsidR="00782C5D" w:rsidRPr="00A50BF5">
        <w:t xml:space="preserve">oad </w:t>
      </w:r>
      <w:r w:rsidR="00782C5D">
        <w:t>i</w:t>
      </w:r>
      <w:r w:rsidR="00782C5D" w:rsidRPr="00A50BF5">
        <w:t xml:space="preserve">mpact </w:t>
      </w:r>
      <w:r w:rsidR="00782C5D">
        <w:t>e</w:t>
      </w:r>
      <w:r w:rsidR="00782C5D" w:rsidRPr="00A50BF5">
        <w:t>stimate</w:t>
      </w:r>
      <w:r w:rsidR="00782C5D">
        <w:t>s by weather year and day type</w:t>
      </w:r>
      <w:r>
        <w:t xml:space="preserve"> for summer months</w:t>
      </w:r>
      <w:r w:rsidR="00782C5D">
        <w:t>. The third</w:t>
      </w:r>
      <w:r w:rsidR="00782C5D" w:rsidRPr="00C20405">
        <w:t xml:space="preserve"> and </w:t>
      </w:r>
      <w:r w:rsidR="00782C5D">
        <w:t>sixth</w:t>
      </w:r>
      <w:r w:rsidR="00782C5D" w:rsidRPr="00C20405">
        <w:t xml:space="preserve"> columns </w:t>
      </w:r>
      <w:r w:rsidR="00782C5D">
        <w:t xml:space="preserve">in the table </w:t>
      </w:r>
      <w:r w:rsidR="00782C5D" w:rsidRPr="00C20405">
        <w:t>show the average hourly ex ante load impact</w:t>
      </w:r>
      <w:r w:rsidR="00782C5D" w:rsidRPr="007064C9">
        <w:t xml:space="preserve"> </w:t>
      </w:r>
      <w:r w:rsidR="00782C5D" w:rsidRPr="00C20405">
        <w:t xml:space="preserve">per </w:t>
      </w:r>
      <w:r w:rsidR="00782C5D">
        <w:t>thermostat</w:t>
      </w:r>
      <w:r w:rsidR="00782C5D" w:rsidRPr="00C20405">
        <w:t xml:space="preserve"> </w:t>
      </w:r>
      <w:r w:rsidR="00782C5D">
        <w:t>(kW) over the event period from 2</w:t>
      </w:r>
      <w:r w:rsidR="00782C5D" w:rsidRPr="00C20405">
        <w:t xml:space="preserve"> to 6 PM</w:t>
      </w:r>
      <w:r w:rsidR="00782C5D">
        <w:t xml:space="preserve"> for each type of weather, followed by the per-customer impact (kW) and the aggregate impact (MW). </w:t>
      </w:r>
      <w:r w:rsidR="00782C5D" w:rsidRPr="00C20405">
        <w:t xml:space="preserve">The first set of rows corresponds to 1-in-2 </w:t>
      </w:r>
      <w:r w:rsidR="00782C5D">
        <w:t xml:space="preserve">year </w:t>
      </w:r>
      <w:r w:rsidR="00782C5D" w:rsidRPr="00C20405">
        <w:t xml:space="preserve">weather conditions while the second set covers 1-in-10 </w:t>
      </w:r>
      <w:r w:rsidR="00782C5D">
        <w:t xml:space="preserve">year </w:t>
      </w:r>
      <w:r w:rsidR="00782C5D" w:rsidRPr="00C20405">
        <w:t>weather</w:t>
      </w:r>
      <w:r w:rsidR="00782C5D">
        <w:t> </w:t>
      </w:r>
      <w:r w:rsidR="00782C5D" w:rsidRPr="00C20405">
        <w:t>conditions</w:t>
      </w:r>
      <w:r w:rsidR="00782C5D">
        <w:t>. The highest impacts consistently occur on September</w:t>
      </w:r>
      <w:r w:rsidR="00782C5D" w:rsidRPr="00575D21">
        <w:t xml:space="preserve"> peak days</w:t>
      </w:r>
      <w:r w:rsidR="00782C5D">
        <w:t xml:space="preserve"> under both SDG&amp;E and CAISO weather conditions</w:t>
      </w:r>
      <w:r w:rsidR="00782C5D" w:rsidRPr="00575D21">
        <w:t xml:space="preserve">, </w:t>
      </w:r>
      <w:r w:rsidR="00782C5D">
        <w:t>with aggregate impacts of 5.3</w:t>
      </w:r>
      <w:r w:rsidR="00782C5D" w:rsidRPr="00575D21">
        <w:t xml:space="preserve"> MW</w:t>
      </w:r>
      <w:r w:rsidR="00782C5D">
        <w:t xml:space="preserve"> in a 1-in-10 year and around 4 MW in a 1-in-2 year.</w:t>
      </w:r>
    </w:p>
    <w:p w:rsidR="00782C5D" w:rsidRPr="00A50BF5" w:rsidRDefault="00B40C55" w:rsidP="00782C5D">
      <w:pPr>
        <w:pStyle w:val="TableFigureCaption"/>
      </w:pPr>
      <w:r>
        <w:t>Table 1-2</w:t>
      </w:r>
      <w:r w:rsidR="00782C5D" w:rsidRPr="00A50BF5">
        <w:t>: 201</w:t>
      </w:r>
      <w:r w:rsidR="00782C5D">
        <w:t>7-2025</w:t>
      </w:r>
      <w:r w:rsidR="00782C5D" w:rsidRPr="00A50BF5">
        <w:t xml:space="preserve"> Ex Ante Load Impact Estimate</w:t>
      </w:r>
      <w:r w:rsidR="00782C5D">
        <w:t xml:space="preserve">s by Weather Year and Day Type </w:t>
      </w:r>
      <w:r w:rsidR="00782C5D">
        <w:br/>
        <w:t>(kW per Customer, Aggregate MW, and kW per Thermostat)</w:t>
      </w:r>
    </w:p>
    <w:tbl>
      <w:tblPr>
        <w:tblW w:w="0" w:type="auto"/>
        <w:jc w:val="center"/>
        <w:tblInd w:w="-432" w:type="dxa"/>
        <w:tblLayout w:type="fixed"/>
        <w:tblLook w:val="04A0" w:firstRow="1" w:lastRow="0" w:firstColumn="1" w:lastColumn="0" w:noHBand="0" w:noVBand="1"/>
      </w:tblPr>
      <w:tblGrid>
        <w:gridCol w:w="900"/>
        <w:gridCol w:w="2160"/>
        <w:gridCol w:w="1158"/>
        <w:gridCol w:w="1158"/>
        <w:gridCol w:w="1158"/>
        <w:gridCol w:w="1158"/>
        <w:gridCol w:w="1158"/>
        <w:gridCol w:w="1158"/>
      </w:tblGrid>
      <w:tr w:rsidR="00782C5D" w:rsidRPr="0058137F" w:rsidTr="00B40C55">
        <w:trPr>
          <w:trHeight w:val="250"/>
          <w:tblHeader/>
          <w:jc w:val="center"/>
        </w:trPr>
        <w:tc>
          <w:tcPr>
            <w:tcW w:w="900"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Weather Year</w:t>
            </w:r>
          </w:p>
        </w:tc>
        <w:tc>
          <w:tcPr>
            <w:tcW w:w="216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Day Type</w:t>
            </w:r>
          </w:p>
        </w:tc>
        <w:tc>
          <w:tcPr>
            <w:tcW w:w="3474" w:type="dxa"/>
            <w:gridSpan w:val="3"/>
            <w:tcBorders>
              <w:top w:val="single" w:sz="8" w:space="0" w:color="auto"/>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Pr>
                <w:rFonts w:eastAsia="Times New Roman"/>
                <w:sz w:val="16"/>
                <w:szCs w:val="16"/>
              </w:rPr>
              <w:t>SDG&amp;E Mean Hourly Impacts (2-6 PM)</w:t>
            </w:r>
          </w:p>
        </w:tc>
        <w:tc>
          <w:tcPr>
            <w:tcW w:w="3474" w:type="dxa"/>
            <w:gridSpan w:val="3"/>
            <w:tcBorders>
              <w:top w:val="single" w:sz="8" w:space="0" w:color="auto"/>
              <w:left w:val="nil"/>
              <w:bottom w:val="single" w:sz="8" w:space="0" w:color="FFFFFF"/>
              <w:right w:val="single" w:sz="8" w:space="0" w:color="000000"/>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CAISO</w:t>
            </w:r>
            <w:r>
              <w:rPr>
                <w:rFonts w:eastAsia="Times New Roman"/>
                <w:sz w:val="16"/>
                <w:szCs w:val="16"/>
              </w:rPr>
              <w:t xml:space="preserve"> Mean Hourly Impacts (2-6 PM)</w:t>
            </w:r>
          </w:p>
        </w:tc>
      </w:tr>
      <w:tr w:rsidR="00782C5D" w:rsidRPr="0058137F" w:rsidTr="00B40C55">
        <w:trPr>
          <w:trHeight w:val="574"/>
          <w:tblHeader/>
          <w:jc w:val="center"/>
        </w:trPr>
        <w:tc>
          <w:tcPr>
            <w:tcW w:w="900" w:type="dxa"/>
            <w:vMerge/>
            <w:tcBorders>
              <w:top w:val="single" w:sz="8" w:space="0" w:color="auto"/>
              <w:left w:val="single" w:sz="8" w:space="0" w:color="auto"/>
              <w:bottom w:val="single" w:sz="8" w:space="0" w:color="000000"/>
              <w:right w:val="single" w:sz="8" w:space="0" w:color="FFFFFF"/>
            </w:tcBorders>
            <w:vAlign w:val="center"/>
            <w:hideMark/>
          </w:tcPr>
          <w:p w:rsidR="00782C5D" w:rsidRPr="00B50BBC" w:rsidRDefault="00782C5D" w:rsidP="00B40C55">
            <w:pPr>
              <w:pStyle w:val="TableHeader"/>
              <w:spacing w:before="60" w:after="60"/>
              <w:rPr>
                <w:rFonts w:eastAsia="Times New Roman"/>
                <w:sz w:val="16"/>
                <w:szCs w:val="16"/>
              </w:rPr>
            </w:pPr>
          </w:p>
        </w:tc>
        <w:tc>
          <w:tcPr>
            <w:tcW w:w="2160" w:type="dxa"/>
            <w:vMerge/>
            <w:tcBorders>
              <w:top w:val="single" w:sz="8" w:space="0" w:color="auto"/>
              <w:left w:val="single" w:sz="8" w:space="0" w:color="FFFFFF"/>
              <w:bottom w:val="single" w:sz="8" w:space="0" w:color="000000"/>
              <w:right w:val="single" w:sz="8" w:space="0" w:color="FFFFFF"/>
            </w:tcBorders>
            <w:vAlign w:val="center"/>
            <w:hideMark/>
          </w:tcPr>
          <w:p w:rsidR="00782C5D" w:rsidRPr="00B50BBC" w:rsidRDefault="00782C5D" w:rsidP="00B40C55">
            <w:pPr>
              <w:pStyle w:val="TableHeader"/>
              <w:spacing w:before="60" w:after="60"/>
              <w:rPr>
                <w:rFonts w:eastAsia="Times New Roman"/>
                <w:sz w:val="16"/>
                <w:szCs w:val="16"/>
              </w:rPr>
            </w:pPr>
          </w:p>
        </w:tc>
        <w:tc>
          <w:tcPr>
            <w:tcW w:w="1158" w:type="dxa"/>
            <w:tcBorders>
              <w:top w:val="nil"/>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Pr>
                <w:rFonts w:eastAsia="Times New Roman"/>
                <w:sz w:val="16"/>
                <w:szCs w:val="16"/>
              </w:rPr>
              <w:t>Per Thermostat</w:t>
            </w:r>
          </w:p>
        </w:tc>
        <w:tc>
          <w:tcPr>
            <w:tcW w:w="1158" w:type="dxa"/>
            <w:tcBorders>
              <w:top w:val="nil"/>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Pr>
                <w:rFonts w:eastAsia="Times New Roman"/>
                <w:sz w:val="16"/>
                <w:szCs w:val="16"/>
              </w:rPr>
              <w:t>Per Customer</w:t>
            </w:r>
          </w:p>
        </w:tc>
        <w:tc>
          <w:tcPr>
            <w:tcW w:w="1158" w:type="dxa"/>
            <w:tcBorders>
              <w:top w:val="nil"/>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Ag</w:t>
            </w:r>
            <w:r>
              <w:rPr>
                <w:rFonts w:eastAsia="Times New Roman"/>
                <w:sz w:val="16"/>
                <w:szCs w:val="16"/>
              </w:rPr>
              <w:t>gregate</w:t>
            </w:r>
          </w:p>
        </w:tc>
        <w:tc>
          <w:tcPr>
            <w:tcW w:w="1158" w:type="dxa"/>
            <w:tcBorders>
              <w:top w:val="nil"/>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Pr>
                <w:rFonts w:eastAsia="Times New Roman"/>
                <w:sz w:val="16"/>
                <w:szCs w:val="16"/>
              </w:rPr>
              <w:t>Per Thermostat</w:t>
            </w:r>
          </w:p>
        </w:tc>
        <w:tc>
          <w:tcPr>
            <w:tcW w:w="1158" w:type="dxa"/>
            <w:tcBorders>
              <w:top w:val="nil"/>
              <w:left w:val="nil"/>
              <w:bottom w:val="single" w:sz="8" w:space="0" w:color="FFFFFF"/>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Pr>
                <w:rFonts w:eastAsia="Times New Roman"/>
                <w:sz w:val="16"/>
                <w:szCs w:val="16"/>
              </w:rPr>
              <w:t>Per Customer</w:t>
            </w:r>
          </w:p>
        </w:tc>
        <w:tc>
          <w:tcPr>
            <w:tcW w:w="1158" w:type="dxa"/>
            <w:tcBorders>
              <w:top w:val="nil"/>
              <w:left w:val="nil"/>
              <w:bottom w:val="single" w:sz="8" w:space="0" w:color="FFFFFF"/>
              <w:right w:val="single" w:sz="8" w:space="0" w:color="auto"/>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Ag</w:t>
            </w:r>
            <w:r>
              <w:rPr>
                <w:rFonts w:eastAsia="Times New Roman"/>
                <w:sz w:val="16"/>
                <w:szCs w:val="16"/>
              </w:rPr>
              <w:t>gregate</w:t>
            </w:r>
          </w:p>
        </w:tc>
      </w:tr>
      <w:tr w:rsidR="00782C5D" w:rsidRPr="0058137F" w:rsidTr="00B40C55">
        <w:trPr>
          <w:trHeight w:val="241"/>
          <w:tblHeader/>
          <w:jc w:val="center"/>
        </w:trPr>
        <w:tc>
          <w:tcPr>
            <w:tcW w:w="900" w:type="dxa"/>
            <w:vMerge/>
            <w:tcBorders>
              <w:top w:val="single" w:sz="8" w:space="0" w:color="auto"/>
              <w:left w:val="single" w:sz="8" w:space="0" w:color="auto"/>
              <w:bottom w:val="single" w:sz="8" w:space="0" w:color="000000"/>
              <w:right w:val="single" w:sz="8" w:space="0" w:color="FFFFFF"/>
            </w:tcBorders>
            <w:vAlign w:val="center"/>
            <w:hideMark/>
          </w:tcPr>
          <w:p w:rsidR="00782C5D" w:rsidRPr="00B50BBC" w:rsidRDefault="00782C5D" w:rsidP="00B40C55">
            <w:pPr>
              <w:pStyle w:val="TableHeader"/>
              <w:spacing w:before="60" w:after="60"/>
              <w:rPr>
                <w:rFonts w:eastAsia="Times New Roman"/>
                <w:sz w:val="16"/>
                <w:szCs w:val="16"/>
              </w:rPr>
            </w:pPr>
          </w:p>
        </w:tc>
        <w:tc>
          <w:tcPr>
            <w:tcW w:w="2160" w:type="dxa"/>
            <w:vMerge/>
            <w:tcBorders>
              <w:top w:val="single" w:sz="8" w:space="0" w:color="auto"/>
              <w:left w:val="single" w:sz="8" w:space="0" w:color="FFFFFF"/>
              <w:bottom w:val="single" w:sz="8" w:space="0" w:color="000000"/>
              <w:right w:val="single" w:sz="8" w:space="0" w:color="FFFFFF"/>
            </w:tcBorders>
            <w:vAlign w:val="center"/>
            <w:hideMark/>
          </w:tcPr>
          <w:p w:rsidR="00782C5D" w:rsidRPr="00B50BBC" w:rsidRDefault="00782C5D" w:rsidP="00B40C55">
            <w:pPr>
              <w:pStyle w:val="TableHeader"/>
              <w:spacing w:before="60" w:after="60"/>
              <w:rPr>
                <w:rFonts w:eastAsia="Times New Roman"/>
                <w:sz w:val="16"/>
                <w:szCs w:val="16"/>
              </w:rPr>
            </w:pPr>
          </w:p>
        </w:tc>
        <w:tc>
          <w:tcPr>
            <w:tcW w:w="1158" w:type="dxa"/>
            <w:tcBorders>
              <w:top w:val="nil"/>
              <w:left w:val="nil"/>
              <w:bottom w:val="single" w:sz="8" w:space="0" w:color="auto"/>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(MW)</w:t>
            </w:r>
          </w:p>
        </w:tc>
        <w:tc>
          <w:tcPr>
            <w:tcW w:w="1158" w:type="dxa"/>
            <w:tcBorders>
              <w:top w:val="nil"/>
              <w:left w:val="nil"/>
              <w:bottom w:val="single" w:sz="8" w:space="0" w:color="auto"/>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auto"/>
            </w:tcBorders>
            <w:shd w:val="clear" w:color="000000" w:fill="0070CD"/>
            <w:vAlign w:val="center"/>
            <w:hideMark/>
          </w:tcPr>
          <w:p w:rsidR="00782C5D" w:rsidRPr="00B50BBC" w:rsidRDefault="00782C5D" w:rsidP="00B40C55">
            <w:pPr>
              <w:pStyle w:val="TableHeader"/>
              <w:spacing w:before="60" w:after="60"/>
              <w:rPr>
                <w:rFonts w:eastAsia="Times New Roman"/>
                <w:sz w:val="16"/>
                <w:szCs w:val="16"/>
              </w:rPr>
            </w:pPr>
            <w:r w:rsidRPr="00B50BBC">
              <w:rPr>
                <w:rFonts w:eastAsia="Times New Roman"/>
                <w:sz w:val="16"/>
                <w:szCs w:val="16"/>
              </w:rPr>
              <w:t>(MW)</w:t>
            </w:r>
          </w:p>
        </w:tc>
      </w:tr>
      <w:tr w:rsidR="003619FC" w:rsidRPr="0058137F" w:rsidTr="00B40C55">
        <w:trPr>
          <w:trHeight w:val="223"/>
          <w:jc w:val="center"/>
        </w:trPr>
        <w:tc>
          <w:tcPr>
            <w:tcW w:w="900" w:type="dxa"/>
            <w:vMerge w:val="restart"/>
            <w:tcBorders>
              <w:top w:val="nil"/>
              <w:left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1-in-2</w:t>
            </w: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Typical Event Day</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0.15</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1.49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2.99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1.58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3.17</w:t>
            </w:r>
          </w:p>
        </w:tc>
      </w:tr>
      <w:tr w:rsidR="003619FC" w:rsidRPr="0058137F" w:rsidTr="00B40C55">
        <w:trPr>
          <w:trHeight w:val="197"/>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May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0.95</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1.92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0.06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0.56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1.12</w:t>
            </w:r>
          </w:p>
        </w:tc>
      </w:tr>
      <w:tr w:rsidR="003619FC" w:rsidRPr="0058137F" w:rsidTr="00B40C55">
        <w:trPr>
          <w:trHeight w:val="242"/>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June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0.09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0.91</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1.83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1.00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2.02</w:t>
            </w:r>
          </w:p>
        </w:tc>
      </w:tr>
      <w:tr w:rsidR="003619FC" w:rsidRPr="0058137F" w:rsidTr="00B40C55">
        <w:trPr>
          <w:trHeight w:val="197"/>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July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0.15</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1.48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2.98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1.32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2.67</w:t>
            </w:r>
          </w:p>
        </w:tc>
      </w:tr>
      <w:tr w:rsidR="003619FC" w:rsidRPr="0058137F" w:rsidTr="00B40C55">
        <w:trPr>
          <w:trHeight w:val="152"/>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August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1.69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3.41</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1.94</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3.90</w:t>
            </w:r>
          </w:p>
        </w:tc>
      </w:tr>
      <w:tr w:rsidR="003619FC" w:rsidRPr="0058137F" w:rsidTr="00B40C55">
        <w:trPr>
          <w:trHeight w:val="125"/>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September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1.86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3.74</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0.21</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2.04</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4.11</w:t>
            </w:r>
          </w:p>
        </w:tc>
      </w:tr>
      <w:tr w:rsidR="003619FC" w:rsidRPr="0058137F" w:rsidTr="00B40C55">
        <w:trPr>
          <w:trHeight w:val="89"/>
          <w:jc w:val="center"/>
        </w:trPr>
        <w:tc>
          <w:tcPr>
            <w:tcW w:w="900" w:type="dxa"/>
            <w:vMerge/>
            <w:tcBorders>
              <w:left w:val="single" w:sz="4" w:space="0" w:color="auto"/>
              <w:bottom w:val="single" w:sz="4" w:space="0" w:color="auto"/>
              <w:right w:val="single" w:sz="4" w:space="0" w:color="auto"/>
            </w:tcBorders>
            <w:shd w:val="clear" w:color="auto" w:fill="auto"/>
            <w:vAlign w:val="center"/>
            <w:hideMark/>
          </w:tcPr>
          <w:p w:rsidR="003619FC" w:rsidRPr="00B50BBC" w:rsidRDefault="003619FC" w:rsidP="00B40C55">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contextualSpacing/>
              <w:rPr>
                <w:rFonts w:eastAsia="Times New Roman"/>
                <w:sz w:val="16"/>
                <w:szCs w:val="16"/>
              </w:rPr>
            </w:pPr>
            <w:r w:rsidRPr="00B50BBC">
              <w:rPr>
                <w:rFonts w:eastAsia="Times New Roman"/>
                <w:sz w:val="16"/>
                <w:szCs w:val="16"/>
              </w:rPr>
              <w:t>October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0.13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1.30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2.62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0.09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0.86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spacing w:before="60" w:after="60"/>
              <w:jc w:val="center"/>
              <w:rPr>
                <w:rFonts w:ascii="Arial" w:hAnsi="Arial" w:cs="Arial"/>
                <w:color w:val="000000"/>
                <w:sz w:val="16"/>
                <w:szCs w:val="16"/>
              </w:rPr>
            </w:pPr>
            <w:r w:rsidRPr="000E400E">
              <w:rPr>
                <w:rFonts w:ascii="Arial" w:hAnsi="Arial" w:cs="Arial"/>
                <w:color w:val="000000"/>
                <w:sz w:val="16"/>
                <w:szCs w:val="16"/>
              </w:rPr>
              <w:t>1.73</w:t>
            </w:r>
          </w:p>
        </w:tc>
      </w:tr>
      <w:tr w:rsidR="003619FC" w:rsidRPr="0058137F" w:rsidTr="00B40C55">
        <w:trPr>
          <w:trHeight w:val="134"/>
          <w:jc w:val="center"/>
        </w:trPr>
        <w:tc>
          <w:tcPr>
            <w:tcW w:w="900" w:type="dxa"/>
            <w:vMerge w:val="restart"/>
            <w:tcBorders>
              <w:top w:val="nil"/>
              <w:left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1-in-10</w:t>
            </w: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Typical Event Day</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2.19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4.40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1.97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3.96</w:t>
            </w:r>
          </w:p>
        </w:tc>
      </w:tr>
      <w:tr w:rsidR="003619FC" w:rsidRPr="0058137F" w:rsidTr="00B40C55">
        <w:trPr>
          <w:trHeight w:val="206"/>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May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1.93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3.88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1.59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3.20</w:t>
            </w:r>
          </w:p>
        </w:tc>
      </w:tr>
      <w:tr w:rsidR="003619FC" w:rsidRPr="0058137F" w:rsidTr="00B40C55">
        <w:trPr>
          <w:trHeight w:val="170"/>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June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1.63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3.29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1.56</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3.14</w:t>
            </w:r>
          </w:p>
        </w:tc>
      </w:tr>
      <w:tr w:rsidR="003619FC" w:rsidRPr="0058137F" w:rsidTr="00B40C55">
        <w:trPr>
          <w:trHeight w:val="224"/>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July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2.19</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4.41</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1.64</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3.31</w:t>
            </w:r>
          </w:p>
        </w:tc>
      </w:tr>
      <w:tr w:rsidR="003619FC" w:rsidRPr="0058137F" w:rsidTr="00B40C55">
        <w:trPr>
          <w:trHeight w:val="188"/>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August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0.23</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2.28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4.58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2.02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4.06</w:t>
            </w:r>
          </w:p>
        </w:tc>
      </w:tr>
      <w:tr w:rsidR="003619FC" w:rsidRPr="0058137F" w:rsidTr="00B40C55">
        <w:trPr>
          <w:trHeight w:val="233"/>
          <w:jc w:val="center"/>
        </w:trPr>
        <w:tc>
          <w:tcPr>
            <w:tcW w:w="900" w:type="dxa"/>
            <w:vMerge/>
            <w:tcBorders>
              <w:left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September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2.64</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5.32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2.65</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5.33</w:t>
            </w:r>
          </w:p>
        </w:tc>
      </w:tr>
      <w:tr w:rsidR="003619FC" w:rsidRPr="0058137F" w:rsidTr="00B40C55">
        <w:trPr>
          <w:trHeight w:val="98"/>
          <w:jc w:val="center"/>
        </w:trPr>
        <w:tc>
          <w:tcPr>
            <w:tcW w:w="900" w:type="dxa"/>
            <w:vMerge/>
            <w:tcBorders>
              <w:left w:val="single" w:sz="4" w:space="0" w:color="auto"/>
              <w:bottom w:val="single" w:sz="4" w:space="0" w:color="auto"/>
              <w:right w:val="single" w:sz="4" w:space="0" w:color="auto"/>
            </w:tcBorders>
            <w:shd w:val="clear" w:color="auto" w:fill="auto"/>
            <w:vAlign w:val="center"/>
            <w:hideMark/>
          </w:tcPr>
          <w:p w:rsidR="003619FC" w:rsidRPr="00B50BBC" w:rsidRDefault="003619FC" w:rsidP="00B40C55">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3619FC" w:rsidRPr="00B50BBC" w:rsidRDefault="003619FC" w:rsidP="00B40C55">
            <w:pPr>
              <w:pStyle w:val="TableText"/>
              <w:keepNext/>
              <w:contextualSpacing/>
              <w:rPr>
                <w:rFonts w:eastAsia="Times New Roman"/>
                <w:sz w:val="16"/>
                <w:szCs w:val="16"/>
              </w:rPr>
            </w:pPr>
            <w:r w:rsidRPr="00B50BBC">
              <w:rPr>
                <w:rFonts w:eastAsia="Times New Roman"/>
                <w:sz w:val="16"/>
                <w:szCs w:val="16"/>
              </w:rPr>
              <w:t>October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1.98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3.98</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1.72</w:t>
            </w:r>
          </w:p>
        </w:tc>
        <w:tc>
          <w:tcPr>
            <w:tcW w:w="1158" w:type="dxa"/>
            <w:tcBorders>
              <w:top w:val="nil"/>
              <w:left w:val="nil"/>
              <w:bottom w:val="single" w:sz="4" w:space="0" w:color="auto"/>
              <w:right w:val="single" w:sz="4" w:space="0" w:color="auto"/>
            </w:tcBorders>
            <w:shd w:val="clear" w:color="auto" w:fill="auto"/>
            <w:noWrap/>
            <w:vAlign w:val="center"/>
            <w:hideMark/>
          </w:tcPr>
          <w:p w:rsidR="003619FC" w:rsidRPr="000E400E" w:rsidRDefault="003619FC" w:rsidP="00B40C55">
            <w:pPr>
              <w:keepNext/>
              <w:spacing w:before="60" w:after="60"/>
              <w:jc w:val="center"/>
              <w:rPr>
                <w:rFonts w:ascii="Arial" w:hAnsi="Arial" w:cs="Arial"/>
                <w:color w:val="000000"/>
                <w:sz w:val="16"/>
                <w:szCs w:val="16"/>
              </w:rPr>
            </w:pPr>
            <w:r w:rsidRPr="000E400E">
              <w:rPr>
                <w:rFonts w:ascii="Arial" w:hAnsi="Arial" w:cs="Arial"/>
                <w:color w:val="000000"/>
                <w:sz w:val="16"/>
                <w:szCs w:val="16"/>
              </w:rPr>
              <w:t>3.47</w:t>
            </w:r>
          </w:p>
        </w:tc>
      </w:tr>
    </w:tbl>
    <w:p w:rsidR="00C80102" w:rsidRDefault="00C80102" w:rsidP="00C80102">
      <w:pPr>
        <w:pStyle w:val="BodyParagraph"/>
      </w:pPr>
    </w:p>
    <w:p w:rsidR="009317C3" w:rsidRDefault="009317C3" w:rsidP="00C80102">
      <w:pPr>
        <w:pStyle w:val="BodyParagraph"/>
      </w:pPr>
      <w:r>
        <w:br w:type="page"/>
      </w:r>
    </w:p>
    <w:p w:rsidR="00BE0E64" w:rsidRPr="00F9339C" w:rsidRDefault="001331D2" w:rsidP="00BE0E64">
      <w:pPr>
        <w:pStyle w:val="Heading1"/>
      </w:pPr>
      <w:bookmarkStart w:id="7" w:name="_Toc415585923"/>
      <w:bookmarkEnd w:id="5"/>
      <w:r>
        <w:lastRenderedPageBreak/>
        <w:t>Introduction</w:t>
      </w:r>
      <w:bookmarkEnd w:id="7"/>
    </w:p>
    <w:p w:rsidR="009317C3" w:rsidRDefault="009317C3" w:rsidP="009317C3">
      <w:pPr>
        <w:pStyle w:val="BodyParagraph"/>
      </w:pPr>
      <w:bookmarkStart w:id="8" w:name="_Toc349193879"/>
      <w:bookmarkStart w:id="9" w:name="_Toc352567294"/>
      <w:bookmarkStart w:id="10" w:name="_Toc413592749"/>
      <w:bookmarkStart w:id="11" w:name="_Toc289176461"/>
      <w:r>
        <w:t xml:space="preserve">SDG&amp;E’s </w:t>
      </w:r>
      <w:r w:rsidR="003750BF">
        <w:t xml:space="preserve">commercial </w:t>
      </w:r>
      <w:r>
        <w:t>thermostat program provides commercial customers with programmable communicating thermostats (PCTs). On event days, customers are subject to two different AC cycling strategies</w:t>
      </w:r>
      <w:r w:rsidR="00F024E0">
        <w:rPr>
          <w:rFonts w:cs="Arial"/>
        </w:rPr>
        <w:t>—</w:t>
      </w:r>
      <w:r w:rsidR="003750BF">
        <w:t>50% cycling and a 4-degree temperature se</w:t>
      </w:r>
      <w:r w:rsidR="001A15E3">
        <w:t>t</w:t>
      </w:r>
      <w:r w:rsidR="003750BF">
        <w:t>back</w:t>
      </w:r>
      <w:r>
        <w:t>. Customers receive the PCTs for free, but do not currently receive an incentive payment, and are able to override the signal or opt out of DR events. Most of these customers will be defaulted onto Critical Peak Pricing</w:t>
      </w:r>
      <w:r w:rsidR="00C221C9">
        <w:t xml:space="preserve"> (CPP) within a year</w:t>
      </w:r>
      <w:r w:rsidR="001D78D2">
        <w:t>. For now</w:t>
      </w:r>
      <w:r>
        <w:t>, the thermostats are</w:t>
      </w:r>
      <w:r w:rsidR="001D78D2">
        <w:t xml:space="preserve"> </w:t>
      </w:r>
      <w:r>
        <w:t>activated on residential Peak Time Rebate (PTR) event days.</w:t>
      </w:r>
    </w:p>
    <w:p w:rsidR="009317C3" w:rsidRDefault="009317C3" w:rsidP="009317C3">
      <w:pPr>
        <w:pStyle w:val="BodyBeforeBullet"/>
      </w:pPr>
      <w:r>
        <w:t xml:space="preserve">The objectives of the </w:t>
      </w:r>
      <w:r w:rsidR="003750BF">
        <w:t xml:space="preserve">SDG&amp;E 2014 commercial thermostat program </w:t>
      </w:r>
      <w:r>
        <w:t>load impact evaluation are</w:t>
      </w:r>
      <w:r w:rsidR="00F024E0">
        <w:t> </w:t>
      </w:r>
      <w:r>
        <w:t>to:</w:t>
      </w:r>
    </w:p>
    <w:p w:rsidR="009317C3" w:rsidRDefault="009317C3" w:rsidP="009317C3">
      <w:pPr>
        <w:pStyle w:val="Bullets"/>
        <w:tabs>
          <w:tab w:val="num" w:pos="360"/>
        </w:tabs>
      </w:pPr>
      <w:r>
        <w:t>Estimate hourly ex post load reductions on 2014 event days (aggregate, per-customer, and per-device levels);</w:t>
      </w:r>
    </w:p>
    <w:p w:rsidR="009317C3" w:rsidRDefault="009317C3" w:rsidP="009317C3">
      <w:pPr>
        <w:pStyle w:val="Bullets"/>
        <w:tabs>
          <w:tab w:val="num" w:pos="360"/>
        </w:tabs>
      </w:pPr>
      <w:r>
        <w:t>Estimate ex post load reductions by cycling strategy, and by other customer segments of interest;</w:t>
      </w:r>
      <w:r w:rsidR="006752C9">
        <w:t xml:space="preserve"> and</w:t>
      </w:r>
    </w:p>
    <w:p w:rsidR="009317C3" w:rsidRDefault="009317C3" w:rsidP="009317C3">
      <w:pPr>
        <w:pStyle w:val="BulletLast"/>
        <w:tabs>
          <w:tab w:val="num" w:pos="360"/>
        </w:tabs>
      </w:pPr>
      <w:r>
        <w:t>Forecast 2014</w:t>
      </w:r>
      <w:r w:rsidR="00F024E0">
        <w:t>–</w:t>
      </w:r>
      <w:r>
        <w:t xml:space="preserve">2025 thermostat </w:t>
      </w:r>
      <w:proofErr w:type="gramStart"/>
      <w:r>
        <w:t>program</w:t>
      </w:r>
      <w:proofErr w:type="gramEnd"/>
      <w:r>
        <w:t xml:space="preserve"> ex ante load impacts for a 1-in-2 and 1-in-10 weat</w:t>
      </w:r>
      <w:r w:rsidR="00C221C9">
        <w:t>her year by month (aggregate,</w:t>
      </w:r>
      <w:r>
        <w:t xml:space="preserve"> per-customer level</w:t>
      </w:r>
      <w:r w:rsidR="00C221C9">
        <w:t>, and per-device levels</w:t>
      </w:r>
      <w:r>
        <w:t>).</w:t>
      </w:r>
    </w:p>
    <w:p w:rsidR="00C80102" w:rsidRDefault="00C80102" w:rsidP="00C80102">
      <w:pPr>
        <w:pStyle w:val="BodyParagraph"/>
      </w:pPr>
      <w:r>
        <w:t>These estimates are incremental to any conservation effect of the thermostats. Estimates of the conservation effect of the thermostats will be provided in an addendum to this report.</w:t>
      </w:r>
    </w:p>
    <w:p w:rsidR="00211634" w:rsidRDefault="00211634" w:rsidP="00211634">
      <w:pPr>
        <w:pStyle w:val="BodyParagraph"/>
      </w:pPr>
      <w:r>
        <w:t xml:space="preserve">As of February 2015, over 9,350 PCTs have been rolled out to roughly 1,200 commercial customers. </w:t>
      </w:r>
      <w:r w:rsidR="00C221C9">
        <w:t>E</w:t>
      </w:r>
      <w:r>
        <w:t>nrol</w:t>
      </w:r>
      <w:r w:rsidR="00F024E0">
        <w:t>l</w:t>
      </w:r>
      <w:r>
        <w:t xml:space="preserve">ment </w:t>
      </w:r>
      <w:r w:rsidR="00C221C9">
        <w:t>has grown substantially since</w:t>
      </w:r>
      <w:r>
        <w:t xml:space="preserve"> summer 2014</w:t>
      </w:r>
      <w:r w:rsidR="00C221C9">
        <w:t xml:space="preserve">. Across the four events called during summer 2014, enrollment </w:t>
      </w:r>
      <w:r>
        <w:t>averag</w:t>
      </w:r>
      <w:r w:rsidR="00C221C9">
        <w:t>ed</w:t>
      </w:r>
      <w:r>
        <w:t xml:space="preserve"> 341 customers and roughly 3,100 thermostats</w:t>
      </w:r>
      <w:r w:rsidR="003F1F20">
        <w:t xml:space="preserve">. </w:t>
      </w:r>
      <w:r>
        <w:t>During the first event, on July 31, 2014, there were 274 enrolled participants</w:t>
      </w:r>
      <w:r w:rsidR="00F024E0">
        <w:t>;</w:t>
      </w:r>
      <w:r>
        <w:t xml:space="preserve"> and during the final three events, </w:t>
      </w:r>
      <w:r w:rsidR="00F024E0">
        <w:t>o</w:t>
      </w:r>
      <w:r>
        <w:t>n September 15, 16</w:t>
      </w:r>
      <w:r w:rsidR="00F024E0">
        <w:t>,</w:t>
      </w:r>
      <w:r>
        <w:t xml:space="preserve"> and 17, enrollment equaled 363 participants. </w:t>
      </w:r>
      <w:r w:rsidR="006F0FAD" w:rsidRPr="006F0FAD">
        <w:t>A few participants are considered residential customers in SDG&amp;E’s records, even though these customers are part of a commercial DR program. These residential premises are located in commercially-managed facilities.</w:t>
      </w:r>
      <w:r w:rsidR="00B458E0" w:rsidRPr="00B458E0">
        <w:t xml:space="preserve"> </w:t>
      </w:r>
      <w:r w:rsidR="00B458E0">
        <w:t>This small, unique group accounts for less than 5% of the thermostats in the program.</w:t>
      </w:r>
      <w:r w:rsidR="00B458E0" w:rsidRPr="006F0FAD">
        <w:t xml:space="preserve"> </w:t>
      </w:r>
      <w:r w:rsidR="006F0FAD">
        <w:t>These customers have been segmented for a separate analysis accordingly.</w:t>
      </w:r>
    </w:p>
    <w:p w:rsidR="009317C3" w:rsidRDefault="009317C3" w:rsidP="009317C3">
      <w:pPr>
        <w:pStyle w:val="Heading2"/>
      </w:pPr>
      <w:bookmarkStart w:id="12" w:name="_Toc383447565"/>
      <w:bookmarkStart w:id="13" w:name="_Toc415585924"/>
      <w:r>
        <w:t>Report Organization</w:t>
      </w:r>
      <w:bookmarkEnd w:id="12"/>
      <w:bookmarkEnd w:id="13"/>
    </w:p>
    <w:p w:rsidR="00F83470" w:rsidRPr="009317C3" w:rsidRDefault="009317C3" w:rsidP="009317C3">
      <w:pPr>
        <w:pStyle w:val="BodyParagraph"/>
      </w:pPr>
      <w:r>
        <w:t>The remainder of this report proceeds as follows. Section 3 summarizes the ex post methods</w:t>
      </w:r>
      <w:r w:rsidR="00F024E0">
        <w:t> </w:t>
      </w:r>
      <w:r>
        <w:t xml:space="preserve">and validation process. Section 4 provides the </w:t>
      </w:r>
      <w:r w:rsidR="006752C9">
        <w:t xml:space="preserve">2014 </w:t>
      </w:r>
      <w:r>
        <w:t xml:space="preserve">ex post results for all customers and for various segments of the </w:t>
      </w:r>
      <w:r w:rsidR="006752C9">
        <w:t>commercial thermostat</w:t>
      </w:r>
      <w:r>
        <w:t xml:space="preserve"> population. Section 5 focuses on the </w:t>
      </w:r>
      <w:proofErr w:type="spellStart"/>
      <w:r>
        <w:t>ex</w:t>
      </w:r>
      <w:r w:rsidR="00F024E0">
        <w:t> </w:t>
      </w:r>
      <w:r>
        <w:t>ante</w:t>
      </w:r>
      <w:proofErr w:type="spellEnd"/>
      <w:r>
        <w:t xml:space="preserve"> evaluation, including the methodology and results. Finally, th</w:t>
      </w:r>
      <w:r w:rsidR="00F024E0">
        <w:t>e</w:t>
      </w:r>
      <w:r>
        <w:t xml:space="preserve"> report concludes with recommendations for future evaluations.</w:t>
      </w:r>
      <w:r w:rsidR="00F83470">
        <w:br w:type="page"/>
      </w:r>
    </w:p>
    <w:p w:rsidR="00860F1E" w:rsidRPr="000A36BD" w:rsidRDefault="00860F1E" w:rsidP="00860F1E">
      <w:pPr>
        <w:pStyle w:val="Heading1"/>
      </w:pPr>
      <w:bookmarkStart w:id="14" w:name="_Toc415585925"/>
      <w:r w:rsidRPr="000A36BD">
        <w:lastRenderedPageBreak/>
        <w:t>Ex Post Methods and Validation</w:t>
      </w:r>
      <w:bookmarkEnd w:id="8"/>
      <w:bookmarkEnd w:id="9"/>
      <w:bookmarkEnd w:id="10"/>
      <w:bookmarkEnd w:id="14"/>
    </w:p>
    <w:p w:rsidR="00860F1E" w:rsidRPr="000A36BD" w:rsidRDefault="00860F1E" w:rsidP="00860F1E">
      <w:pPr>
        <w:pStyle w:val="BodyParagraph"/>
      </w:pPr>
      <w:r w:rsidRPr="000A36BD">
        <w:t xml:space="preserve">The fundamental problem for estimating load impacts is developing an estimate of the reference load. The reference load is an estimate of what load would have been in the absence of the </w:t>
      </w:r>
      <w:r w:rsidR="00FD66CF">
        <w:t xml:space="preserve">thermostat control </w:t>
      </w:r>
      <w:r w:rsidRPr="000A36BD">
        <w:t xml:space="preserve">that </w:t>
      </w:r>
      <w:r w:rsidR="00FD66CF">
        <w:t xml:space="preserve">is </w:t>
      </w:r>
      <w:r w:rsidRPr="000A36BD">
        <w:t xml:space="preserve">in effect for participants. For this evaluation, the focus is on what load would have been on </w:t>
      </w:r>
      <w:r w:rsidR="00FD66CF">
        <w:t>days in which thermostat control was dispatched</w:t>
      </w:r>
      <w:r w:rsidRPr="000A36BD">
        <w:t>.</w:t>
      </w:r>
      <w:r w:rsidR="00C221C9">
        <w:t xml:space="preserve"> </w:t>
      </w:r>
      <w:r w:rsidRPr="000A36BD">
        <w:t xml:space="preserve">The methods used in </w:t>
      </w:r>
      <w:r w:rsidRPr="00D45F5A">
        <w:rPr>
          <w:color w:val="auto"/>
        </w:rPr>
        <w:t xml:space="preserve">the </w:t>
      </w:r>
      <w:r w:rsidR="00D45F5A" w:rsidRPr="00D45F5A">
        <w:rPr>
          <w:color w:val="auto"/>
        </w:rPr>
        <w:t>commercial thermostat program</w:t>
      </w:r>
      <w:r w:rsidR="008F64A4">
        <w:t xml:space="preserve"> </w:t>
      </w:r>
      <w:r w:rsidRPr="000A36BD">
        <w:t xml:space="preserve">evaluation </w:t>
      </w:r>
      <w:r w:rsidR="008F64A4">
        <w:t xml:space="preserve">rely </w:t>
      </w:r>
      <w:r w:rsidRPr="000A36BD">
        <w:t xml:space="preserve">on </w:t>
      </w:r>
      <w:r w:rsidR="00F024E0">
        <w:t xml:space="preserve">the </w:t>
      </w:r>
      <w:r w:rsidRPr="000A36BD">
        <w:t>selection of a</w:t>
      </w:r>
      <w:r w:rsidR="00F024E0">
        <w:t> </w:t>
      </w:r>
      <w:r w:rsidRPr="000A36BD">
        <w:t>control group using statistical matching</w:t>
      </w:r>
      <w:r w:rsidR="008F64A4">
        <w:t xml:space="preserve"> and individual customer regressions</w:t>
      </w:r>
      <w:r w:rsidR="00C221C9">
        <w:t>,</w:t>
      </w:r>
      <w:r w:rsidR="008F64A4">
        <w:t xml:space="preserve"> </w:t>
      </w:r>
      <w:r w:rsidRPr="000A36BD">
        <w:t>as explained in Section</w:t>
      </w:r>
      <w:r w:rsidR="00C221C9">
        <w:t>s</w:t>
      </w:r>
      <w:r w:rsidRPr="000A36BD">
        <w:t xml:space="preserve"> 3.1 </w:t>
      </w:r>
      <w:r w:rsidR="008F64A4">
        <w:t>and 3.2, respectively</w:t>
      </w:r>
      <w:r w:rsidR="00C221C9">
        <w:t>.</w:t>
      </w:r>
    </w:p>
    <w:p w:rsidR="00860F1E" w:rsidRPr="000A36BD" w:rsidRDefault="00860F1E" w:rsidP="00860F1E">
      <w:pPr>
        <w:pStyle w:val="BodyParagraph"/>
      </w:pPr>
      <w:r w:rsidRPr="000A36BD">
        <w:t>The matched co</w:t>
      </w:r>
      <w:r w:rsidR="008F64A4">
        <w:t>ntrol group method used for most of this</w:t>
      </w:r>
      <w:r w:rsidRPr="000A36BD">
        <w:t xml:space="preserve"> analysis is superior to a within-</w:t>
      </w:r>
      <w:r w:rsidR="008F64A4">
        <w:t>subjects analysis (individual customer regressions approach) when</w:t>
      </w:r>
      <w:r w:rsidRPr="000A36BD">
        <w:t xml:space="preserve"> there is a large population of non-</w:t>
      </w:r>
      <w:r w:rsidR="008F64A4">
        <w:t>participating</w:t>
      </w:r>
      <w:r w:rsidRPr="000A36BD">
        <w:t xml:space="preserve"> customers to use as a pool for matching and because it eliminates the problem of model misspecification.</w:t>
      </w:r>
      <w:r w:rsidRPr="000A36BD">
        <w:rPr>
          <w:rStyle w:val="FootnoteReference"/>
        </w:rPr>
        <w:footnoteReference w:id="1"/>
      </w:r>
      <w:r w:rsidRPr="000A36BD">
        <w:t xml:space="preserve"> Any reference load model based on loads observed at non-event times requires the modeler to make assumptions about the relationships between load, time</w:t>
      </w:r>
      <w:r w:rsidR="00F024E0">
        <w:t>,</w:t>
      </w:r>
      <w:r w:rsidRPr="000A36BD">
        <w:t xml:space="preserve"> and temperature. If this assumed function does not reflect the true relationships between load, time</w:t>
      </w:r>
      <w:r w:rsidR="00F024E0">
        <w:t>,</w:t>
      </w:r>
      <w:r w:rsidRPr="000A36BD">
        <w:t xml:space="preserve"> and temperature, then the model can produce incorrect results. In contrast, the matched control group automatically deals with this problem by assuming that the customers who behave similarly to </w:t>
      </w:r>
      <w:r w:rsidR="00CB48B0">
        <w:t>participants</w:t>
      </w:r>
      <w:r w:rsidRPr="000A36BD">
        <w:t xml:space="preserve"> during non-event periods would also behave similarly during event periods. This eliminates the need to specify load as a function of weather.</w:t>
      </w:r>
    </w:p>
    <w:p w:rsidR="00860F1E" w:rsidRPr="000B41E7" w:rsidRDefault="00860F1E" w:rsidP="00860F1E">
      <w:pPr>
        <w:pStyle w:val="Heading2"/>
      </w:pPr>
      <w:bookmarkStart w:id="15" w:name="_Toc349193880"/>
      <w:bookmarkStart w:id="16" w:name="_Toc352567295"/>
      <w:bookmarkStart w:id="17" w:name="_Toc413592750"/>
      <w:bookmarkStart w:id="18" w:name="_Toc415585926"/>
      <w:r w:rsidRPr="000B41E7">
        <w:t>Matched Control Group Methodology</w:t>
      </w:r>
      <w:bookmarkEnd w:id="15"/>
      <w:bookmarkEnd w:id="16"/>
      <w:bookmarkEnd w:id="17"/>
      <w:r w:rsidR="006F4D17">
        <w:t xml:space="preserve"> – Commercial</w:t>
      </w:r>
      <w:bookmarkEnd w:id="18"/>
    </w:p>
    <w:p w:rsidR="00860F1E" w:rsidRPr="000B41E7" w:rsidRDefault="00860F1E" w:rsidP="00860F1E">
      <w:pPr>
        <w:pStyle w:val="BodyParagraph"/>
      </w:pPr>
      <w:r w:rsidRPr="000B41E7">
        <w:t xml:space="preserve">The primary source of reference loads, and hence impact estimates, is a </w:t>
      </w:r>
      <w:r w:rsidR="0047000A">
        <w:t>number</w:t>
      </w:r>
      <w:r w:rsidRPr="000B41E7">
        <w:t xml:space="preserve"> of matched control groups. These control groups are assembled from among the non-</w:t>
      </w:r>
      <w:r w:rsidR="00082E09">
        <w:t>participant</w:t>
      </w:r>
      <w:r w:rsidRPr="000B41E7">
        <w:t xml:space="preserve"> population</w:t>
      </w:r>
      <w:r w:rsidR="003F1F20">
        <w:t xml:space="preserve">. </w:t>
      </w:r>
      <w:r w:rsidRPr="000B41E7">
        <w:t xml:space="preserve">The methods used to assemble the groups are designed to ensure that the control group load on event days is an accurate estimate of what load would have been among </w:t>
      </w:r>
      <w:r w:rsidR="00082E09">
        <w:t xml:space="preserve">participants </w:t>
      </w:r>
      <w:r w:rsidR="006032C7">
        <w:t>on event days</w:t>
      </w:r>
      <w:r w:rsidR="00082E09">
        <w:t xml:space="preserve"> had they not participated</w:t>
      </w:r>
      <w:r w:rsidR="006032C7">
        <w:t>.</w:t>
      </w:r>
    </w:p>
    <w:p w:rsidR="00860F1E" w:rsidRPr="000B41E7" w:rsidRDefault="00860F1E" w:rsidP="00860F1E">
      <w:pPr>
        <w:pStyle w:val="BodyParagraph"/>
      </w:pPr>
      <w:r w:rsidRPr="000B41E7">
        <w:t>The fundamental idea behind the matching process is to find cu</w:t>
      </w:r>
      <w:r w:rsidR="00082E09">
        <w:t xml:space="preserve">stomers who were not subject to </w:t>
      </w:r>
      <w:r w:rsidRPr="000B41E7">
        <w:t>events that have similar characteristics to those who were subject to events.</w:t>
      </w:r>
      <w:r w:rsidR="00082E09" w:rsidRPr="000B41E7">
        <w:t xml:space="preserve"> </w:t>
      </w:r>
      <w:r w:rsidRPr="000B41E7">
        <w:t xml:space="preserve">The control groups were selected using a propensity score match to find customers who had </w:t>
      </w:r>
      <w:r w:rsidR="00082E09">
        <w:t xml:space="preserve">demand patterns </w:t>
      </w:r>
      <w:r w:rsidRPr="000B41E7">
        <w:t xml:space="preserve">most similar to </w:t>
      </w:r>
      <w:r w:rsidR="00082E09">
        <w:t>participants</w:t>
      </w:r>
      <w:r w:rsidRPr="000B41E7">
        <w:t xml:space="preserve">. In this procedure, a </w:t>
      </w:r>
      <w:proofErr w:type="spellStart"/>
      <w:r w:rsidRPr="000B41E7">
        <w:t>probit</w:t>
      </w:r>
      <w:proofErr w:type="spellEnd"/>
      <w:r w:rsidRPr="000B41E7">
        <w:t xml:space="preserve"> model is used to estimate a score for each customer based on a set of observable variables that are assumed to affect the decision to </w:t>
      </w:r>
      <w:r w:rsidR="00674C2B">
        <w:t>participate in the commercial thermostat program</w:t>
      </w:r>
      <w:r w:rsidRPr="000B41E7">
        <w:t xml:space="preserve">. A </w:t>
      </w:r>
      <w:proofErr w:type="spellStart"/>
      <w:r w:rsidRPr="000B41E7">
        <w:t>probit</w:t>
      </w:r>
      <w:proofErr w:type="spellEnd"/>
      <w:r w:rsidRPr="000B41E7">
        <w:t xml:space="preserve"> model is a regression model designed to estimate probabilities—in this case, the probability that a customer would choose </w:t>
      </w:r>
      <w:r w:rsidR="00082E09">
        <w:t>to participate</w:t>
      </w:r>
      <w:r w:rsidRPr="000B41E7">
        <w:t xml:space="preserve">. The score can be interpreted two different ways. First, the propensity score can be thought of as a summary variable that includes all the relevant information in the observable variables about whether a customer would choose to </w:t>
      </w:r>
      <w:r w:rsidR="00082E09">
        <w:t>participate</w:t>
      </w:r>
      <w:r w:rsidRPr="000B41E7">
        <w:t xml:space="preserve">. Each </w:t>
      </w:r>
      <w:r w:rsidR="00082E09">
        <w:t xml:space="preserve">participant </w:t>
      </w:r>
      <w:r w:rsidRPr="000B41E7">
        <w:t xml:space="preserve">is matched with a </w:t>
      </w:r>
      <w:r w:rsidR="00082E09">
        <w:t xml:space="preserve">non-participant </w:t>
      </w:r>
      <w:r w:rsidRPr="000B41E7">
        <w:t xml:space="preserve">that has the closest propensity score. The second way to think of the propensity score is as the probability that a customer will </w:t>
      </w:r>
      <w:r w:rsidR="00082E09">
        <w:t>participate</w:t>
      </w:r>
      <w:r w:rsidRPr="000B41E7">
        <w:t xml:space="preserve"> based on the included independent variables. Thinking of it this way, each customer in the control group is matched to</w:t>
      </w:r>
      <w:r w:rsidR="00F024E0">
        <w:t> </w:t>
      </w:r>
      <w:r w:rsidRPr="000B41E7">
        <w:t xml:space="preserve">a </w:t>
      </w:r>
      <w:r w:rsidR="00082E09">
        <w:t>participant</w:t>
      </w:r>
      <w:r w:rsidRPr="000B41E7">
        <w:t xml:space="preserve"> with a similar probability of </w:t>
      </w:r>
      <w:r w:rsidR="00082E09">
        <w:t>participating</w:t>
      </w:r>
      <w:r w:rsidRPr="000B41E7">
        <w:t xml:space="preserve"> given the observed variables.</w:t>
      </w:r>
    </w:p>
    <w:p w:rsidR="00860F1E" w:rsidRPr="00B03795" w:rsidRDefault="00860F1E" w:rsidP="00860F1E">
      <w:pPr>
        <w:pStyle w:val="BodyParagraph"/>
      </w:pPr>
      <w:r w:rsidRPr="000B41E7">
        <w:lastRenderedPageBreak/>
        <w:t>The match w</w:t>
      </w:r>
      <w:r>
        <w:t xml:space="preserve">as performed </w:t>
      </w:r>
      <w:r w:rsidR="0083111C">
        <w:t>for commercial customers</w:t>
      </w:r>
      <w:r w:rsidR="00082E09">
        <w:t xml:space="preserve"> </w:t>
      </w:r>
      <w:r>
        <w:t xml:space="preserve">within each </w:t>
      </w:r>
      <w:r w:rsidR="00082E09">
        <w:t xml:space="preserve">2-digit NAICS, climate zone, and month. It </w:t>
      </w:r>
      <w:r w:rsidRPr="000B41E7">
        <w:t xml:space="preserve">was based on a set of variables that characterize </w:t>
      </w:r>
      <w:r w:rsidR="00082E09">
        <w:t>usage in the middle of the day on two hot non-event days in the same month as the events</w:t>
      </w:r>
      <w:r w:rsidRPr="000B41E7">
        <w:t>.</w:t>
      </w:r>
      <w:r>
        <w:t xml:space="preserve"> </w:t>
      </w:r>
      <w:r w:rsidRPr="00B03795">
        <w:t>The set of usage variables in the propensity score model were the</w:t>
      </w:r>
      <w:r w:rsidR="00082E09">
        <w:t xml:space="preserve"> average usage from 10</w:t>
      </w:r>
      <w:r w:rsidR="00F024E0">
        <w:t xml:space="preserve"> AM</w:t>
      </w:r>
      <w:r w:rsidR="00082E09">
        <w:t xml:space="preserve"> to 6</w:t>
      </w:r>
      <w:r w:rsidR="00F024E0">
        <w:t xml:space="preserve"> PM</w:t>
      </w:r>
      <w:r w:rsidR="00082E09">
        <w:t xml:space="preserve"> on each of the two hot non-event days</w:t>
      </w:r>
      <w:r w:rsidRPr="00B03795">
        <w:t>.</w:t>
      </w:r>
      <w:r w:rsidRPr="00B03795">
        <w:rPr>
          <w:rStyle w:val="FootnoteReference"/>
        </w:rPr>
        <w:footnoteReference w:id="2"/>
      </w:r>
      <w:r w:rsidRPr="00B03795">
        <w:t xml:space="preserve"> These days were chosen because they were the only </w:t>
      </w:r>
      <w:r w:rsidR="0083111C">
        <w:t>days with temperatures that closely</w:t>
      </w:r>
      <w:r w:rsidRPr="00B03795">
        <w:t xml:space="preserve"> reflected those on event days. Ma</w:t>
      </w:r>
      <w:r w:rsidR="00082E09">
        <w:t>ny matching models</w:t>
      </w:r>
      <w:r w:rsidRPr="00B03795">
        <w:t xml:space="preserve"> were tested and the final model was chosen because it resulted in the closet match between </w:t>
      </w:r>
      <w:r w:rsidR="003A1851">
        <w:t>participants</w:t>
      </w:r>
      <w:r w:rsidRPr="00B03795">
        <w:t xml:space="preserve"> and control customer average usage during event hours on hot, non-event days (discussed below)</w:t>
      </w:r>
      <w:r w:rsidR="003F1F20">
        <w:t xml:space="preserve">. </w:t>
      </w:r>
      <w:r w:rsidRPr="00B03795">
        <w:t xml:space="preserve">A match was found for each </w:t>
      </w:r>
      <w:r w:rsidR="004B72A1">
        <w:t>participant</w:t>
      </w:r>
      <w:r w:rsidRPr="00B03795">
        <w:t xml:space="preserve">, but the same control customer could be matched to multiple </w:t>
      </w:r>
      <w:r w:rsidR="004B72A1">
        <w:t>participants</w:t>
      </w:r>
      <w:r w:rsidRPr="00B03795">
        <w:t xml:space="preserve">, meaning that a control customer </w:t>
      </w:r>
      <w:r w:rsidR="00F024E0">
        <w:t>c</w:t>
      </w:r>
      <w:r w:rsidRPr="00B03795">
        <w:t>ould be represented more t</w:t>
      </w:r>
      <w:r>
        <w:t>han once in the control gr</w:t>
      </w:r>
      <w:r w:rsidR="0083111C">
        <w:t>oup.</w:t>
      </w:r>
    </w:p>
    <w:p w:rsidR="00860F1E" w:rsidRPr="003F6EF9" w:rsidRDefault="00860F1E" w:rsidP="00860F1E">
      <w:pPr>
        <w:pStyle w:val="BodyParagraph"/>
      </w:pPr>
      <w:r w:rsidRPr="003F6EF9">
        <w:t xml:space="preserve">Figure 3-1 shows average hourly usage for </w:t>
      </w:r>
      <w:r w:rsidR="00C735C0">
        <w:t>participants</w:t>
      </w:r>
      <w:r w:rsidRPr="003F6EF9">
        <w:t xml:space="preserve"> and matched control customers on hot, non-event days</w:t>
      </w:r>
      <w:r w:rsidR="00C735C0">
        <w:t xml:space="preserve">. Though there are differences between average participant and control group demand, </w:t>
      </w:r>
      <w:r w:rsidR="00E76A16">
        <w:t xml:space="preserve">we ran a </w:t>
      </w:r>
      <w:r w:rsidR="00E76A16" w:rsidRPr="00B92419">
        <w:rPr>
          <w:i/>
        </w:rPr>
        <w:t>t</w:t>
      </w:r>
      <w:r w:rsidR="00E76A16">
        <w:t xml:space="preserve"> test for </w:t>
      </w:r>
      <w:r w:rsidR="00C735C0">
        <w:t xml:space="preserve">these differences </w:t>
      </w:r>
      <w:r w:rsidR="00E76A16">
        <w:t xml:space="preserve">and found that they </w:t>
      </w:r>
      <w:r w:rsidR="00C735C0">
        <w:t>are not statistically signif</w:t>
      </w:r>
      <w:r w:rsidR="00E76A16">
        <w:t>icant in the aggregate.</w:t>
      </w:r>
    </w:p>
    <w:p w:rsidR="00860F1E" w:rsidRPr="003F6EF9" w:rsidRDefault="00860F1E" w:rsidP="00860F1E">
      <w:pPr>
        <w:pStyle w:val="TableFigureCaption"/>
        <w:rPr>
          <w:vertAlign w:val="superscript"/>
        </w:rPr>
      </w:pPr>
      <w:r w:rsidRPr="003F6EF9">
        <w:t>Figure 3-1: Average Usage</w:t>
      </w:r>
      <w:r w:rsidR="0083111C">
        <w:t xml:space="preserve"> per Customer</w:t>
      </w:r>
      <w:r w:rsidRPr="003F6EF9">
        <w:t xml:space="preserve"> on Hot, Non-event Days for </w:t>
      </w:r>
      <w:r w:rsidRPr="003F6EF9">
        <w:br/>
      </w:r>
      <w:r w:rsidR="006752C9">
        <w:t>Commercial Thermostat</w:t>
      </w:r>
      <w:r w:rsidRPr="003F6EF9">
        <w:t xml:space="preserve"> Customers and </w:t>
      </w:r>
      <w:r w:rsidR="0083111C">
        <w:t xml:space="preserve">the </w:t>
      </w:r>
      <w:r w:rsidRPr="003F6EF9">
        <w:t>Control Group</w:t>
      </w:r>
    </w:p>
    <w:p w:rsidR="00860F1E" w:rsidRPr="00981BF8" w:rsidRDefault="00211634" w:rsidP="00860F1E">
      <w:pPr>
        <w:pStyle w:val="BodyParagraph"/>
        <w:jc w:val="center"/>
        <w:rPr>
          <w:highlight w:val="lightGray"/>
        </w:rPr>
      </w:pPr>
      <w:r>
        <w:rPr>
          <w:noProof/>
        </w:rPr>
        <w:drawing>
          <wp:inline distT="0" distB="0" distL="0" distR="0" wp14:anchorId="35A0A541" wp14:editId="6EF07A23">
            <wp:extent cx="5112385" cy="37452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2385" cy="3745230"/>
                    </a:xfrm>
                    <a:prstGeom prst="rect">
                      <a:avLst/>
                    </a:prstGeom>
                    <a:noFill/>
                    <a:ln>
                      <a:noFill/>
                    </a:ln>
                  </pic:spPr>
                </pic:pic>
              </a:graphicData>
            </a:graphic>
          </wp:inline>
        </w:drawing>
      </w:r>
    </w:p>
    <w:p w:rsidR="00860F1E" w:rsidRPr="004A0FDD" w:rsidRDefault="00860F1E" w:rsidP="00860F1E">
      <w:pPr>
        <w:pStyle w:val="BodyParaAfterTableFigure"/>
      </w:pPr>
      <w:r w:rsidRPr="004A0FDD">
        <w:lastRenderedPageBreak/>
        <w:t xml:space="preserve">Once the control groups were matched and validated, load impacts were estimated using a difference-in-differences methodology. This methodology calculates the estimated impacts as the difference in average loads between </w:t>
      </w:r>
      <w:r w:rsidR="00C735C0">
        <w:t>participants</w:t>
      </w:r>
      <w:r w:rsidRPr="004A0FDD">
        <w:t xml:space="preserve"> and control customers on event days minus the difference between the two groups on hot, non-event days. This calculation controls for residual differences in load between the groups that are not eliminated through the matchi</w:t>
      </w:r>
      <w:r w:rsidR="0083111C">
        <w:t>ng process, thus reducing bias. Equation 3-1 summarizes the difference-in-differences calculation and Table 3-2 provides the definitions for variables in the equation.</w:t>
      </w:r>
    </w:p>
    <w:p w:rsidR="00860F1E" w:rsidRDefault="00860F1E" w:rsidP="00860F1E">
      <w:pPr>
        <w:pStyle w:val="TableFigureCaption"/>
      </w:pPr>
      <w:r>
        <w:t>Equation 3-1</w:t>
      </w:r>
      <w:r w:rsidRPr="003A20E1">
        <w:t xml:space="preserve">: Specification </w:t>
      </w:r>
      <w:r w:rsidR="005E6298">
        <w:t xml:space="preserve">of </w:t>
      </w:r>
      <w:r>
        <w:t>Difference-in-Differences</w:t>
      </w:r>
      <w:r w:rsidR="005E6298">
        <w:t xml:space="preserve"> Reference Load</w:t>
      </w:r>
    </w:p>
    <w:p w:rsidR="00860F1E" w:rsidRPr="00D60058" w:rsidRDefault="004F30EE" w:rsidP="00860F1E">
      <w:pPr>
        <w:pStyle w:val="BodyParagraph"/>
      </w:pPr>
      <m:oMathPara>
        <m:oMath>
          <m:sSub>
            <m:sSubPr>
              <m:ctrlPr>
                <w:rPr>
                  <w:rFonts w:ascii="Cambria Math" w:hAnsi="Cambria Math"/>
                  <w:i/>
                </w:rPr>
              </m:ctrlPr>
            </m:sSubPr>
            <m:e>
              <m:r>
                <w:rPr>
                  <w:rFonts w:ascii="Cambria Math" w:hAnsi="Cambria Math"/>
                </w:rPr>
                <m:t>ref</m:t>
              </m:r>
            </m:e>
            <m:sub>
              <m:r>
                <w:rPr>
                  <w:rFonts w:ascii="Cambria Math" w:hAnsi="Cambria Math"/>
                </w:rPr>
                <m:t>i,d,h</m:t>
              </m:r>
            </m:sub>
          </m:sSub>
          <m:r>
            <w:rPr>
              <w:rFonts w:ascii="Cambria Math" w:hAnsi="Cambria Math"/>
            </w:rPr>
            <m:t>=</m:t>
          </m:r>
          <m:sSub>
            <m:sSubPr>
              <m:ctrlPr>
                <w:rPr>
                  <w:rFonts w:ascii="Cambria Math" w:hAnsi="Cambria Math"/>
                  <w:i/>
                </w:rPr>
              </m:ctrlPr>
            </m:sSubPr>
            <m:e>
              <m:r>
                <w:rPr>
                  <w:rFonts w:ascii="Cambria Math" w:hAnsi="Cambria Math"/>
                </w:rPr>
                <m:t>kW</m:t>
              </m:r>
            </m:e>
            <m:sub>
              <m:r>
                <w:rPr>
                  <w:rFonts w:ascii="Cambria Math" w:hAnsi="Cambria Math"/>
                </w:rPr>
                <m:t>p=0,e=1,i,d,h</m:t>
              </m:r>
            </m:sub>
          </m:sSub>
          <m:r>
            <w:rPr>
              <w:rFonts w:ascii="Cambria Math" w:hAnsi="Cambria Math"/>
            </w:rPr>
            <m:t>-(</m:t>
          </m:r>
          <m:sSub>
            <m:sSubPr>
              <m:ctrlPr>
                <w:rPr>
                  <w:rFonts w:ascii="Cambria Math" w:hAnsi="Cambria Math"/>
                  <w:i/>
                </w:rPr>
              </m:ctrlPr>
            </m:sSubPr>
            <m:e>
              <m:r>
                <w:rPr>
                  <w:rFonts w:ascii="Cambria Math" w:hAnsi="Cambria Math"/>
                </w:rPr>
                <m:t>kW</m:t>
              </m:r>
            </m:e>
            <m:sub>
              <m:r>
                <w:rPr>
                  <w:rFonts w:ascii="Cambria Math" w:hAnsi="Cambria Math"/>
                </w:rPr>
                <m:t>p=0,e=0,i,d,h</m:t>
              </m:r>
            </m:sub>
          </m:sSub>
          <m:r>
            <w:rPr>
              <w:rFonts w:ascii="Cambria Math" w:hAnsi="Cambria Math"/>
            </w:rPr>
            <m:t>-</m:t>
          </m:r>
          <m:sSub>
            <m:sSubPr>
              <m:ctrlPr>
                <w:rPr>
                  <w:rFonts w:ascii="Cambria Math" w:hAnsi="Cambria Math"/>
                  <w:i/>
                </w:rPr>
              </m:ctrlPr>
            </m:sSubPr>
            <m:e>
              <m:r>
                <w:rPr>
                  <w:rFonts w:ascii="Cambria Math" w:hAnsi="Cambria Math"/>
                </w:rPr>
                <m:t>kW</m:t>
              </m:r>
            </m:e>
            <m:sub>
              <m:r>
                <w:rPr>
                  <w:rFonts w:ascii="Cambria Math" w:hAnsi="Cambria Math"/>
                </w:rPr>
                <m:t>p=1,e=0,i,d,h</m:t>
              </m:r>
            </m:sub>
          </m:sSub>
          <m:r>
            <w:rPr>
              <w:rFonts w:ascii="Cambria Math" w:hAnsi="Cambria Math"/>
            </w:rPr>
            <m:t>)</m:t>
          </m:r>
        </m:oMath>
      </m:oMathPara>
    </w:p>
    <w:p w:rsidR="00863567" w:rsidRDefault="00863567">
      <w:pPr>
        <w:rPr>
          <w:rFonts w:ascii="Arial" w:hAnsi="Arial"/>
          <w:b/>
        </w:rPr>
      </w:pPr>
    </w:p>
    <w:p w:rsidR="00063FAC" w:rsidRPr="001E3CBC" w:rsidRDefault="00125ED1" w:rsidP="00063FAC">
      <w:pPr>
        <w:pStyle w:val="TableFigureCaption"/>
      </w:pPr>
      <w:r>
        <w:t>Table 3-2</w:t>
      </w:r>
      <w:r w:rsidR="00063FAC" w:rsidRPr="001E3CBC">
        <w:t xml:space="preserve">: Variables Used for </w:t>
      </w:r>
      <w:r>
        <w:t>Difference-in-</w:t>
      </w:r>
      <w:r w:rsidR="00F024E0">
        <w:t>d</w:t>
      </w:r>
      <w:r>
        <w:t>ifferences Calculation</w:t>
      </w:r>
    </w:p>
    <w:tbl>
      <w:tblPr>
        <w:tblW w:w="3764" w:type="pct"/>
        <w:jc w:val="center"/>
        <w:tblLayout w:type="fixed"/>
        <w:tblLook w:val="00A0" w:firstRow="1" w:lastRow="0" w:firstColumn="1" w:lastColumn="0" w:noHBand="0" w:noVBand="0"/>
      </w:tblPr>
      <w:tblGrid>
        <w:gridCol w:w="2357"/>
        <w:gridCol w:w="4852"/>
      </w:tblGrid>
      <w:tr w:rsidR="00063FAC" w:rsidRPr="001E3CBC" w:rsidTr="003750BF">
        <w:trPr>
          <w:trHeight w:val="300"/>
          <w:tblHeader/>
          <w:jc w:val="center"/>
        </w:trPr>
        <w:tc>
          <w:tcPr>
            <w:tcW w:w="1635" w:type="pct"/>
            <w:tcBorders>
              <w:top w:val="single" w:sz="4" w:space="0" w:color="auto"/>
              <w:left w:val="single" w:sz="4" w:space="0" w:color="auto"/>
              <w:bottom w:val="single" w:sz="4" w:space="0" w:color="auto"/>
              <w:right w:val="single" w:sz="4" w:space="0" w:color="FFFFFF"/>
            </w:tcBorders>
            <w:shd w:val="clear" w:color="auto" w:fill="0070CD"/>
            <w:vAlign w:val="center"/>
          </w:tcPr>
          <w:p w:rsidR="00063FAC" w:rsidRPr="001E3CBC" w:rsidRDefault="00063FAC" w:rsidP="003750BF">
            <w:pPr>
              <w:pStyle w:val="TableHeader"/>
            </w:pPr>
            <w:r w:rsidRPr="001E3CBC">
              <w:t>Variable</w:t>
            </w:r>
          </w:p>
        </w:tc>
        <w:tc>
          <w:tcPr>
            <w:tcW w:w="3365" w:type="pct"/>
            <w:tcBorders>
              <w:top w:val="single" w:sz="4" w:space="0" w:color="auto"/>
              <w:left w:val="nil"/>
              <w:bottom w:val="single" w:sz="4" w:space="0" w:color="auto"/>
              <w:right w:val="single" w:sz="4" w:space="0" w:color="auto"/>
            </w:tcBorders>
            <w:shd w:val="clear" w:color="auto" w:fill="0070CD"/>
            <w:vAlign w:val="center"/>
          </w:tcPr>
          <w:p w:rsidR="00063FAC" w:rsidRPr="001E3CBC" w:rsidRDefault="00063FAC" w:rsidP="003750BF">
            <w:pPr>
              <w:pStyle w:val="TableHeader"/>
            </w:pPr>
            <w:r w:rsidRPr="001E3CBC">
              <w:t>Description</w:t>
            </w:r>
          </w:p>
        </w:tc>
      </w:tr>
      <w:tr w:rsidR="00063FAC" w:rsidRPr="001E3CBC" w:rsidTr="003750BF">
        <w:trPr>
          <w:trHeight w:val="285"/>
          <w:jc w:val="center"/>
        </w:trPr>
        <w:tc>
          <w:tcPr>
            <w:tcW w:w="1635"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063FAC" w:rsidRPr="00992F48" w:rsidRDefault="00063FAC" w:rsidP="003750BF">
            <w:pPr>
              <w:pStyle w:val="TableText"/>
              <w:keepNext/>
              <w:rPr>
                <w:i/>
                <w:iCs/>
                <w:color w:val="000000"/>
              </w:rPr>
            </w:pPr>
            <w:r w:rsidRPr="00992F48">
              <w:rPr>
                <w:i/>
              </w:rPr>
              <w:t>ref</w:t>
            </w:r>
          </w:p>
        </w:tc>
        <w:tc>
          <w:tcPr>
            <w:tcW w:w="3365" w:type="pct"/>
            <w:tcBorders>
              <w:top w:val="single" w:sz="4" w:space="0" w:color="auto"/>
              <w:left w:val="nil"/>
              <w:bottom w:val="single" w:sz="4" w:space="0" w:color="auto"/>
              <w:right w:val="single" w:sz="4" w:space="0" w:color="auto"/>
            </w:tcBorders>
            <w:shd w:val="clear" w:color="auto" w:fill="FFFFFF"/>
            <w:noWrap/>
            <w:vAlign w:val="center"/>
          </w:tcPr>
          <w:p w:rsidR="00063FAC" w:rsidRPr="001E3CBC" w:rsidRDefault="008C7EFE" w:rsidP="003750BF">
            <w:pPr>
              <w:pStyle w:val="TableText"/>
              <w:keepNext/>
              <w:jc w:val="left"/>
              <w:rPr>
                <w:color w:val="000000"/>
              </w:rPr>
            </w:pPr>
            <w:r>
              <w:rPr>
                <w:color w:val="000000"/>
              </w:rPr>
              <w:t>R</w:t>
            </w:r>
            <w:r w:rsidR="00063FAC">
              <w:rPr>
                <w:color w:val="000000"/>
              </w:rPr>
              <w:t>eference load (kW)</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992F48" w:rsidRDefault="00063FAC" w:rsidP="003750BF">
            <w:pPr>
              <w:pStyle w:val="TableText"/>
              <w:keepNext/>
              <w:rPr>
                <w:i/>
                <w:iCs/>
                <w:color w:val="000000"/>
              </w:rPr>
            </w:pPr>
            <w:r w:rsidRPr="00992F48">
              <w:rPr>
                <w:i/>
                <w:position w:val="-10"/>
              </w:rPr>
              <w:t>kW</w:t>
            </w:r>
          </w:p>
        </w:tc>
        <w:tc>
          <w:tcPr>
            <w:tcW w:w="3365" w:type="pct"/>
            <w:tcBorders>
              <w:top w:val="nil"/>
              <w:left w:val="nil"/>
              <w:bottom w:val="single" w:sz="4" w:space="0" w:color="auto"/>
              <w:right w:val="single" w:sz="4" w:space="0" w:color="auto"/>
            </w:tcBorders>
            <w:shd w:val="clear" w:color="auto" w:fill="FFFFFF"/>
            <w:noWrap/>
            <w:vAlign w:val="center"/>
          </w:tcPr>
          <w:p w:rsidR="00063FAC" w:rsidRPr="001E3CBC" w:rsidRDefault="00063FAC" w:rsidP="003750BF">
            <w:pPr>
              <w:pStyle w:val="TableText"/>
              <w:keepNext/>
              <w:jc w:val="left"/>
              <w:rPr>
                <w:color w:val="000000"/>
              </w:rPr>
            </w:pPr>
            <w:r>
              <w:rPr>
                <w:color w:val="000000"/>
              </w:rPr>
              <w:t>Average demand</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063FAC" w:rsidRPr="00992F48" w:rsidRDefault="00A83851" w:rsidP="003750BF">
            <w:pPr>
              <w:pStyle w:val="TableText"/>
              <w:keepNext/>
              <w:rPr>
                <w:i/>
                <w:iCs/>
                <w:color w:val="000000"/>
              </w:rPr>
            </w:pPr>
            <w:r w:rsidRPr="00992F48">
              <w:rPr>
                <w:i/>
                <w:iCs/>
                <w:color w:val="000000"/>
              </w:rPr>
              <w:t>p</w:t>
            </w:r>
          </w:p>
        </w:tc>
        <w:tc>
          <w:tcPr>
            <w:tcW w:w="3365" w:type="pct"/>
            <w:tcBorders>
              <w:top w:val="nil"/>
              <w:left w:val="nil"/>
              <w:bottom w:val="single" w:sz="4" w:space="0" w:color="auto"/>
              <w:right w:val="single" w:sz="4" w:space="0" w:color="auto"/>
            </w:tcBorders>
            <w:shd w:val="clear" w:color="auto" w:fill="auto"/>
            <w:noWrap/>
            <w:vAlign w:val="center"/>
          </w:tcPr>
          <w:p w:rsidR="00063FAC" w:rsidRPr="001E3CBC" w:rsidRDefault="00063FAC" w:rsidP="00063FAC">
            <w:pPr>
              <w:pStyle w:val="TableText"/>
              <w:keepNext/>
              <w:jc w:val="left"/>
              <w:rPr>
                <w:color w:val="000000"/>
              </w:rPr>
            </w:pPr>
            <w:r>
              <w:rPr>
                <w:color w:val="000000"/>
              </w:rPr>
              <w:t>Indicates whether a customer is a participant (p=1) or a control group member (p=0)</w:t>
            </w:r>
          </w:p>
        </w:tc>
      </w:tr>
      <w:tr w:rsidR="00063FAC" w:rsidRPr="001E3CBC"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063FAC" w:rsidRPr="00992F48" w:rsidRDefault="00063FAC" w:rsidP="003750BF">
            <w:pPr>
              <w:pStyle w:val="TableText"/>
              <w:keepNext/>
              <w:rPr>
                <w:i/>
                <w:iCs/>
                <w:color w:val="000000"/>
              </w:rPr>
            </w:pPr>
            <w:r w:rsidRPr="00992F48">
              <w:rPr>
                <w:i/>
              </w:rPr>
              <w:t>e</w:t>
            </w:r>
          </w:p>
        </w:tc>
        <w:tc>
          <w:tcPr>
            <w:tcW w:w="3365" w:type="pct"/>
            <w:tcBorders>
              <w:top w:val="nil"/>
              <w:left w:val="nil"/>
              <w:bottom w:val="single" w:sz="4" w:space="0" w:color="auto"/>
              <w:right w:val="single" w:sz="4" w:space="0" w:color="auto"/>
            </w:tcBorders>
            <w:shd w:val="clear" w:color="auto" w:fill="auto"/>
            <w:noWrap/>
            <w:vAlign w:val="center"/>
          </w:tcPr>
          <w:p w:rsidR="00063FAC" w:rsidRPr="001E3CBC" w:rsidRDefault="00063FAC" w:rsidP="00063FAC">
            <w:pPr>
              <w:pStyle w:val="TableText"/>
              <w:keepNext/>
              <w:jc w:val="left"/>
              <w:rPr>
                <w:color w:val="000000"/>
              </w:rPr>
            </w:pPr>
            <w:r>
              <w:rPr>
                <w:color w:val="000000"/>
              </w:rPr>
              <w:t>Indicates whether a given day was an event</w:t>
            </w:r>
            <w:r w:rsidR="00A83851">
              <w:rPr>
                <w:color w:val="000000"/>
              </w:rPr>
              <w:t xml:space="preserve"> (e=1)</w:t>
            </w:r>
            <w:r>
              <w:rPr>
                <w:color w:val="000000"/>
              </w:rPr>
              <w:t xml:space="preserve"> or not</w:t>
            </w:r>
            <w:r w:rsidR="00A83851">
              <w:rPr>
                <w:color w:val="000000"/>
              </w:rPr>
              <w:t xml:space="preserve"> (e=0)</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992F48" w:rsidRDefault="00063FAC" w:rsidP="003750BF">
            <w:pPr>
              <w:pStyle w:val="TableText"/>
              <w:keepNext/>
              <w:rPr>
                <w:i/>
              </w:rPr>
            </w:pPr>
            <w:r w:rsidRPr="00992F48">
              <w:rPr>
                <w:i/>
              </w:rPr>
              <w:t>i</w:t>
            </w:r>
          </w:p>
        </w:tc>
        <w:tc>
          <w:tcPr>
            <w:tcW w:w="3365" w:type="pct"/>
            <w:tcBorders>
              <w:top w:val="nil"/>
              <w:left w:val="nil"/>
              <w:bottom w:val="single" w:sz="4" w:space="0" w:color="auto"/>
              <w:right w:val="single" w:sz="4" w:space="0" w:color="auto"/>
            </w:tcBorders>
            <w:shd w:val="clear" w:color="auto" w:fill="FFFFFF"/>
            <w:noWrap/>
            <w:vAlign w:val="center"/>
          </w:tcPr>
          <w:p w:rsidR="00063FAC" w:rsidRPr="001E3CBC" w:rsidRDefault="00063FAC" w:rsidP="003750BF">
            <w:pPr>
              <w:pStyle w:val="TableText"/>
              <w:keepNext/>
              <w:jc w:val="left"/>
              <w:rPr>
                <w:rFonts w:eastAsia="Times New Roman" w:cs="Times New Roman"/>
                <w:b/>
                <w:color w:val="000000"/>
                <w:szCs w:val="28"/>
              </w:rPr>
            </w:pPr>
            <w:r>
              <w:rPr>
                <w:color w:val="000000"/>
              </w:rPr>
              <w:t>Indexes the participants along with their matched control customer</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992F48" w:rsidRDefault="00063FAC" w:rsidP="003750BF">
            <w:pPr>
              <w:pStyle w:val="TableText"/>
              <w:keepNext/>
              <w:rPr>
                <w:i/>
              </w:rPr>
            </w:pPr>
            <w:r w:rsidRPr="00992F48">
              <w:rPr>
                <w:i/>
              </w:rPr>
              <w:t>d</w:t>
            </w:r>
          </w:p>
        </w:tc>
        <w:tc>
          <w:tcPr>
            <w:tcW w:w="3365" w:type="pct"/>
            <w:tcBorders>
              <w:top w:val="nil"/>
              <w:left w:val="nil"/>
              <w:bottom w:val="single" w:sz="4" w:space="0" w:color="auto"/>
              <w:right w:val="single" w:sz="4" w:space="0" w:color="auto"/>
            </w:tcBorders>
            <w:shd w:val="clear" w:color="auto" w:fill="FFFFFF"/>
            <w:noWrap/>
            <w:vAlign w:val="center"/>
          </w:tcPr>
          <w:p w:rsidR="00063FAC" w:rsidRDefault="00063FAC" w:rsidP="00063FAC">
            <w:pPr>
              <w:pStyle w:val="TableText"/>
              <w:keepNext/>
              <w:jc w:val="left"/>
              <w:rPr>
                <w:color w:val="000000"/>
              </w:rPr>
            </w:pPr>
            <w:r>
              <w:rPr>
                <w:color w:val="000000"/>
              </w:rPr>
              <w:t>Indexes the event days and their corresponding average proxy day, September proxies for September events, July proxies for July events</w:t>
            </w:r>
          </w:p>
        </w:tc>
      </w:tr>
      <w:tr w:rsidR="00063FAC" w:rsidRPr="00397BED" w:rsidTr="003750BF">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063FAC" w:rsidRPr="00992F48" w:rsidRDefault="00063FAC" w:rsidP="003750BF">
            <w:pPr>
              <w:pStyle w:val="TableText"/>
              <w:keepNext/>
              <w:rPr>
                <w:i/>
              </w:rPr>
            </w:pPr>
            <w:r w:rsidRPr="00992F48">
              <w:rPr>
                <w:i/>
              </w:rPr>
              <w:t>h</w:t>
            </w:r>
          </w:p>
        </w:tc>
        <w:tc>
          <w:tcPr>
            <w:tcW w:w="3365" w:type="pct"/>
            <w:tcBorders>
              <w:top w:val="nil"/>
              <w:left w:val="nil"/>
              <w:bottom w:val="single" w:sz="4" w:space="0" w:color="auto"/>
              <w:right w:val="single" w:sz="4" w:space="0" w:color="auto"/>
            </w:tcBorders>
            <w:shd w:val="clear" w:color="auto" w:fill="FFFFFF"/>
            <w:noWrap/>
            <w:vAlign w:val="center"/>
          </w:tcPr>
          <w:p w:rsidR="00063FAC" w:rsidRPr="00063FAC" w:rsidRDefault="00063FAC" w:rsidP="00063FAC">
            <w:pPr>
              <w:pStyle w:val="TableText"/>
              <w:keepNext/>
              <w:jc w:val="left"/>
              <w:rPr>
                <w:rFonts w:eastAsia="Times New Roman" w:cs="Times New Roman"/>
                <w:color w:val="000000"/>
                <w:szCs w:val="28"/>
              </w:rPr>
            </w:pPr>
            <w:r w:rsidRPr="00063FAC">
              <w:rPr>
                <w:rFonts w:eastAsia="Times New Roman" w:cs="Times New Roman"/>
                <w:color w:val="000000"/>
                <w:szCs w:val="28"/>
              </w:rPr>
              <w:t>Indexe</w:t>
            </w:r>
            <w:r>
              <w:rPr>
                <w:rFonts w:eastAsia="Times New Roman" w:cs="Times New Roman"/>
                <w:color w:val="000000"/>
                <w:szCs w:val="28"/>
              </w:rPr>
              <w:t>s the hour</w:t>
            </w:r>
          </w:p>
        </w:tc>
      </w:tr>
    </w:tbl>
    <w:p w:rsidR="00063FAC" w:rsidRDefault="00063FAC" w:rsidP="00860F1E">
      <w:pPr>
        <w:pStyle w:val="BodyParagraph"/>
      </w:pPr>
    </w:p>
    <w:p w:rsidR="00D60058" w:rsidRDefault="00D60058" w:rsidP="00860F1E">
      <w:pPr>
        <w:pStyle w:val="BodyParagraph"/>
      </w:pPr>
      <w:r>
        <w:t xml:space="preserve">Figure 3-2 illustrates the </w:t>
      </w:r>
      <w:r w:rsidR="008C7EFE">
        <w:t>change</w:t>
      </w:r>
      <w:r>
        <w:t xml:space="preserve"> in </w:t>
      </w:r>
      <w:r w:rsidR="008C7EFE">
        <w:t>usage</w:t>
      </w:r>
      <w:r>
        <w:t xml:space="preserve"> from hot non-event days to event days for participants and control group customers. </w:t>
      </w:r>
      <w:r w:rsidR="00A45439">
        <w:t xml:space="preserve">As in Figure 3-1, the control group load on hot, non-event days is higher than participant load, but the increase in </w:t>
      </w:r>
      <w:r w:rsidR="008C7EFE">
        <w:t>usage</w:t>
      </w:r>
      <w:r w:rsidR="00A45439">
        <w:t xml:space="preserve"> from hot non-event days to event days is larger for participants than </w:t>
      </w:r>
      <w:r w:rsidR="008C7EFE">
        <w:t xml:space="preserve">for </w:t>
      </w:r>
      <w:r w:rsidR="00A45439">
        <w:t xml:space="preserve">non-participants. The primary assumption behind the difference-in-differences method is that any factor that could impact </w:t>
      </w:r>
      <w:proofErr w:type="gramStart"/>
      <w:r w:rsidR="008C7EFE">
        <w:t>load</w:t>
      </w:r>
      <w:proofErr w:type="gramEnd"/>
      <w:r w:rsidR="00A45439">
        <w:t xml:space="preserve"> and changes fr</w:t>
      </w:r>
      <w:r w:rsidR="008C7EFE">
        <w:t>om non-event days to event days</w:t>
      </w:r>
      <w:r w:rsidR="00A45439">
        <w:t xml:space="preserve"> affects participants and control group customers equally. Since there is little evidence that participants are changing their behavior in the hours before events, an additional </w:t>
      </w:r>
      <w:r w:rsidR="004769D2">
        <w:t>adjustment was made to correct for pre-event load patterns.</w:t>
      </w:r>
      <w:r w:rsidR="008C7EFE">
        <w:t xml:space="preserve"> This additional adjustment controlled for the higher level of weather sensitivity among participants, relative to the matched control group.</w:t>
      </w:r>
    </w:p>
    <w:p w:rsidR="006B4211" w:rsidRPr="00B92419" w:rsidRDefault="006B4211" w:rsidP="008C7EFE">
      <w:pPr>
        <w:pStyle w:val="TableFigureCaption"/>
      </w:pPr>
      <w:r>
        <w:lastRenderedPageBreak/>
        <w:t>Figure 3-2</w:t>
      </w:r>
      <w:r w:rsidRPr="003F6EF9">
        <w:t>: Average Usage</w:t>
      </w:r>
      <w:r w:rsidR="008C7EFE">
        <w:t xml:space="preserve"> per Customer</w:t>
      </w:r>
      <w:r w:rsidRPr="003F6EF9">
        <w:t xml:space="preserve"> on Hot, Non-event Days </w:t>
      </w:r>
      <w:r w:rsidR="008C7EFE">
        <w:t>and Event Days for</w:t>
      </w:r>
      <w:r w:rsidR="008C7EFE">
        <w:br/>
      </w:r>
      <w:r w:rsidR="00D60058">
        <w:t xml:space="preserve">Participants and </w:t>
      </w:r>
      <w:r w:rsidRPr="003F6EF9">
        <w:t>Control Group</w:t>
      </w:r>
      <w:r w:rsidR="00D60058">
        <w:t xml:space="preserve"> Customers</w:t>
      </w:r>
    </w:p>
    <w:p w:rsidR="0040437B" w:rsidRDefault="006B4211" w:rsidP="00B92419">
      <w:pPr>
        <w:pStyle w:val="BodyParagraph"/>
      </w:pPr>
      <w:r>
        <w:rPr>
          <w:noProof/>
        </w:rPr>
        <w:drawing>
          <wp:inline distT="0" distB="0" distL="0" distR="0" wp14:anchorId="1A8A9484" wp14:editId="517052E9">
            <wp:extent cx="5943600" cy="320416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3204163"/>
                    </a:xfrm>
                    <a:prstGeom prst="rect">
                      <a:avLst/>
                    </a:prstGeom>
                    <a:noFill/>
                    <a:ln>
                      <a:noFill/>
                    </a:ln>
                  </pic:spPr>
                </pic:pic>
              </a:graphicData>
            </a:graphic>
          </wp:inline>
        </w:drawing>
      </w:r>
    </w:p>
    <w:p w:rsidR="008C7EFE" w:rsidRDefault="008C7EFE" w:rsidP="008C7EFE">
      <w:pPr>
        <w:pStyle w:val="BodyParagraph"/>
      </w:pPr>
      <w:r>
        <w:t>The adjustment factor is calculated using</w:t>
      </w:r>
      <w:r w:rsidR="00992F48">
        <w:t xml:space="preserve"> average load in </w:t>
      </w:r>
      <w:r>
        <w:t>pre-event period from 9 AM to 2 PM. Once the adjustment is calculated, it is applied to the reference load to get an adjusted reference load for the hours from 10 AM to 7 PM</w:t>
      </w:r>
      <w:r w:rsidR="00992F48">
        <w:t>, in order to correct for the difference in weather sensitivities</w:t>
      </w:r>
      <w:r>
        <w:t>. These hours were chosen</w:t>
      </w:r>
      <w:r w:rsidR="00992F48">
        <w:t xml:space="preserve"> for the adjustment</w:t>
      </w:r>
      <w:r>
        <w:t xml:space="preserve"> because they are the hours with the most variable load</w:t>
      </w:r>
      <w:r w:rsidR="00992F48">
        <w:t>,</w:t>
      </w:r>
      <w:r>
        <w:t xml:space="preserve"> during which participants are more sensitive to the differences </w:t>
      </w:r>
      <w:r w:rsidR="00992F48">
        <w:t xml:space="preserve">in weather </w:t>
      </w:r>
      <w:r>
        <w:t xml:space="preserve">between the event </w:t>
      </w:r>
      <w:r w:rsidR="00992F48">
        <w:t xml:space="preserve">days </w:t>
      </w:r>
      <w:r>
        <w:t xml:space="preserve">and hot non-event days. Though this adjustment </w:t>
      </w:r>
      <w:r w:rsidR="00992F48">
        <w:t>i</w:t>
      </w:r>
      <w:r>
        <w:t xml:space="preserve">s </w:t>
      </w:r>
      <w:r w:rsidR="00992F48">
        <w:t xml:space="preserve">a </w:t>
      </w:r>
      <w:r>
        <w:t xml:space="preserve">small part of overall load, it is important </w:t>
      </w:r>
      <w:r w:rsidR="00992F48">
        <w:t xml:space="preserve">for </w:t>
      </w:r>
      <w:r>
        <w:t xml:space="preserve">calculating the true impact since the impacts are </w:t>
      </w:r>
      <w:r w:rsidR="00992F48">
        <w:t xml:space="preserve">also </w:t>
      </w:r>
      <w:r>
        <w:t>a small part of the overall load</w:t>
      </w:r>
      <w:r w:rsidR="00992F48">
        <w:t>, especially for commercial premises that have many other end uses</w:t>
      </w:r>
      <w:r>
        <w:t>.</w:t>
      </w:r>
      <w:r w:rsidR="00992F48">
        <w:t xml:space="preserve"> Equation 3-2 summarizes the adjustment calculation and Table 3-3 provides the definitions for variables in the equation.</w:t>
      </w:r>
    </w:p>
    <w:p w:rsidR="008C7EFE" w:rsidRDefault="008C7EFE" w:rsidP="008C7EFE">
      <w:pPr>
        <w:pStyle w:val="TableFigureCaption"/>
      </w:pPr>
      <w:r>
        <w:t>Equation 3-2</w:t>
      </w:r>
      <w:r w:rsidRPr="003A20E1">
        <w:t xml:space="preserve">: Specification </w:t>
      </w:r>
      <w:r>
        <w:t xml:space="preserve">of </w:t>
      </w:r>
      <w:r w:rsidR="00992F48">
        <w:t>Adjusted</w:t>
      </w:r>
      <w:r>
        <w:t xml:space="preserve"> Reference Load</w:t>
      </w:r>
    </w:p>
    <w:p w:rsidR="008C7EFE" w:rsidRPr="00B858D2" w:rsidRDefault="004F30EE" w:rsidP="008C7EFE">
      <w:pPr>
        <w:pStyle w:val="BodyParagraph"/>
      </w:pPr>
      <m:oMathPara>
        <m:oMath>
          <m:sSub>
            <m:sSubPr>
              <m:ctrlPr>
                <w:rPr>
                  <w:rFonts w:ascii="Cambria Math" w:hAnsi="Cambria Math"/>
                  <w:i/>
                </w:rPr>
              </m:ctrlPr>
            </m:sSubPr>
            <m:e>
              <m:r>
                <w:rPr>
                  <w:rFonts w:ascii="Cambria Math" w:hAnsi="Cambria Math"/>
                </w:rPr>
                <m:t>adjref</m:t>
              </m:r>
            </m:e>
            <m:sub>
              <m:r>
                <w:rPr>
                  <w:rFonts w:ascii="Cambria Math" w:hAnsi="Cambria Math"/>
                </w:rPr>
                <m:t>i,d,h</m:t>
              </m:r>
            </m:sub>
          </m:sSub>
          <m:r>
            <w:rPr>
              <w:rFonts w:ascii="Cambria Math" w:hAnsi="Cambria Math"/>
            </w:rPr>
            <m:t>=</m:t>
          </m:r>
          <m:sSub>
            <m:sSubPr>
              <m:ctrlPr>
                <w:rPr>
                  <w:rFonts w:ascii="Cambria Math" w:hAnsi="Cambria Math"/>
                  <w:i/>
                </w:rPr>
              </m:ctrlPr>
            </m:sSubPr>
            <m:e>
              <m:r>
                <w:rPr>
                  <w:rFonts w:ascii="Cambria Math" w:hAnsi="Cambria Math"/>
                </w:rPr>
                <m:t>ref</m:t>
              </m:r>
            </m:e>
            <m:sub>
              <m:r>
                <w:rPr>
                  <w:rFonts w:ascii="Cambria Math" w:hAnsi="Cambria Math"/>
                </w:rPr>
                <m:t>i,d,h</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kW</m:t>
                  </m:r>
                </m:e>
                <m:sub>
                  <m:r>
                    <w:rPr>
                      <w:rFonts w:ascii="Cambria Math" w:hAnsi="Cambria Math"/>
                    </w:rPr>
                    <m:t>p=1,e=1,i,d</m:t>
                  </m:r>
                </m:sub>
              </m:sSub>
              <m:r>
                <w:rPr>
                  <w:rFonts w:ascii="Cambria Math" w:hAnsi="Cambria Math"/>
                </w:rPr>
                <m:t>-</m:t>
              </m:r>
              <m:sSub>
                <m:sSubPr>
                  <m:ctrlPr>
                    <w:rPr>
                      <w:rFonts w:ascii="Cambria Math" w:hAnsi="Cambria Math"/>
                      <w:i/>
                    </w:rPr>
                  </m:ctrlPr>
                </m:sSubPr>
                <m:e>
                  <m:r>
                    <w:rPr>
                      <w:rFonts w:ascii="Cambria Math" w:hAnsi="Cambria Math"/>
                    </w:rPr>
                    <m:t>kW</m:t>
                  </m:r>
                </m:e>
                <m:sub>
                  <m:r>
                    <w:rPr>
                      <w:rFonts w:ascii="Cambria Math" w:hAnsi="Cambria Math"/>
                    </w:rPr>
                    <m:t>p=1,e=0,i,d</m:t>
                  </m:r>
                </m:sub>
              </m:sSub>
            </m:e>
          </m:d>
          <m:r>
            <w:rPr>
              <w:rFonts w:ascii="Cambria Math" w:hAnsi="Cambria Math"/>
            </w:rPr>
            <m:t>-(</m:t>
          </m:r>
          <m:sSub>
            <m:sSubPr>
              <m:ctrlPr>
                <w:rPr>
                  <w:rFonts w:ascii="Cambria Math" w:hAnsi="Cambria Math"/>
                  <w:i/>
                </w:rPr>
              </m:ctrlPr>
            </m:sSubPr>
            <m:e>
              <m:r>
                <w:rPr>
                  <w:rFonts w:ascii="Cambria Math" w:hAnsi="Cambria Math"/>
                </w:rPr>
                <m:t>kwh</m:t>
              </m:r>
            </m:e>
            <m:sub>
              <m:r>
                <w:rPr>
                  <w:rFonts w:ascii="Cambria Math" w:hAnsi="Cambria Math"/>
                </w:rPr>
                <m:t>p=0,e=1,i,d</m:t>
              </m:r>
            </m:sub>
          </m:sSub>
          <m:r>
            <w:rPr>
              <w:rFonts w:ascii="Cambria Math" w:hAnsi="Cambria Math"/>
            </w:rPr>
            <m:t>-</m:t>
          </m:r>
          <m:sSub>
            <m:sSubPr>
              <m:ctrlPr>
                <w:rPr>
                  <w:rFonts w:ascii="Cambria Math" w:hAnsi="Cambria Math"/>
                  <w:i/>
                </w:rPr>
              </m:ctrlPr>
            </m:sSubPr>
            <m:e>
              <m:r>
                <w:rPr>
                  <w:rFonts w:ascii="Cambria Math" w:hAnsi="Cambria Math"/>
                </w:rPr>
                <m:t>kwh</m:t>
              </m:r>
            </m:e>
            <m:sub>
              <m:r>
                <w:rPr>
                  <w:rFonts w:ascii="Cambria Math" w:hAnsi="Cambria Math"/>
                </w:rPr>
                <m:t>p=0,e=0,i,d</m:t>
              </m:r>
            </m:sub>
          </m:sSub>
          <m:r>
            <w:rPr>
              <w:rFonts w:ascii="Cambria Math" w:hAnsi="Cambria Math"/>
            </w:rPr>
            <m:t>)</m:t>
          </m:r>
        </m:oMath>
      </m:oMathPara>
    </w:p>
    <w:p w:rsidR="008C7EFE" w:rsidRDefault="008C7EFE" w:rsidP="008C7EFE">
      <w:pPr>
        <w:pStyle w:val="TableFigureCaption"/>
        <w:jc w:val="left"/>
      </w:pPr>
    </w:p>
    <w:p w:rsidR="008C7EFE" w:rsidRPr="001E3CBC" w:rsidRDefault="008C7EFE" w:rsidP="00992F48">
      <w:pPr>
        <w:pStyle w:val="TableFigureCaption"/>
      </w:pPr>
      <w:r w:rsidRPr="001E3CBC">
        <w:t xml:space="preserve">Table 3-3: Variables Used for </w:t>
      </w:r>
      <w:r>
        <w:t>Adjustment Calculation</w:t>
      </w:r>
    </w:p>
    <w:tbl>
      <w:tblPr>
        <w:tblW w:w="3764" w:type="pct"/>
        <w:jc w:val="center"/>
        <w:tblLayout w:type="fixed"/>
        <w:tblLook w:val="00A0" w:firstRow="1" w:lastRow="0" w:firstColumn="1" w:lastColumn="0" w:noHBand="0" w:noVBand="0"/>
      </w:tblPr>
      <w:tblGrid>
        <w:gridCol w:w="2357"/>
        <w:gridCol w:w="4852"/>
      </w:tblGrid>
      <w:tr w:rsidR="008C7EFE" w:rsidRPr="001E3CBC" w:rsidTr="004F30EE">
        <w:trPr>
          <w:trHeight w:val="300"/>
          <w:tblHeader/>
          <w:jc w:val="center"/>
        </w:trPr>
        <w:tc>
          <w:tcPr>
            <w:tcW w:w="1635" w:type="pct"/>
            <w:tcBorders>
              <w:top w:val="single" w:sz="4" w:space="0" w:color="auto"/>
              <w:left w:val="single" w:sz="4" w:space="0" w:color="auto"/>
              <w:bottom w:val="single" w:sz="4" w:space="0" w:color="auto"/>
              <w:right w:val="single" w:sz="4" w:space="0" w:color="FFFFFF"/>
            </w:tcBorders>
            <w:shd w:val="clear" w:color="auto" w:fill="0070CD"/>
            <w:vAlign w:val="center"/>
          </w:tcPr>
          <w:p w:rsidR="008C7EFE" w:rsidRPr="001E3CBC" w:rsidRDefault="008C7EFE" w:rsidP="00992F48">
            <w:pPr>
              <w:pStyle w:val="TableHeader"/>
              <w:keepNext/>
            </w:pPr>
            <w:r w:rsidRPr="001E3CBC">
              <w:t>Variable</w:t>
            </w:r>
          </w:p>
        </w:tc>
        <w:tc>
          <w:tcPr>
            <w:tcW w:w="3365" w:type="pct"/>
            <w:tcBorders>
              <w:top w:val="single" w:sz="4" w:space="0" w:color="auto"/>
              <w:left w:val="nil"/>
              <w:bottom w:val="single" w:sz="4" w:space="0" w:color="auto"/>
              <w:right w:val="single" w:sz="4" w:space="0" w:color="auto"/>
            </w:tcBorders>
            <w:shd w:val="clear" w:color="auto" w:fill="0070CD"/>
            <w:vAlign w:val="center"/>
          </w:tcPr>
          <w:p w:rsidR="008C7EFE" w:rsidRPr="001E3CBC" w:rsidRDefault="008C7EFE" w:rsidP="00992F48">
            <w:pPr>
              <w:pStyle w:val="TableHeader"/>
              <w:keepNext/>
            </w:pPr>
            <w:r w:rsidRPr="001E3CBC">
              <w:t>Description</w:t>
            </w:r>
          </w:p>
        </w:tc>
      </w:tr>
      <w:tr w:rsidR="008C7EFE" w:rsidRPr="001E3CBC" w:rsidTr="004F30EE">
        <w:trPr>
          <w:trHeight w:val="285"/>
          <w:jc w:val="center"/>
        </w:trPr>
        <w:tc>
          <w:tcPr>
            <w:tcW w:w="1635"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8C7EFE" w:rsidRPr="00992F48" w:rsidRDefault="008C7EFE" w:rsidP="00992F48">
            <w:pPr>
              <w:pStyle w:val="TableText"/>
              <w:keepNext/>
              <w:rPr>
                <w:i/>
                <w:iCs/>
                <w:color w:val="000000"/>
              </w:rPr>
            </w:pPr>
            <w:proofErr w:type="spellStart"/>
            <w:r w:rsidRPr="00992F48">
              <w:rPr>
                <w:i/>
              </w:rPr>
              <w:t>adjref</w:t>
            </w:r>
            <w:proofErr w:type="spellEnd"/>
          </w:p>
        </w:tc>
        <w:tc>
          <w:tcPr>
            <w:tcW w:w="3365" w:type="pct"/>
            <w:tcBorders>
              <w:top w:val="single" w:sz="4" w:space="0" w:color="auto"/>
              <w:left w:val="nil"/>
              <w:bottom w:val="single" w:sz="4" w:space="0" w:color="auto"/>
              <w:right w:val="single" w:sz="4" w:space="0" w:color="auto"/>
            </w:tcBorders>
            <w:shd w:val="clear" w:color="auto" w:fill="FFFFFF"/>
            <w:noWrap/>
            <w:vAlign w:val="center"/>
          </w:tcPr>
          <w:p w:rsidR="008C7EFE" w:rsidRPr="001E3CBC" w:rsidRDefault="008C7EFE" w:rsidP="00992F48">
            <w:pPr>
              <w:pStyle w:val="TableText"/>
              <w:keepNext/>
              <w:jc w:val="left"/>
              <w:rPr>
                <w:color w:val="000000"/>
              </w:rPr>
            </w:pPr>
            <w:r>
              <w:rPr>
                <w:color w:val="000000"/>
              </w:rPr>
              <w:t>Adjusted reference load (kW)</w:t>
            </w:r>
          </w:p>
        </w:tc>
      </w:tr>
      <w:tr w:rsidR="008C7EFE" w:rsidRPr="001E3CBC" w:rsidTr="004F30EE">
        <w:trPr>
          <w:trHeight w:val="285"/>
          <w:jc w:val="center"/>
        </w:trPr>
        <w:tc>
          <w:tcPr>
            <w:tcW w:w="1635"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8C7EFE" w:rsidRPr="00992F48" w:rsidRDefault="008C7EFE" w:rsidP="00992F48">
            <w:pPr>
              <w:pStyle w:val="TableText"/>
              <w:keepNext/>
              <w:rPr>
                <w:i/>
                <w:iCs/>
                <w:color w:val="000000"/>
              </w:rPr>
            </w:pPr>
            <w:r w:rsidRPr="00992F48">
              <w:rPr>
                <w:i/>
              </w:rPr>
              <w:t>ref</w:t>
            </w:r>
          </w:p>
        </w:tc>
        <w:tc>
          <w:tcPr>
            <w:tcW w:w="3365" w:type="pct"/>
            <w:tcBorders>
              <w:top w:val="single" w:sz="4" w:space="0" w:color="auto"/>
              <w:left w:val="nil"/>
              <w:bottom w:val="single" w:sz="4" w:space="0" w:color="auto"/>
              <w:right w:val="single" w:sz="4" w:space="0" w:color="auto"/>
            </w:tcBorders>
            <w:shd w:val="clear" w:color="auto" w:fill="FFFFFF"/>
            <w:noWrap/>
            <w:vAlign w:val="center"/>
          </w:tcPr>
          <w:p w:rsidR="008C7EFE" w:rsidRPr="001E3CBC" w:rsidRDefault="008C7EFE" w:rsidP="00992F48">
            <w:pPr>
              <w:pStyle w:val="TableText"/>
              <w:keepNext/>
              <w:jc w:val="left"/>
              <w:rPr>
                <w:color w:val="000000"/>
              </w:rPr>
            </w:pPr>
            <w:r>
              <w:rPr>
                <w:color w:val="000000"/>
              </w:rPr>
              <w:t>Unadjusted reference load (kW)</w:t>
            </w:r>
          </w:p>
        </w:tc>
      </w:tr>
      <w:tr w:rsidR="008C7EFE" w:rsidRPr="001E3CBC"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C7EFE" w:rsidRPr="00992F48" w:rsidRDefault="008C7EFE" w:rsidP="00992F48">
            <w:pPr>
              <w:pStyle w:val="TableText"/>
              <w:keepNext/>
              <w:rPr>
                <w:i/>
                <w:iCs/>
                <w:color w:val="000000"/>
              </w:rPr>
            </w:pPr>
            <w:r w:rsidRPr="00992F48">
              <w:rPr>
                <w:i/>
                <w:position w:val="-10"/>
              </w:rPr>
              <w:t>kW</w:t>
            </w:r>
          </w:p>
        </w:tc>
        <w:tc>
          <w:tcPr>
            <w:tcW w:w="3365" w:type="pct"/>
            <w:tcBorders>
              <w:top w:val="nil"/>
              <w:left w:val="nil"/>
              <w:bottom w:val="single" w:sz="4" w:space="0" w:color="auto"/>
              <w:right w:val="single" w:sz="4" w:space="0" w:color="auto"/>
            </w:tcBorders>
            <w:shd w:val="clear" w:color="auto" w:fill="FFFFFF"/>
            <w:noWrap/>
            <w:vAlign w:val="center"/>
          </w:tcPr>
          <w:p w:rsidR="008C7EFE" w:rsidRPr="001E3CBC" w:rsidRDefault="008C7EFE" w:rsidP="00992F48">
            <w:pPr>
              <w:pStyle w:val="TableText"/>
              <w:keepNext/>
              <w:jc w:val="left"/>
              <w:rPr>
                <w:color w:val="000000"/>
              </w:rPr>
            </w:pPr>
            <w:r>
              <w:rPr>
                <w:color w:val="000000"/>
              </w:rPr>
              <w:t xml:space="preserve">Average demand from </w:t>
            </w:r>
            <w:r>
              <w:t>9 AM to 2PM</w:t>
            </w:r>
          </w:p>
        </w:tc>
      </w:tr>
      <w:tr w:rsidR="008C7EFE" w:rsidRPr="001E3CBC"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8C7EFE" w:rsidRPr="00992F48" w:rsidRDefault="008C7EFE" w:rsidP="00992F48">
            <w:pPr>
              <w:pStyle w:val="TableText"/>
              <w:keepNext/>
              <w:rPr>
                <w:i/>
                <w:iCs/>
                <w:color w:val="000000"/>
              </w:rPr>
            </w:pPr>
            <w:r w:rsidRPr="00992F48">
              <w:rPr>
                <w:i/>
                <w:iCs/>
                <w:color w:val="000000"/>
              </w:rPr>
              <w:t>p</w:t>
            </w:r>
          </w:p>
        </w:tc>
        <w:tc>
          <w:tcPr>
            <w:tcW w:w="3365" w:type="pct"/>
            <w:tcBorders>
              <w:top w:val="nil"/>
              <w:left w:val="nil"/>
              <w:bottom w:val="single" w:sz="4" w:space="0" w:color="auto"/>
              <w:right w:val="single" w:sz="4" w:space="0" w:color="auto"/>
            </w:tcBorders>
            <w:shd w:val="clear" w:color="auto" w:fill="auto"/>
            <w:noWrap/>
            <w:vAlign w:val="center"/>
          </w:tcPr>
          <w:p w:rsidR="008C7EFE" w:rsidRPr="001E3CBC" w:rsidRDefault="008C7EFE" w:rsidP="00992F48">
            <w:pPr>
              <w:pStyle w:val="TableText"/>
              <w:keepNext/>
              <w:jc w:val="left"/>
              <w:rPr>
                <w:color w:val="000000"/>
              </w:rPr>
            </w:pPr>
            <w:r>
              <w:rPr>
                <w:color w:val="000000"/>
              </w:rPr>
              <w:t>Indicates whether a customer is a participant (p=1) or a control group member (p=0)</w:t>
            </w:r>
          </w:p>
        </w:tc>
      </w:tr>
      <w:tr w:rsidR="008C7EFE" w:rsidRPr="001E3CBC"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8C7EFE" w:rsidRPr="00992F48" w:rsidRDefault="008C7EFE" w:rsidP="00992F48">
            <w:pPr>
              <w:pStyle w:val="TableText"/>
              <w:keepNext/>
              <w:rPr>
                <w:i/>
                <w:iCs/>
                <w:color w:val="000000"/>
              </w:rPr>
            </w:pPr>
            <w:r w:rsidRPr="00992F48">
              <w:rPr>
                <w:i/>
              </w:rPr>
              <w:t>e</w:t>
            </w:r>
          </w:p>
        </w:tc>
        <w:tc>
          <w:tcPr>
            <w:tcW w:w="3365" w:type="pct"/>
            <w:tcBorders>
              <w:top w:val="nil"/>
              <w:left w:val="nil"/>
              <w:bottom w:val="single" w:sz="4" w:space="0" w:color="auto"/>
              <w:right w:val="single" w:sz="4" w:space="0" w:color="auto"/>
            </w:tcBorders>
            <w:shd w:val="clear" w:color="auto" w:fill="auto"/>
            <w:noWrap/>
            <w:vAlign w:val="center"/>
          </w:tcPr>
          <w:p w:rsidR="008C7EFE" w:rsidRPr="001E3CBC" w:rsidRDefault="008C7EFE" w:rsidP="00992F48">
            <w:pPr>
              <w:pStyle w:val="TableText"/>
              <w:keepNext/>
              <w:jc w:val="left"/>
              <w:rPr>
                <w:color w:val="000000"/>
              </w:rPr>
            </w:pPr>
            <w:r>
              <w:rPr>
                <w:color w:val="000000"/>
              </w:rPr>
              <w:t>Indicates whether a given day was an event (e=1) or not (e=0)</w:t>
            </w:r>
          </w:p>
        </w:tc>
      </w:tr>
      <w:tr w:rsidR="008C7EFE" w:rsidRPr="00397BED"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C7EFE" w:rsidRPr="00992F48" w:rsidRDefault="008C7EFE" w:rsidP="00992F48">
            <w:pPr>
              <w:pStyle w:val="TableText"/>
              <w:keepNext/>
              <w:rPr>
                <w:i/>
              </w:rPr>
            </w:pPr>
            <w:proofErr w:type="spellStart"/>
            <w:r w:rsidRPr="00992F48">
              <w:rPr>
                <w:i/>
              </w:rPr>
              <w:t>i</w:t>
            </w:r>
            <w:proofErr w:type="spellEnd"/>
          </w:p>
        </w:tc>
        <w:tc>
          <w:tcPr>
            <w:tcW w:w="3365" w:type="pct"/>
            <w:tcBorders>
              <w:top w:val="nil"/>
              <w:left w:val="nil"/>
              <w:bottom w:val="single" w:sz="4" w:space="0" w:color="auto"/>
              <w:right w:val="single" w:sz="4" w:space="0" w:color="auto"/>
            </w:tcBorders>
            <w:shd w:val="clear" w:color="auto" w:fill="FFFFFF"/>
            <w:noWrap/>
            <w:vAlign w:val="center"/>
          </w:tcPr>
          <w:p w:rsidR="008C7EFE" w:rsidRPr="001E3CBC" w:rsidRDefault="008C7EFE" w:rsidP="00992F48">
            <w:pPr>
              <w:pStyle w:val="TableText"/>
              <w:keepNext/>
              <w:jc w:val="left"/>
              <w:rPr>
                <w:rFonts w:eastAsia="Times New Roman" w:cs="Times New Roman"/>
                <w:b/>
                <w:color w:val="000000"/>
                <w:szCs w:val="28"/>
              </w:rPr>
            </w:pPr>
            <w:r>
              <w:rPr>
                <w:color w:val="000000"/>
              </w:rPr>
              <w:t>Indexes the participants along with their matched control customer</w:t>
            </w:r>
          </w:p>
        </w:tc>
      </w:tr>
      <w:tr w:rsidR="008C7EFE" w:rsidRPr="00397BED"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C7EFE" w:rsidRPr="00992F48" w:rsidRDefault="008C7EFE" w:rsidP="00992F48">
            <w:pPr>
              <w:pStyle w:val="TableText"/>
              <w:keepNext/>
              <w:rPr>
                <w:i/>
              </w:rPr>
            </w:pPr>
            <w:r w:rsidRPr="00992F48">
              <w:rPr>
                <w:i/>
              </w:rPr>
              <w:t>d</w:t>
            </w:r>
          </w:p>
        </w:tc>
        <w:tc>
          <w:tcPr>
            <w:tcW w:w="3365" w:type="pct"/>
            <w:tcBorders>
              <w:top w:val="nil"/>
              <w:left w:val="nil"/>
              <w:bottom w:val="single" w:sz="4" w:space="0" w:color="auto"/>
              <w:right w:val="single" w:sz="4" w:space="0" w:color="auto"/>
            </w:tcBorders>
            <w:shd w:val="clear" w:color="auto" w:fill="FFFFFF"/>
            <w:noWrap/>
            <w:vAlign w:val="center"/>
          </w:tcPr>
          <w:p w:rsidR="008C7EFE" w:rsidRDefault="008C7EFE" w:rsidP="00992F48">
            <w:pPr>
              <w:pStyle w:val="TableText"/>
              <w:keepNext/>
              <w:jc w:val="left"/>
              <w:rPr>
                <w:color w:val="000000"/>
              </w:rPr>
            </w:pPr>
            <w:r>
              <w:rPr>
                <w:color w:val="000000"/>
              </w:rPr>
              <w:t>Indexes the event days and their corresponding average proxy day, September proxies for September events, July proxies for July events</w:t>
            </w:r>
          </w:p>
        </w:tc>
      </w:tr>
      <w:tr w:rsidR="008C7EFE" w:rsidRPr="00397BED" w:rsidTr="004F30EE">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C7EFE" w:rsidRPr="00992F48" w:rsidRDefault="008C7EFE" w:rsidP="004F30EE">
            <w:pPr>
              <w:pStyle w:val="TableText"/>
              <w:keepNext/>
              <w:rPr>
                <w:i/>
              </w:rPr>
            </w:pPr>
            <w:r w:rsidRPr="00992F48">
              <w:rPr>
                <w:i/>
              </w:rPr>
              <w:t>h</w:t>
            </w:r>
          </w:p>
        </w:tc>
        <w:tc>
          <w:tcPr>
            <w:tcW w:w="3365" w:type="pct"/>
            <w:tcBorders>
              <w:top w:val="nil"/>
              <w:left w:val="nil"/>
              <w:bottom w:val="single" w:sz="4" w:space="0" w:color="auto"/>
              <w:right w:val="single" w:sz="4" w:space="0" w:color="auto"/>
            </w:tcBorders>
            <w:shd w:val="clear" w:color="auto" w:fill="FFFFFF"/>
            <w:noWrap/>
            <w:vAlign w:val="center"/>
          </w:tcPr>
          <w:p w:rsidR="008C7EFE" w:rsidRPr="00063FAC" w:rsidRDefault="008C7EFE" w:rsidP="004F30EE">
            <w:pPr>
              <w:pStyle w:val="TableText"/>
              <w:keepNext/>
              <w:jc w:val="left"/>
              <w:rPr>
                <w:rFonts w:eastAsia="Times New Roman" w:cs="Times New Roman"/>
                <w:color w:val="000000"/>
                <w:szCs w:val="28"/>
              </w:rPr>
            </w:pPr>
            <w:r w:rsidRPr="00063FAC">
              <w:rPr>
                <w:rFonts w:eastAsia="Times New Roman" w:cs="Times New Roman"/>
                <w:color w:val="000000"/>
                <w:szCs w:val="28"/>
              </w:rPr>
              <w:t>Indexe</w:t>
            </w:r>
            <w:r>
              <w:rPr>
                <w:rFonts w:eastAsia="Times New Roman" w:cs="Times New Roman"/>
                <w:color w:val="000000"/>
                <w:szCs w:val="28"/>
              </w:rPr>
              <w:t xml:space="preserve">s the hour </w:t>
            </w:r>
          </w:p>
        </w:tc>
      </w:tr>
    </w:tbl>
    <w:p w:rsidR="00860F1E" w:rsidRPr="007627F7" w:rsidRDefault="00A45439" w:rsidP="00B07FE8">
      <w:pPr>
        <w:pStyle w:val="BodyParaAfterTableFigure"/>
      </w:pPr>
      <w:r>
        <w:t>Figure 3-3</w:t>
      </w:r>
      <w:r w:rsidR="00860F1E" w:rsidRPr="007627F7">
        <w:t xml:space="preserve"> illustrates the differences between the </w:t>
      </w:r>
      <w:r w:rsidR="00860F1E">
        <w:t xml:space="preserve">actual load for the </w:t>
      </w:r>
      <w:r w:rsidR="00860F1E" w:rsidRPr="007627F7">
        <w:t xml:space="preserve">control </w:t>
      </w:r>
      <w:r w:rsidR="00860F1E">
        <w:t xml:space="preserve">group </w:t>
      </w:r>
      <w:r w:rsidR="00860F1E" w:rsidRPr="007627F7">
        <w:t xml:space="preserve">and the reference </w:t>
      </w:r>
      <w:r w:rsidR="00860F1E">
        <w:t>load predicted by</w:t>
      </w:r>
      <w:r w:rsidR="00950788">
        <w:t xml:space="preserve"> the model. The </w:t>
      </w:r>
      <w:r w:rsidR="00860F1E" w:rsidRPr="007627F7">
        <w:t xml:space="preserve">blue line shows the </w:t>
      </w:r>
      <w:r w:rsidR="00950788">
        <w:t xml:space="preserve">participant </w:t>
      </w:r>
      <w:r w:rsidR="00860F1E" w:rsidRPr="007627F7">
        <w:t>usage and the red line shows</w:t>
      </w:r>
      <w:r w:rsidR="00B22CA0">
        <w:t xml:space="preserve"> the</w:t>
      </w:r>
      <w:r w:rsidR="00860F1E" w:rsidRPr="007627F7">
        <w:t xml:space="preserve"> </w:t>
      </w:r>
      <w:r w:rsidR="00B22CA0">
        <w:t xml:space="preserve">unadjusted </w:t>
      </w:r>
      <w:r w:rsidR="00950788">
        <w:t xml:space="preserve">control group </w:t>
      </w:r>
      <w:r w:rsidR="00860F1E" w:rsidRPr="007627F7">
        <w:t xml:space="preserve">usage. </w:t>
      </w:r>
      <w:r w:rsidR="00B22CA0">
        <w:t>The green line shows the unadjusted reference load, which clearly under predicts impacts</w:t>
      </w:r>
      <w:r w:rsidR="00E61BA5">
        <w:t>, due to the difference in weather sensitivities between the participant group and the control group</w:t>
      </w:r>
      <w:r w:rsidR="00B22CA0">
        <w:t>. Finally, the orange line shows the adjusted reference load, which matches nearly exactly with the participant group load for all hours leading up to the event</w:t>
      </w:r>
      <w:r w:rsidR="00860F1E" w:rsidRPr="007627F7">
        <w:t>.</w:t>
      </w:r>
      <w:r w:rsidR="00B22CA0">
        <w:t xml:space="preserve"> </w:t>
      </w:r>
      <w:r w:rsidR="00B22CA0" w:rsidRPr="00E04AA6">
        <w:t>After the adjustment, impact estimates are calculated by subtracting average hourly usage on</w:t>
      </w:r>
      <w:r w:rsidR="00B22CA0">
        <w:t> </w:t>
      </w:r>
      <w:r w:rsidR="00B22CA0" w:rsidRPr="00E04AA6">
        <w:t xml:space="preserve">each event day for </w:t>
      </w:r>
      <w:r w:rsidR="00E61BA5">
        <w:t>the adjusted reference load</w:t>
      </w:r>
      <w:r w:rsidR="00B22CA0">
        <w:t xml:space="preserve"> </w:t>
      </w:r>
      <w:r w:rsidR="00B22CA0" w:rsidRPr="00E04AA6">
        <w:t xml:space="preserve">from average hourly </w:t>
      </w:r>
      <w:r w:rsidR="00E61BA5">
        <w:t>participant</w:t>
      </w:r>
      <w:r w:rsidR="00B22CA0" w:rsidRPr="00E04AA6">
        <w:t xml:space="preserve"> usage on each event day.</w:t>
      </w:r>
    </w:p>
    <w:p w:rsidR="00860F1E" w:rsidRPr="00E04AA6" w:rsidRDefault="004769D2" w:rsidP="00860F1E">
      <w:pPr>
        <w:pStyle w:val="TableFigureCaption"/>
      </w:pPr>
      <w:r>
        <w:lastRenderedPageBreak/>
        <w:t>Figure 3-3</w:t>
      </w:r>
      <w:r w:rsidR="00860F1E" w:rsidRPr="00E04AA6">
        <w:t xml:space="preserve">: Example of Control Group Usage Adjustment; </w:t>
      </w:r>
      <w:r w:rsidR="00B07FE8">
        <w:br/>
      </w:r>
      <w:r w:rsidR="00860F1E">
        <w:t>Average Event Day</w:t>
      </w:r>
    </w:p>
    <w:p w:rsidR="00860F1E" w:rsidRPr="00981BF8" w:rsidRDefault="003B678E" w:rsidP="00860F1E">
      <w:pPr>
        <w:pStyle w:val="BodyParagraph"/>
        <w:jc w:val="center"/>
        <w:rPr>
          <w:highlight w:val="lightGray"/>
        </w:rPr>
      </w:pPr>
      <w:r>
        <w:rPr>
          <w:noProof/>
        </w:rPr>
        <w:drawing>
          <wp:inline distT="0" distB="0" distL="0" distR="0" wp14:anchorId="5D298F02" wp14:editId="1E601BD1">
            <wp:extent cx="5114925" cy="37433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114925" cy="3743325"/>
                    </a:xfrm>
                    <a:prstGeom prst="rect">
                      <a:avLst/>
                    </a:prstGeom>
                    <a:noFill/>
                    <a:ln>
                      <a:noFill/>
                    </a:ln>
                  </pic:spPr>
                </pic:pic>
              </a:graphicData>
            </a:graphic>
          </wp:inline>
        </w:drawing>
      </w:r>
    </w:p>
    <w:p w:rsidR="00860F1E" w:rsidRPr="00CC09EB" w:rsidRDefault="00860F1E" w:rsidP="00B22CA0">
      <w:pPr>
        <w:pStyle w:val="Heading2"/>
        <w:spacing w:before="360"/>
      </w:pPr>
      <w:bookmarkStart w:id="19" w:name="_Toc349193881"/>
      <w:bookmarkStart w:id="20" w:name="_Toc352567296"/>
      <w:bookmarkStart w:id="21" w:name="_Toc413592751"/>
      <w:bookmarkStart w:id="22" w:name="_Toc415585927"/>
      <w:r w:rsidRPr="00CC09EB">
        <w:t>Individual C</w:t>
      </w:r>
      <w:r w:rsidRPr="00CC09EB">
        <w:rPr>
          <w:rFonts w:hint="eastAsia"/>
        </w:rPr>
        <w:t>ustomer</w:t>
      </w:r>
      <w:r w:rsidRPr="00CC09EB">
        <w:t xml:space="preserve"> Regression Methodology</w:t>
      </w:r>
      <w:bookmarkEnd w:id="19"/>
      <w:bookmarkEnd w:id="20"/>
      <w:bookmarkEnd w:id="21"/>
      <w:r w:rsidR="006F4D17" w:rsidRPr="00CC09EB">
        <w:t xml:space="preserve"> – Residential</w:t>
      </w:r>
      <w:bookmarkEnd w:id="22"/>
    </w:p>
    <w:p w:rsidR="00860F1E" w:rsidRPr="001E3CBC" w:rsidRDefault="007C3784" w:rsidP="00860F1E">
      <w:pPr>
        <w:pStyle w:val="BodyParagraph"/>
      </w:pPr>
      <w:r>
        <w:t xml:space="preserve">For </w:t>
      </w:r>
      <w:r w:rsidR="00C221C9">
        <w:t xml:space="preserve">the </w:t>
      </w:r>
      <w:r>
        <w:t xml:space="preserve">small group of </w:t>
      </w:r>
      <w:r w:rsidR="00C221C9">
        <w:t>customers</w:t>
      </w:r>
      <w:r>
        <w:t xml:space="preserve"> that are</w:t>
      </w:r>
      <w:r w:rsidR="00C221C9">
        <w:t xml:space="preserve"> considered residential</w:t>
      </w:r>
      <w:r>
        <w:t xml:space="preserve"> premises</w:t>
      </w:r>
      <w:r w:rsidR="00C221C9">
        <w:t xml:space="preserve"> in SDG&amp;E’s records, </w:t>
      </w:r>
      <w:r>
        <w:t xml:space="preserve">even though they are located on commercially-managed properties, </w:t>
      </w:r>
      <w:r w:rsidRPr="00CC09EB">
        <w:t xml:space="preserve">individual customer regressions </w:t>
      </w:r>
      <w:r>
        <w:t xml:space="preserve">were used to estimate load impacts. It would have been time-consuming and very difficult (if not impossible) to find an appropriate control group for this small, unique group that accounts for less than 5% of the thermostats in the program, so this within-subjects approach was used instead. </w:t>
      </w:r>
      <w:r w:rsidR="00860F1E" w:rsidRPr="001E3CBC">
        <w:t xml:space="preserve">The regression model used is specified </w:t>
      </w:r>
      <w:r w:rsidR="00CC4B82">
        <w:t>in Equation 3-3</w:t>
      </w:r>
      <w:r>
        <w:t>, and the variable definitions are provided in Table 3-4</w:t>
      </w:r>
      <w:r w:rsidR="00CC4B82">
        <w:t>.</w:t>
      </w:r>
      <w:r w:rsidR="00923C23">
        <w:t xml:space="preserve"> </w:t>
      </w:r>
      <w:r>
        <w:t>The</w:t>
      </w:r>
      <w:r w:rsidR="00923C23">
        <w:t xml:space="preserve"> customers for whom we used the individual customer regression methodology are </w:t>
      </w:r>
      <w:r w:rsidR="00923C23" w:rsidRPr="006F0FAD">
        <w:t>very difficult to accurately model because data on when the units are and ar</w:t>
      </w:r>
      <w:r w:rsidR="00923C23">
        <w:t>e not occupied is not available. We validated many models using the same hot non-event days we used to construct the matched control groups, and chose th</w:t>
      </w:r>
      <w:r w:rsidR="001E6657">
        <w:t>is as the best performing model</w:t>
      </w:r>
      <w:r w:rsidR="00923C23">
        <w:t>.</w:t>
      </w:r>
    </w:p>
    <w:p w:rsidR="00860F1E" w:rsidRPr="001E3CBC" w:rsidRDefault="00CD1D33" w:rsidP="00860F1E">
      <w:pPr>
        <w:pStyle w:val="TableFigureCaption"/>
      </w:pPr>
      <w:r>
        <w:t>Equation 3-3</w:t>
      </w:r>
      <w:r w:rsidR="00860F1E" w:rsidRPr="001E3CBC">
        <w:t>: Model Specification for Individual Customer Regressions</w:t>
      </w:r>
    </w:p>
    <w:p w:rsidR="00860F1E" w:rsidRPr="001E3CBC" w:rsidRDefault="004F30EE" w:rsidP="00860F1E">
      <w:pPr>
        <w:pStyle w:val="BodyParagraph"/>
        <w:jc w:val="center"/>
      </w:pPr>
      <m:oMathPara>
        <m:oMath>
          <m:sSub>
            <m:sSubPr>
              <m:ctrlPr>
                <w:rPr>
                  <w:rFonts w:ascii="Cambria Math" w:hAnsi="Cambria Math"/>
                  <w:i/>
                </w:rPr>
              </m:ctrlPr>
            </m:sSubPr>
            <m:e>
              <m:r>
                <w:rPr>
                  <w:rFonts w:ascii="Cambria Math" w:hAnsi="Cambria Math"/>
                </w:rPr>
                <m:t>kwh</m:t>
              </m:r>
            </m:e>
            <m:sub>
              <m:r>
                <w:rPr>
                  <w:rFonts w:ascii="Cambria Math" w:hAnsi="Cambria Math"/>
                </w:rPr>
                <m:t>it</m:t>
              </m:r>
            </m:sub>
          </m:sSub>
          <m:r>
            <w:rPr>
              <w:rFonts w:ascii="Cambria Math" w:hAnsi="Cambria Math"/>
            </w:rPr>
            <m:t>=a+b*</m:t>
          </m:r>
          <m:sSub>
            <m:sSubPr>
              <m:ctrlPr>
                <w:rPr>
                  <w:rFonts w:ascii="Cambria Math" w:hAnsi="Cambria Math"/>
                  <w:i/>
                </w:rPr>
              </m:ctrlPr>
            </m:sSubPr>
            <m:e>
              <m:r>
                <w:rPr>
                  <w:rFonts w:ascii="Cambria Math" w:hAnsi="Cambria Math"/>
                </w:rPr>
                <m:t>mean17</m:t>
              </m:r>
            </m:e>
            <m:sub>
              <m:r>
                <w:rPr>
                  <w:rFonts w:ascii="Cambria Math" w:hAnsi="Cambria Math"/>
                </w:rPr>
                <m:t>i,t</m:t>
              </m:r>
            </m:sub>
          </m:sSub>
          <m:r>
            <w:rPr>
              <w:rFonts w:ascii="Cambria Math" w:hAnsi="Cambria Math"/>
            </w:rPr>
            <m:t>+c*</m:t>
          </m:r>
          <m:sSubSup>
            <m:sSubSupPr>
              <m:ctrlPr>
                <w:rPr>
                  <w:rFonts w:ascii="Cambria Math" w:hAnsi="Cambria Math"/>
                  <w:i/>
                </w:rPr>
              </m:ctrlPr>
            </m:sSubSupPr>
            <m:e>
              <m:r>
                <w:rPr>
                  <w:rFonts w:ascii="Cambria Math" w:hAnsi="Cambria Math"/>
                </w:rPr>
                <m:t>mean17</m:t>
              </m:r>
            </m:e>
            <m:sub>
              <m:r>
                <w:rPr>
                  <w:rFonts w:ascii="Cambria Math" w:hAnsi="Cambria Math"/>
                </w:rPr>
                <m:t>i,t</m:t>
              </m:r>
            </m:sub>
            <m:sup>
              <m:r>
                <w:rPr>
                  <w:rFonts w:ascii="Cambria Math" w:hAnsi="Cambria Math"/>
                </w:rPr>
                <m:t>2</m:t>
              </m:r>
            </m:sup>
          </m:sSubSup>
          <m:r>
            <w:rPr>
              <w:rFonts w:ascii="Cambria Math" w:hAnsi="Cambria Math"/>
            </w:rPr>
            <m:t>+d*year2014+</m:t>
          </m:r>
          <m:sSub>
            <m:sSubPr>
              <m:ctrlPr>
                <w:rPr>
                  <w:rFonts w:ascii="Cambria Math" w:hAnsi="Cambria Math"/>
                  <w:i/>
                </w:rPr>
              </m:ctrlPr>
            </m:sSubPr>
            <m:e>
              <m:r>
                <w:rPr>
                  <w:rFonts w:ascii="Cambria Math" w:hAnsi="Cambria Math"/>
                </w:rPr>
                <m:t>e</m:t>
              </m:r>
            </m:e>
            <m:sub>
              <m:r>
                <w:rPr>
                  <w:rFonts w:ascii="Cambria Math" w:hAnsi="Cambria Math"/>
                </w:rPr>
                <m:t>i,t</m:t>
              </m:r>
            </m:sub>
          </m:sSub>
        </m:oMath>
      </m:oMathPara>
    </w:p>
    <w:p w:rsidR="00923C23" w:rsidRDefault="00923C23" w:rsidP="00923C23">
      <w:pPr>
        <w:jc w:val="center"/>
      </w:pPr>
    </w:p>
    <w:p w:rsidR="00860F1E" w:rsidRPr="00923C23" w:rsidRDefault="00860F1E" w:rsidP="007C3784">
      <w:pPr>
        <w:pStyle w:val="TableFigureCaption"/>
      </w:pPr>
      <w:r w:rsidRPr="00923C23">
        <w:lastRenderedPageBreak/>
        <w:t>Table 3-</w:t>
      </w:r>
      <w:r w:rsidR="00725AD7">
        <w:t>4</w:t>
      </w:r>
      <w:r w:rsidRPr="00923C23">
        <w:t>: Variables Used for Individual Customer Regressions</w:t>
      </w:r>
    </w:p>
    <w:tbl>
      <w:tblPr>
        <w:tblW w:w="3764" w:type="pct"/>
        <w:jc w:val="center"/>
        <w:tblLayout w:type="fixed"/>
        <w:tblLook w:val="00A0" w:firstRow="1" w:lastRow="0" w:firstColumn="1" w:lastColumn="0" w:noHBand="0" w:noVBand="0"/>
      </w:tblPr>
      <w:tblGrid>
        <w:gridCol w:w="2357"/>
        <w:gridCol w:w="4852"/>
      </w:tblGrid>
      <w:tr w:rsidR="00860F1E" w:rsidRPr="001E3CBC" w:rsidTr="00B07FE8">
        <w:trPr>
          <w:trHeight w:val="300"/>
          <w:tblHeader/>
          <w:jc w:val="center"/>
        </w:trPr>
        <w:tc>
          <w:tcPr>
            <w:tcW w:w="1635" w:type="pct"/>
            <w:tcBorders>
              <w:top w:val="single" w:sz="4" w:space="0" w:color="auto"/>
              <w:left w:val="single" w:sz="4" w:space="0" w:color="auto"/>
              <w:bottom w:val="single" w:sz="4" w:space="0" w:color="auto"/>
              <w:right w:val="single" w:sz="4" w:space="0" w:color="FFFFFF"/>
            </w:tcBorders>
            <w:shd w:val="clear" w:color="auto" w:fill="0070CD"/>
            <w:vAlign w:val="center"/>
          </w:tcPr>
          <w:p w:rsidR="00860F1E" w:rsidRPr="001E3CBC" w:rsidRDefault="00860F1E" w:rsidP="007C3784">
            <w:pPr>
              <w:pStyle w:val="TableHeader"/>
              <w:keepNext/>
            </w:pPr>
            <w:r w:rsidRPr="001E3CBC">
              <w:t>Variable</w:t>
            </w:r>
          </w:p>
        </w:tc>
        <w:tc>
          <w:tcPr>
            <w:tcW w:w="3365" w:type="pct"/>
            <w:tcBorders>
              <w:top w:val="single" w:sz="4" w:space="0" w:color="auto"/>
              <w:left w:val="nil"/>
              <w:bottom w:val="single" w:sz="4" w:space="0" w:color="auto"/>
              <w:right w:val="single" w:sz="4" w:space="0" w:color="auto"/>
            </w:tcBorders>
            <w:shd w:val="clear" w:color="auto" w:fill="0070CD"/>
            <w:vAlign w:val="center"/>
          </w:tcPr>
          <w:p w:rsidR="00860F1E" w:rsidRPr="001E3CBC" w:rsidRDefault="00860F1E" w:rsidP="007C3784">
            <w:pPr>
              <w:pStyle w:val="TableHeader"/>
              <w:keepNext/>
            </w:pPr>
            <w:r w:rsidRPr="001E3CBC">
              <w:t>Description</w:t>
            </w:r>
          </w:p>
        </w:tc>
      </w:tr>
      <w:tr w:rsidR="00860F1E" w:rsidRPr="001E3CBC" w:rsidTr="00B64E85">
        <w:trPr>
          <w:trHeight w:val="285"/>
          <w:jc w:val="center"/>
        </w:trPr>
        <w:tc>
          <w:tcPr>
            <w:tcW w:w="1635"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860F1E" w:rsidRPr="007C3784" w:rsidRDefault="000F5FC0" w:rsidP="007C3784">
            <w:pPr>
              <w:pStyle w:val="TableText"/>
              <w:keepNext/>
              <w:rPr>
                <w:i/>
                <w:iCs/>
                <w:color w:val="000000"/>
              </w:rPr>
            </w:pPr>
            <w:r w:rsidRPr="007C3784">
              <w:rPr>
                <w:i/>
              </w:rPr>
              <w:t>A</w:t>
            </w:r>
          </w:p>
        </w:tc>
        <w:tc>
          <w:tcPr>
            <w:tcW w:w="3365" w:type="pct"/>
            <w:tcBorders>
              <w:top w:val="single" w:sz="4" w:space="0" w:color="auto"/>
              <w:left w:val="nil"/>
              <w:bottom w:val="single" w:sz="4" w:space="0" w:color="auto"/>
              <w:right w:val="single" w:sz="4" w:space="0" w:color="auto"/>
            </w:tcBorders>
            <w:shd w:val="clear" w:color="auto" w:fill="FFFFFF"/>
            <w:noWrap/>
            <w:vAlign w:val="center"/>
          </w:tcPr>
          <w:p w:rsidR="00860F1E" w:rsidRPr="001E3CBC" w:rsidRDefault="00860F1E" w:rsidP="007C3784">
            <w:pPr>
              <w:pStyle w:val="TableText"/>
              <w:keepNext/>
              <w:jc w:val="left"/>
              <w:rPr>
                <w:color w:val="000000"/>
              </w:rPr>
            </w:pPr>
            <w:r w:rsidRPr="001E3CBC">
              <w:rPr>
                <w:color w:val="000000"/>
              </w:rPr>
              <w:t>a is an estimated constant</w:t>
            </w:r>
          </w:p>
        </w:tc>
      </w:tr>
      <w:tr w:rsidR="00860F1E" w:rsidRPr="001E3CBC"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60F1E" w:rsidRPr="007C3784" w:rsidRDefault="001E3CBC" w:rsidP="007C3784">
            <w:pPr>
              <w:pStyle w:val="TableText"/>
              <w:keepNext/>
              <w:rPr>
                <w:i/>
                <w:iCs/>
                <w:color w:val="000000"/>
              </w:rPr>
            </w:pPr>
            <w:r w:rsidRPr="007C3784">
              <w:rPr>
                <w:i/>
                <w:position w:val="-10"/>
              </w:rPr>
              <w:t>b,</w:t>
            </w:r>
            <w:r w:rsidR="00860F1E" w:rsidRPr="007C3784">
              <w:rPr>
                <w:i/>
                <w:position w:val="-10"/>
              </w:rPr>
              <w:t xml:space="preserve"> c</w:t>
            </w:r>
            <w:r w:rsidRPr="007C3784">
              <w:rPr>
                <w:i/>
                <w:position w:val="-10"/>
              </w:rPr>
              <w:t>, and d</w:t>
            </w:r>
          </w:p>
        </w:tc>
        <w:tc>
          <w:tcPr>
            <w:tcW w:w="3365" w:type="pct"/>
            <w:tcBorders>
              <w:top w:val="nil"/>
              <w:left w:val="nil"/>
              <w:bottom w:val="single" w:sz="4" w:space="0" w:color="auto"/>
              <w:right w:val="single" w:sz="4" w:space="0" w:color="auto"/>
            </w:tcBorders>
            <w:shd w:val="clear" w:color="auto" w:fill="FFFFFF"/>
            <w:noWrap/>
            <w:vAlign w:val="center"/>
          </w:tcPr>
          <w:p w:rsidR="00860F1E" w:rsidRPr="001E3CBC" w:rsidRDefault="001E3CBC" w:rsidP="007C3784">
            <w:pPr>
              <w:pStyle w:val="TableText"/>
              <w:keepNext/>
              <w:jc w:val="left"/>
              <w:rPr>
                <w:color w:val="000000"/>
              </w:rPr>
            </w:pPr>
            <w:r w:rsidRPr="001E3CBC">
              <w:rPr>
                <w:color w:val="000000"/>
              </w:rPr>
              <w:t>b,</w:t>
            </w:r>
            <w:r w:rsidR="00860F1E" w:rsidRPr="001E3CBC">
              <w:rPr>
                <w:color w:val="000000"/>
              </w:rPr>
              <w:t xml:space="preserve"> c</w:t>
            </w:r>
            <w:r w:rsidRPr="001E3CBC">
              <w:rPr>
                <w:color w:val="000000"/>
              </w:rPr>
              <w:t xml:space="preserve">, and </w:t>
            </w:r>
            <w:proofErr w:type="spellStart"/>
            <w:r w:rsidRPr="001E3CBC">
              <w:rPr>
                <w:color w:val="000000"/>
              </w:rPr>
              <w:t>d</w:t>
            </w:r>
            <w:r w:rsidR="00860F1E" w:rsidRPr="001E3CBC">
              <w:rPr>
                <w:color w:val="000000"/>
              </w:rPr>
              <w:t xml:space="preserve"> are</w:t>
            </w:r>
            <w:proofErr w:type="spellEnd"/>
            <w:r w:rsidR="00860F1E" w:rsidRPr="001E3CBC">
              <w:rPr>
                <w:color w:val="000000"/>
              </w:rPr>
              <w:t xml:space="preserve"> estimated parameters</w:t>
            </w:r>
          </w:p>
        </w:tc>
      </w:tr>
      <w:tr w:rsidR="00860F1E" w:rsidRPr="001E3CBC"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860F1E" w:rsidRPr="007C3784" w:rsidRDefault="001E3CBC" w:rsidP="007C3784">
            <w:pPr>
              <w:pStyle w:val="TableText"/>
              <w:keepNext/>
              <w:rPr>
                <w:i/>
                <w:iCs/>
                <w:color w:val="000000"/>
              </w:rPr>
            </w:pPr>
            <w:r w:rsidRPr="007C3784">
              <w:rPr>
                <w:i/>
                <w:iCs/>
                <w:color w:val="000000"/>
              </w:rPr>
              <w:t>year2014</w:t>
            </w:r>
          </w:p>
        </w:tc>
        <w:tc>
          <w:tcPr>
            <w:tcW w:w="3365" w:type="pct"/>
            <w:tcBorders>
              <w:top w:val="nil"/>
              <w:left w:val="nil"/>
              <w:bottom w:val="single" w:sz="4" w:space="0" w:color="auto"/>
              <w:right w:val="single" w:sz="4" w:space="0" w:color="auto"/>
            </w:tcBorders>
            <w:shd w:val="clear" w:color="auto" w:fill="auto"/>
            <w:noWrap/>
            <w:vAlign w:val="center"/>
          </w:tcPr>
          <w:p w:rsidR="00860F1E" w:rsidRPr="001E3CBC" w:rsidRDefault="001E3CBC" w:rsidP="007C3784">
            <w:pPr>
              <w:pStyle w:val="TableText"/>
              <w:keepNext/>
              <w:jc w:val="left"/>
              <w:rPr>
                <w:color w:val="000000"/>
              </w:rPr>
            </w:pPr>
            <w:r w:rsidRPr="001E3CBC">
              <w:rPr>
                <w:color w:val="000000"/>
              </w:rPr>
              <w:t>year2014</w:t>
            </w:r>
            <w:r w:rsidR="007D75BC" w:rsidRPr="001E3CBC">
              <w:rPr>
                <w:color w:val="000000"/>
              </w:rPr>
              <w:t xml:space="preserve"> </w:t>
            </w:r>
            <w:r w:rsidRPr="001E3CBC">
              <w:rPr>
                <w:color w:val="000000"/>
              </w:rPr>
              <w:t>is a dummy variable indicating whether the year was 2013 or 2014</w:t>
            </w:r>
          </w:p>
        </w:tc>
      </w:tr>
      <w:tr w:rsidR="00860F1E" w:rsidRPr="001E3CBC"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auto"/>
            <w:noWrap/>
            <w:vAlign w:val="center"/>
          </w:tcPr>
          <w:p w:rsidR="00860F1E" w:rsidRPr="007C3784" w:rsidRDefault="007D75BC" w:rsidP="007C3784">
            <w:pPr>
              <w:pStyle w:val="TableText"/>
              <w:keepNext/>
              <w:rPr>
                <w:i/>
                <w:iCs/>
                <w:color w:val="000000"/>
              </w:rPr>
            </w:pPr>
            <w:r w:rsidRPr="007C3784">
              <w:rPr>
                <w:i/>
              </w:rPr>
              <w:t>mean17</w:t>
            </w:r>
          </w:p>
        </w:tc>
        <w:tc>
          <w:tcPr>
            <w:tcW w:w="3365" w:type="pct"/>
            <w:tcBorders>
              <w:top w:val="nil"/>
              <w:left w:val="nil"/>
              <w:bottom w:val="single" w:sz="4" w:space="0" w:color="auto"/>
              <w:right w:val="single" w:sz="4" w:space="0" w:color="auto"/>
            </w:tcBorders>
            <w:shd w:val="clear" w:color="auto" w:fill="auto"/>
            <w:noWrap/>
            <w:vAlign w:val="center"/>
          </w:tcPr>
          <w:p w:rsidR="00860F1E" w:rsidRPr="001E3CBC" w:rsidRDefault="007D75BC" w:rsidP="007C3784">
            <w:pPr>
              <w:pStyle w:val="TableText"/>
              <w:keepNext/>
              <w:jc w:val="left"/>
              <w:rPr>
                <w:color w:val="000000"/>
              </w:rPr>
            </w:pPr>
            <w:r w:rsidRPr="001E3CBC">
              <w:rPr>
                <w:color w:val="000000"/>
              </w:rPr>
              <w:t>The mean temperature from midnight until 5 PM</w:t>
            </w:r>
          </w:p>
        </w:tc>
      </w:tr>
      <w:tr w:rsidR="00860F1E" w:rsidRPr="00397BED" w:rsidTr="00B64E85">
        <w:trPr>
          <w:trHeight w:val="285"/>
          <w:jc w:val="center"/>
        </w:trPr>
        <w:tc>
          <w:tcPr>
            <w:tcW w:w="1635" w:type="pct"/>
            <w:tcBorders>
              <w:top w:val="nil"/>
              <w:left w:val="single" w:sz="4" w:space="0" w:color="auto"/>
              <w:bottom w:val="single" w:sz="4" w:space="0" w:color="auto"/>
              <w:right w:val="single" w:sz="4" w:space="0" w:color="auto"/>
            </w:tcBorders>
            <w:shd w:val="clear" w:color="auto" w:fill="FFFFFF"/>
            <w:noWrap/>
            <w:vAlign w:val="center"/>
          </w:tcPr>
          <w:p w:rsidR="00860F1E" w:rsidRPr="007C3784" w:rsidRDefault="00860F1E" w:rsidP="00B64E85">
            <w:pPr>
              <w:pStyle w:val="TableText"/>
              <w:keepNext/>
              <w:rPr>
                <w:i/>
              </w:rPr>
            </w:pPr>
            <w:r w:rsidRPr="007C3784">
              <w:rPr>
                <w:i/>
              </w:rPr>
              <w:object w:dxaOrig="20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10.8pt" o:ole="">
                  <v:imagedata r:id="rId38" o:title=""/>
                </v:shape>
                <o:OLEObject Type="Embed" ProgID="Equation.3" ShapeID="_x0000_i1025" DrawAspect="Content" ObjectID="_1489327883" r:id="rId39"/>
              </w:object>
            </w:r>
          </w:p>
        </w:tc>
        <w:tc>
          <w:tcPr>
            <w:tcW w:w="3365" w:type="pct"/>
            <w:tcBorders>
              <w:top w:val="nil"/>
              <w:left w:val="nil"/>
              <w:bottom w:val="single" w:sz="4" w:space="0" w:color="auto"/>
              <w:right w:val="single" w:sz="4" w:space="0" w:color="auto"/>
            </w:tcBorders>
            <w:shd w:val="clear" w:color="auto" w:fill="FFFFFF"/>
            <w:noWrap/>
            <w:vAlign w:val="center"/>
          </w:tcPr>
          <w:p w:rsidR="00860F1E" w:rsidRPr="001E3CBC" w:rsidRDefault="00860F1E" w:rsidP="00B64E85">
            <w:pPr>
              <w:pStyle w:val="TableText"/>
              <w:keepNext/>
              <w:jc w:val="left"/>
              <w:rPr>
                <w:rFonts w:eastAsia="Times New Roman" w:cs="Times New Roman"/>
                <w:b/>
                <w:color w:val="000000"/>
                <w:szCs w:val="28"/>
              </w:rPr>
            </w:pPr>
            <w:r w:rsidRPr="001E3CBC">
              <w:rPr>
                <w:color w:val="000000"/>
              </w:rPr>
              <w:t>The error term</w:t>
            </w:r>
          </w:p>
        </w:tc>
      </w:tr>
      <w:bookmarkEnd w:id="11"/>
    </w:tbl>
    <w:p w:rsidR="00235625" w:rsidRDefault="00235625" w:rsidP="00BE0E64">
      <w:pPr>
        <w:pStyle w:val="BodyParagraph"/>
      </w:pPr>
      <w:r>
        <w:br w:type="page"/>
      </w:r>
    </w:p>
    <w:p w:rsidR="00235625" w:rsidRPr="00D13FBB" w:rsidRDefault="006F4D17" w:rsidP="00235625">
      <w:pPr>
        <w:pStyle w:val="Heading1"/>
        <w:rPr>
          <w:noProof/>
        </w:rPr>
      </w:pPr>
      <w:bookmarkStart w:id="23" w:name="_Toc413592752"/>
      <w:bookmarkStart w:id="24" w:name="_Toc415585928"/>
      <w:r>
        <w:rPr>
          <w:noProof/>
        </w:rPr>
        <w:lastRenderedPageBreak/>
        <w:t xml:space="preserve">2014 </w:t>
      </w:r>
      <w:r w:rsidR="00235625" w:rsidRPr="00D13FBB">
        <w:rPr>
          <w:noProof/>
        </w:rPr>
        <w:t>Ex Post Load Impacts</w:t>
      </w:r>
      <w:bookmarkEnd w:id="23"/>
      <w:bookmarkEnd w:id="24"/>
    </w:p>
    <w:p w:rsidR="00235625" w:rsidRPr="00D13FBB" w:rsidRDefault="00235625" w:rsidP="00235625">
      <w:pPr>
        <w:pStyle w:val="BodyBeforeBullet"/>
      </w:pPr>
      <w:r w:rsidRPr="00D13FBB">
        <w:t xml:space="preserve">This section summarizes the ex post load impact estimates </w:t>
      </w:r>
      <w:r w:rsidRPr="00C80F4A">
        <w:rPr>
          <w:color w:val="auto"/>
        </w:rPr>
        <w:t xml:space="preserve">for </w:t>
      </w:r>
      <w:r w:rsidR="00C80F4A" w:rsidRPr="00C80F4A">
        <w:rPr>
          <w:color w:val="auto"/>
        </w:rPr>
        <w:t>commercial thermostat program</w:t>
      </w:r>
      <w:r w:rsidRPr="00D13FBB">
        <w:t xml:space="preserve"> </w:t>
      </w:r>
      <w:r w:rsidR="00867B4A">
        <w:t xml:space="preserve">participants </w:t>
      </w:r>
      <w:r w:rsidRPr="00D13FBB">
        <w:t>for the 201</w:t>
      </w:r>
      <w:r>
        <w:t>4</w:t>
      </w:r>
      <w:r w:rsidRPr="00D13FBB">
        <w:t xml:space="preserve"> program year</w:t>
      </w:r>
      <w:r w:rsidR="003F1F20">
        <w:t xml:space="preserve">. </w:t>
      </w:r>
      <w:r w:rsidRPr="00D13FBB">
        <w:t xml:space="preserve">In keeping with the requirements for ex post load impact evaluations, results are presented for each hour of each event day for the average customer and for all customers enrolled at the time of </w:t>
      </w:r>
      <w:r>
        <w:t>each</w:t>
      </w:r>
      <w:r w:rsidRPr="00D13FBB">
        <w:t xml:space="preserve"> event</w:t>
      </w:r>
      <w:r w:rsidR="003F1F20">
        <w:t xml:space="preserve">. </w:t>
      </w:r>
      <w:r w:rsidRPr="00D13FBB">
        <w:t xml:space="preserve">In addition to meeting the basic load impact protocol requirements, detailed analysis has been conducted to understand how </w:t>
      </w:r>
      <w:r w:rsidR="001C4BCF">
        <w:t xml:space="preserve">commercial </w:t>
      </w:r>
      <w:r w:rsidRPr="00D13FBB">
        <w:t>load impacts vary across a number of factors, including:</w:t>
      </w:r>
    </w:p>
    <w:p w:rsidR="00235625" w:rsidRPr="00D13FBB" w:rsidRDefault="00CD1D33" w:rsidP="00235625">
      <w:pPr>
        <w:pStyle w:val="Bullets"/>
        <w:tabs>
          <w:tab w:val="num" w:pos="720"/>
        </w:tabs>
        <w:ind w:left="720"/>
      </w:pPr>
      <w:r>
        <w:t>Climate zone</w:t>
      </w:r>
      <w:r w:rsidR="00235625" w:rsidRPr="00D13FBB">
        <w:t>;</w:t>
      </w:r>
      <w:r w:rsidR="006736DA">
        <w:t xml:space="preserve"> </w:t>
      </w:r>
    </w:p>
    <w:p w:rsidR="00CD1D33" w:rsidRDefault="00CD1D33" w:rsidP="00CD1D33">
      <w:pPr>
        <w:pStyle w:val="Bullets"/>
        <w:tabs>
          <w:tab w:val="num" w:pos="720"/>
        </w:tabs>
        <w:ind w:left="720"/>
      </w:pPr>
      <w:r>
        <w:t>Industry;</w:t>
      </w:r>
    </w:p>
    <w:p w:rsidR="00CD1D33" w:rsidRDefault="00CD1D33" w:rsidP="00CD1D33">
      <w:pPr>
        <w:pStyle w:val="Bullets"/>
        <w:tabs>
          <w:tab w:val="num" w:pos="720"/>
        </w:tabs>
        <w:ind w:left="720"/>
      </w:pPr>
      <w:r>
        <w:t>50% cycling</w:t>
      </w:r>
      <w:r w:rsidRPr="00CD1D33">
        <w:t xml:space="preserve"> </w:t>
      </w:r>
      <w:r>
        <w:t>and 4-degree setback; and</w:t>
      </w:r>
    </w:p>
    <w:p w:rsidR="00CD1D33" w:rsidRDefault="00CD1D33" w:rsidP="00DE2A61">
      <w:pPr>
        <w:pStyle w:val="BulletLast"/>
        <w:ind w:firstLine="0"/>
      </w:pPr>
      <w:r w:rsidRPr="00CD1D33">
        <w:t>Direct Install vs. Demand Response</w:t>
      </w:r>
      <w:r w:rsidR="00867B4A">
        <w:t xml:space="preserve"> (two SDG&amp;E groups that recruited participants)</w:t>
      </w:r>
      <w:r w:rsidR="003F1F20">
        <w:t>.</w:t>
      </w:r>
    </w:p>
    <w:p w:rsidR="001C4BCF" w:rsidRPr="001C4BCF" w:rsidRDefault="001C4BCF" w:rsidP="001C4BCF">
      <w:pPr>
        <w:pStyle w:val="BodyParagraph"/>
      </w:pPr>
      <w:r>
        <w:t>SDG&amp;E called four events during summer 2014. During the first event, on July 31, 2014, there were 274 enrolled participants; and during the final three events, on September 15, 16, and 17, enrollment equaled 363 participants. The next two sections summarize the results for commercial customers. The final section shows the average event impacts for the small number of residential customers that are located on commercially-managed properties.</w:t>
      </w:r>
    </w:p>
    <w:p w:rsidR="00235625" w:rsidRPr="005701E8" w:rsidRDefault="00235625" w:rsidP="00235625">
      <w:pPr>
        <w:pStyle w:val="Heading2"/>
      </w:pPr>
      <w:bookmarkStart w:id="25" w:name="_Toc349193883"/>
      <w:bookmarkStart w:id="26" w:name="_Toc352567298"/>
      <w:bookmarkStart w:id="27" w:name="_Toc413592753"/>
      <w:bookmarkStart w:id="28" w:name="_Toc415585929"/>
      <w:r w:rsidRPr="005701E8">
        <w:t>Average Event Impacts</w:t>
      </w:r>
      <w:bookmarkEnd w:id="25"/>
      <w:bookmarkEnd w:id="26"/>
      <w:bookmarkEnd w:id="27"/>
      <w:r w:rsidR="001C4BCF">
        <w:t xml:space="preserve"> – Commercial</w:t>
      </w:r>
      <w:bookmarkEnd w:id="28"/>
    </w:p>
    <w:p w:rsidR="00235625" w:rsidRDefault="00235625" w:rsidP="00235625">
      <w:pPr>
        <w:pStyle w:val="BodyParagraph"/>
        <w:sectPr w:rsidR="00235625" w:rsidSect="00B64E85">
          <w:headerReference w:type="default" r:id="rId40"/>
          <w:footerReference w:type="default" r:id="rId41"/>
          <w:pgSz w:w="12240" w:h="15840"/>
          <w:pgMar w:top="1440" w:right="1440" w:bottom="1440" w:left="1440" w:header="720" w:footer="720" w:gutter="0"/>
          <w:cols w:space="720"/>
          <w:docGrid w:linePitch="360"/>
        </w:sectPr>
      </w:pPr>
      <w:r w:rsidRPr="005701E8">
        <w:t xml:space="preserve">Figure 4-1 shows the hourly load impacts for the average </w:t>
      </w:r>
      <w:r w:rsidR="00B774E5">
        <w:t xml:space="preserve">commercial </w:t>
      </w:r>
      <w:r w:rsidRPr="005701E8">
        <w:t xml:space="preserve">customer across the </w:t>
      </w:r>
      <w:r w:rsidR="00B774E5">
        <w:t>four event days</w:t>
      </w:r>
      <w:r>
        <w:t>.</w:t>
      </w:r>
      <w:r w:rsidR="006752C9">
        <w:t xml:space="preserve"> </w:t>
      </w:r>
      <w:r w:rsidRPr="005701E8">
        <w:t>The number of enrolled</w:t>
      </w:r>
      <w:r w:rsidR="00A643F6">
        <w:t xml:space="preserve"> </w:t>
      </w:r>
      <w:r w:rsidRPr="005701E8">
        <w:t>customers</w:t>
      </w:r>
      <w:r w:rsidR="00A643F6">
        <w:t>, 343</w:t>
      </w:r>
      <w:r w:rsidRPr="005701E8">
        <w:t xml:space="preserve">, is the average number of enrolled </w:t>
      </w:r>
      <w:r w:rsidR="004F30EE">
        <w:t>commercial</w:t>
      </w:r>
      <w:r w:rsidR="004F30EE" w:rsidRPr="005701E8">
        <w:t xml:space="preserve"> </w:t>
      </w:r>
      <w:r w:rsidRPr="005701E8">
        <w:t xml:space="preserve">customers across the </w:t>
      </w:r>
      <w:r w:rsidR="00B22A17">
        <w:t>four event days</w:t>
      </w:r>
      <w:r w:rsidRPr="005701E8">
        <w:t>.</w:t>
      </w:r>
      <w:r>
        <w:t xml:space="preserve"> </w:t>
      </w:r>
      <w:r w:rsidRPr="005701E8">
        <w:t xml:space="preserve">The average impact </w:t>
      </w:r>
      <w:r w:rsidR="004F30EE">
        <w:t>per customer</w:t>
      </w:r>
      <w:r w:rsidR="00A643F6">
        <w:t xml:space="preserve"> </w:t>
      </w:r>
      <w:r w:rsidRPr="005701E8">
        <w:t>for all events ac</w:t>
      </w:r>
      <w:r w:rsidR="00A643F6">
        <w:t>ross the 4</w:t>
      </w:r>
      <w:r w:rsidRPr="005701E8">
        <w:t xml:space="preserve">-hour event window was </w:t>
      </w:r>
      <w:r w:rsidR="004F30EE">
        <w:t>nearly 2</w:t>
      </w:r>
      <w:r w:rsidR="001F0F3C">
        <w:t xml:space="preserve"> kW, or 5</w:t>
      </w:r>
      <w:r w:rsidR="007E4F57">
        <w:t>.1</w:t>
      </w:r>
      <w:r w:rsidRPr="00A501FA">
        <w:t>%</w:t>
      </w:r>
      <w:r w:rsidR="004F30EE">
        <w:t xml:space="preserve"> of the whole building load</w:t>
      </w:r>
      <w:r w:rsidR="003F1F20">
        <w:t xml:space="preserve">. </w:t>
      </w:r>
      <w:r w:rsidRPr="00E95D89">
        <w:t>The percentage load reduction was relatively constant across the hours</w:t>
      </w:r>
      <w:r w:rsidR="004F30EE">
        <w:t>,</w:t>
      </w:r>
      <w:r w:rsidR="00CD14EC">
        <w:t xml:space="preserve"> with only a slight decline </w:t>
      </w:r>
      <w:r w:rsidR="004F30EE">
        <w:t>throughout the event</w:t>
      </w:r>
      <w:r w:rsidR="003F1F20">
        <w:t xml:space="preserve">. </w:t>
      </w:r>
      <w:r w:rsidR="0072123D">
        <w:t>However, the kW impact declined throughout the event</w:t>
      </w:r>
      <w:r w:rsidR="004F30EE">
        <w:t xml:space="preserve"> due to the decrease in the reference load</w:t>
      </w:r>
      <w:r w:rsidR="0072123D">
        <w:t>, which is typical for commercial load from 2 to 6 PM</w:t>
      </w:r>
      <w:r w:rsidR="004F30EE">
        <w:t xml:space="preserve">. </w:t>
      </w:r>
      <w:r w:rsidRPr="00E95D89">
        <w:t xml:space="preserve">The reference load </w:t>
      </w:r>
      <w:r w:rsidR="00CD14EC">
        <w:t xml:space="preserve">decreased </w:t>
      </w:r>
      <w:r w:rsidRPr="00E95D89">
        <w:t xml:space="preserve">from a </w:t>
      </w:r>
      <w:r w:rsidR="00CD14EC">
        <w:t xml:space="preserve">high </w:t>
      </w:r>
      <w:r w:rsidRPr="00E95D89">
        <w:t xml:space="preserve">of </w:t>
      </w:r>
      <w:r w:rsidR="004F30EE">
        <w:t>43</w:t>
      </w:r>
      <w:r w:rsidR="0072123D">
        <w:t xml:space="preserve"> kW in the first event hour </w:t>
      </w:r>
      <w:r w:rsidRPr="00E95D89">
        <w:t xml:space="preserve">to a </w:t>
      </w:r>
      <w:r w:rsidR="001F0F3C">
        <w:t xml:space="preserve">low of </w:t>
      </w:r>
      <w:r w:rsidR="0072123D">
        <w:t>34</w:t>
      </w:r>
      <w:r w:rsidR="00CD14EC">
        <w:t xml:space="preserve"> kW </w:t>
      </w:r>
      <w:r w:rsidR="0072123D">
        <w:t>in the final event hour. I</w:t>
      </w:r>
      <w:r w:rsidR="0072123D" w:rsidRPr="00E95D89">
        <w:t>n the evening hours following the end of the event</w:t>
      </w:r>
      <w:r w:rsidRPr="00E95D89">
        <w:t xml:space="preserve">, there </w:t>
      </w:r>
      <w:r w:rsidR="0072123D">
        <w:t>was a slight</w:t>
      </w:r>
      <w:r w:rsidRPr="00E95D89">
        <w:t xml:space="preserve"> increase in electricity consumption relative to the reference load</w:t>
      </w:r>
      <w:r w:rsidR="006752C9">
        <w:t>.</w:t>
      </w:r>
    </w:p>
    <w:p w:rsidR="00235625" w:rsidRPr="005701E8" w:rsidRDefault="00235625" w:rsidP="00DC6442">
      <w:pPr>
        <w:pStyle w:val="TableFigureCaption"/>
      </w:pPr>
      <w:r w:rsidRPr="00654F3D">
        <w:lastRenderedPageBreak/>
        <w:t xml:space="preserve">Figure </w:t>
      </w:r>
      <w:r w:rsidR="004F30EE">
        <w:fldChar w:fldCharType="begin"/>
      </w:r>
      <w:r w:rsidR="004F30EE">
        <w:instrText xml:space="preserve"> STYLEREF 1 \s </w:instrText>
      </w:r>
      <w:r w:rsidR="004F30EE">
        <w:fldChar w:fldCharType="separate"/>
      </w:r>
      <w:r w:rsidR="005C70CF">
        <w:rPr>
          <w:noProof/>
        </w:rPr>
        <w:t>4</w:t>
      </w:r>
      <w:r w:rsidR="004F30EE">
        <w:rPr>
          <w:noProof/>
        </w:rPr>
        <w:fldChar w:fldCharType="end"/>
      </w:r>
      <w:r w:rsidR="00B07FE8">
        <w:t>-1</w:t>
      </w:r>
      <w:r w:rsidRPr="00654F3D">
        <w:t xml:space="preserve">: </w:t>
      </w:r>
      <w:r w:rsidR="0028777A">
        <w:t xml:space="preserve">Commercial Thermostat Program </w:t>
      </w:r>
      <w:r w:rsidRPr="00654F3D">
        <w:t xml:space="preserve">Load Impact </w:t>
      </w:r>
      <w:r w:rsidR="001D78D2">
        <w:t xml:space="preserve">(kW) </w:t>
      </w:r>
      <w:r w:rsidRPr="00654F3D">
        <w:t xml:space="preserve">per Hour for </w:t>
      </w:r>
      <w:r>
        <w:t xml:space="preserve">the Average </w:t>
      </w:r>
      <w:r w:rsidRPr="00654F3D">
        <w:t>201</w:t>
      </w:r>
      <w:r>
        <w:t>4</w:t>
      </w:r>
      <w:r w:rsidRPr="00654F3D">
        <w:t xml:space="preserve"> Event Day </w:t>
      </w:r>
      <w:r w:rsidRPr="00654F3D">
        <w:br/>
        <w:t xml:space="preserve">(Average </w:t>
      </w:r>
      <w:r w:rsidR="00B22A17">
        <w:t>Commercial</w:t>
      </w:r>
      <w:r w:rsidRPr="00654F3D">
        <w:t xml:space="preserve"> Participant)</w:t>
      </w:r>
      <w:r w:rsidR="00B22A17" w:rsidRPr="00B22A17">
        <w:rPr>
          <w:b w:val="0"/>
        </w:rPr>
        <w:t xml:space="preserve"> </w:t>
      </w:r>
      <w:r w:rsidR="00DC6442" w:rsidRPr="00DC6442">
        <w:rPr>
          <w:noProof/>
        </w:rPr>
        <w:drawing>
          <wp:inline distT="0" distB="0" distL="0" distR="0" wp14:anchorId="1EFA637B" wp14:editId="06C73257">
            <wp:extent cx="8339391" cy="430471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339391" cy="4304714"/>
                    </a:xfrm>
                    <a:prstGeom prst="rect">
                      <a:avLst/>
                    </a:prstGeom>
                    <a:noFill/>
                    <a:ln>
                      <a:noFill/>
                    </a:ln>
                  </pic:spPr>
                </pic:pic>
              </a:graphicData>
            </a:graphic>
          </wp:inline>
        </w:drawing>
      </w:r>
    </w:p>
    <w:p w:rsidR="00235625" w:rsidRDefault="00235625" w:rsidP="00235625">
      <w:pPr>
        <w:pStyle w:val="TableFigureCaption"/>
        <w:rPr>
          <w:highlight w:val="lightGray"/>
        </w:rPr>
      </w:pPr>
    </w:p>
    <w:p w:rsidR="00235625" w:rsidRPr="00B22A17" w:rsidRDefault="00235625" w:rsidP="00235625">
      <w:pPr>
        <w:pStyle w:val="BodyParagraph"/>
        <w:rPr>
          <w:highlight w:val="lightGray"/>
        </w:rPr>
      </w:pPr>
    </w:p>
    <w:p w:rsidR="00235625" w:rsidRPr="00B22A17" w:rsidRDefault="00235625" w:rsidP="00235625">
      <w:pPr>
        <w:pStyle w:val="BodyParagraph"/>
        <w:rPr>
          <w:highlight w:val="lightGray"/>
        </w:rPr>
      </w:pPr>
    </w:p>
    <w:p w:rsidR="00235625" w:rsidRPr="00B22A17" w:rsidRDefault="00235625" w:rsidP="00235625">
      <w:pPr>
        <w:pStyle w:val="BodyParagraph"/>
        <w:rPr>
          <w:highlight w:val="lightGray"/>
        </w:rPr>
        <w:sectPr w:rsidR="00235625" w:rsidRPr="00B22A17" w:rsidSect="00B64E85">
          <w:footerReference w:type="default" r:id="rId43"/>
          <w:pgSz w:w="15840" w:h="12240" w:orient="landscape"/>
          <w:pgMar w:top="1440" w:right="1440" w:bottom="1440" w:left="1440" w:header="720" w:footer="720" w:gutter="0"/>
          <w:cols w:space="720"/>
          <w:docGrid w:linePitch="360"/>
        </w:sectPr>
      </w:pPr>
    </w:p>
    <w:p w:rsidR="00235625" w:rsidRPr="00B22A17" w:rsidRDefault="00235625" w:rsidP="00235625">
      <w:pPr>
        <w:pStyle w:val="BodyParaAfterTableFigure"/>
        <w:rPr>
          <w:highlight w:val="lightGray"/>
        </w:rPr>
      </w:pPr>
      <w:r w:rsidRPr="00CA2696">
        <w:lastRenderedPageBreak/>
        <w:t>Table 4-1 summarizes the averag</w:t>
      </w:r>
      <w:r w:rsidR="00CA2696" w:rsidRPr="00CA2696">
        <w:t>e load reduction</w:t>
      </w:r>
      <w:r w:rsidR="0028777A" w:rsidRPr="0028777A">
        <w:t xml:space="preserve"> </w:t>
      </w:r>
      <w:r w:rsidR="0028777A">
        <w:t xml:space="preserve">provided </w:t>
      </w:r>
      <w:r w:rsidR="0028777A" w:rsidRPr="00CA2696">
        <w:t>by commercial customers</w:t>
      </w:r>
      <w:r w:rsidR="00CA2696" w:rsidRPr="00CA2696">
        <w:t xml:space="preserve"> across the four</w:t>
      </w:r>
      <w:r w:rsidRPr="00CA2696">
        <w:t xml:space="preserve">-hour event window </w:t>
      </w:r>
      <w:r w:rsidR="008A43F8">
        <w:t>from 2 to 6 PM</w:t>
      </w:r>
      <w:r w:rsidR="003F1F20">
        <w:t xml:space="preserve">. </w:t>
      </w:r>
      <w:r w:rsidRPr="00CA2696">
        <w:t>As shown, the average perc</w:t>
      </w:r>
      <w:r w:rsidRPr="00250CC7">
        <w:t xml:space="preserve">ent reduction ranged from a low of </w:t>
      </w:r>
      <w:r w:rsidR="00CA2696" w:rsidRPr="00250CC7">
        <w:t>4</w:t>
      </w:r>
      <w:r w:rsidR="00250CC7" w:rsidRPr="00250CC7">
        <w:t>% on September 15</w:t>
      </w:r>
      <w:r w:rsidRPr="00250CC7">
        <w:rPr>
          <w:vertAlign w:val="superscript"/>
        </w:rPr>
        <w:t xml:space="preserve"> </w:t>
      </w:r>
      <w:r w:rsidR="00250CC7" w:rsidRPr="00250CC7">
        <w:t>and 16</w:t>
      </w:r>
      <w:r w:rsidRPr="00250CC7">
        <w:t xml:space="preserve"> to</w:t>
      </w:r>
      <w:r w:rsidR="00D50DFB" w:rsidRPr="00250CC7">
        <w:t> </w:t>
      </w:r>
      <w:r w:rsidR="00250CC7" w:rsidRPr="00250CC7">
        <w:t>a high of 8</w:t>
      </w:r>
      <w:r w:rsidRPr="00250CC7">
        <w:t>% on Ju</w:t>
      </w:r>
      <w:r w:rsidR="00250CC7" w:rsidRPr="00250CC7">
        <w:t>ly 31</w:t>
      </w:r>
      <w:r w:rsidR="003F1F20">
        <w:t xml:space="preserve">. </w:t>
      </w:r>
      <w:r w:rsidR="00250CC7" w:rsidRPr="00250CC7">
        <w:t xml:space="preserve">An average reduction of 5% was obtained across </w:t>
      </w:r>
      <w:r w:rsidR="00250CC7" w:rsidRPr="00D35CB2">
        <w:t>the four</w:t>
      </w:r>
      <w:r w:rsidRPr="00D35CB2">
        <w:t xml:space="preserve"> event days</w:t>
      </w:r>
      <w:r w:rsidR="003F1F20">
        <w:t xml:space="preserve">. </w:t>
      </w:r>
      <w:r w:rsidRPr="00D35CB2">
        <w:t xml:space="preserve">The average load reduction per </w:t>
      </w:r>
      <w:r w:rsidR="00250CC7" w:rsidRPr="00D35CB2">
        <w:t>thermostat</w:t>
      </w:r>
      <w:r w:rsidRPr="00D35CB2">
        <w:t xml:space="preserve"> ranged f</w:t>
      </w:r>
      <w:r w:rsidR="00250CC7" w:rsidRPr="00D35CB2">
        <w:t>rom a low of 0.18 kW to a high of 0.30</w:t>
      </w:r>
      <w:r w:rsidRPr="00D35CB2">
        <w:t xml:space="preserve"> kW</w:t>
      </w:r>
      <w:r w:rsidR="003F1F20">
        <w:t xml:space="preserve">. </w:t>
      </w:r>
      <w:r w:rsidRPr="00D35CB2">
        <w:t xml:space="preserve">Aggregate </w:t>
      </w:r>
      <w:r w:rsidR="0028777A">
        <w:t xml:space="preserve">load </w:t>
      </w:r>
      <w:r w:rsidRPr="00D35CB2">
        <w:t xml:space="preserve">reductions </w:t>
      </w:r>
      <w:r w:rsidR="00D35CB2" w:rsidRPr="00D35CB2">
        <w:t>ranged from 0.59</w:t>
      </w:r>
      <w:r w:rsidRPr="00D35CB2">
        <w:t xml:space="preserve"> MW to </w:t>
      </w:r>
      <w:r w:rsidR="00D35CB2" w:rsidRPr="00D35CB2">
        <w:t xml:space="preserve">0.77 </w:t>
      </w:r>
      <w:r w:rsidRPr="00D35CB2">
        <w:t>MW</w:t>
      </w:r>
      <w:r w:rsidR="003F1F20">
        <w:t xml:space="preserve">. </w:t>
      </w:r>
      <w:r w:rsidRPr="00D35CB2">
        <w:t xml:space="preserve">Aggregate load reductions for </w:t>
      </w:r>
      <w:r w:rsidR="00D35CB2" w:rsidRPr="00D35CB2">
        <w:t>the four events</w:t>
      </w:r>
      <w:r w:rsidRPr="00D35CB2">
        <w:t xml:space="preserve"> averaged </w:t>
      </w:r>
      <w:r w:rsidR="00D35CB2" w:rsidRPr="00D35CB2">
        <w:t>0.</w:t>
      </w:r>
      <w:r w:rsidR="006752C9">
        <w:t>68</w:t>
      </w:r>
      <w:r w:rsidR="00D35CB2" w:rsidRPr="00D35CB2">
        <w:t xml:space="preserve"> </w:t>
      </w:r>
      <w:r w:rsidR="0028777A">
        <w:t>MW per event.</w:t>
      </w:r>
    </w:p>
    <w:p w:rsidR="00235625" w:rsidRPr="00C0482A" w:rsidRDefault="00235625" w:rsidP="001D78D2">
      <w:pPr>
        <w:pStyle w:val="TableFigureCaption"/>
      </w:pPr>
      <w:r w:rsidRPr="00C0482A">
        <w:t xml:space="preserve">Table 4-1: </w:t>
      </w:r>
      <w:r w:rsidR="0028777A">
        <w:t xml:space="preserve">2014 </w:t>
      </w:r>
      <w:r w:rsidR="00CA2696">
        <w:t>Commercial</w:t>
      </w:r>
      <w:r w:rsidR="0028777A">
        <w:t xml:space="preserve"> Thermostat</w:t>
      </w:r>
      <w:r w:rsidR="00811046">
        <w:t xml:space="preserve"> Ex Post Load Impact </w:t>
      </w:r>
      <w:r w:rsidR="0028777A">
        <w:t>Estimates (2 to 6 PM</w:t>
      </w:r>
      <w:proofErr w:type="gramStart"/>
      <w:r w:rsidR="0028777A">
        <w:t>)</w:t>
      </w:r>
      <w:proofErr w:type="gramEnd"/>
      <w:r w:rsidR="001D78D2">
        <w:br/>
        <w:t>(kW per Customer, Aggregate MW</w:t>
      </w:r>
      <w:r w:rsidR="0028777A">
        <w:t>,</w:t>
      </w:r>
      <w:r w:rsidR="001D78D2">
        <w:t xml:space="preserve"> and kW per Thermostat)</w:t>
      </w:r>
    </w:p>
    <w:tbl>
      <w:tblPr>
        <w:tblW w:w="10861" w:type="dxa"/>
        <w:jc w:val="center"/>
        <w:tblInd w:w="996" w:type="dxa"/>
        <w:tblLook w:val="04A0" w:firstRow="1" w:lastRow="0" w:firstColumn="1" w:lastColumn="0" w:noHBand="0" w:noVBand="1"/>
      </w:tblPr>
      <w:tblGrid>
        <w:gridCol w:w="1579"/>
        <w:gridCol w:w="1247"/>
        <w:gridCol w:w="1297"/>
        <w:gridCol w:w="1170"/>
        <w:gridCol w:w="1170"/>
        <w:gridCol w:w="1170"/>
        <w:gridCol w:w="1154"/>
        <w:gridCol w:w="1197"/>
        <w:gridCol w:w="877"/>
      </w:tblGrid>
      <w:tr w:rsidR="0028777A" w:rsidRPr="007F597B" w:rsidTr="0028777A">
        <w:trPr>
          <w:trHeight w:val="975"/>
          <w:jc w:val="center"/>
        </w:trPr>
        <w:tc>
          <w:tcPr>
            <w:tcW w:w="1579" w:type="dxa"/>
            <w:tcBorders>
              <w:top w:val="single" w:sz="8" w:space="0" w:color="auto"/>
              <w:left w:val="single" w:sz="8" w:space="0" w:color="auto"/>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bookmarkStart w:id="29" w:name="_Toc349193884"/>
            <w:bookmarkStart w:id="30" w:name="_Toc352567299"/>
            <w:r w:rsidRPr="007F597B">
              <w:rPr>
                <w:rFonts w:ascii="Arial" w:eastAsia="Times New Roman" w:hAnsi="Arial" w:cs="Arial"/>
                <w:b/>
                <w:bCs/>
                <w:color w:val="FFFFFF"/>
                <w:sz w:val="18"/>
                <w:szCs w:val="18"/>
              </w:rPr>
              <w:t>Date</w:t>
            </w:r>
          </w:p>
        </w:tc>
        <w:tc>
          <w:tcPr>
            <w:tcW w:w="1247"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Enrolled Participants</w:t>
            </w:r>
          </w:p>
        </w:tc>
        <w:tc>
          <w:tcPr>
            <w:tcW w:w="1297"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28777A" w:rsidP="0028777A">
            <w:pPr>
              <w:spacing w:before="60" w:after="6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Total </w:t>
            </w:r>
            <w:r w:rsidR="007F597B" w:rsidRPr="007F597B">
              <w:rPr>
                <w:rFonts w:ascii="Arial" w:eastAsia="Times New Roman" w:hAnsi="Arial" w:cs="Arial"/>
                <w:b/>
                <w:bCs/>
                <w:color w:val="FFFFFF"/>
                <w:sz w:val="18"/>
                <w:szCs w:val="18"/>
              </w:rPr>
              <w:t>Number of Thermostats</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Avg. Reference Load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Avg. Load Reduction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Percent Load Reduction</w:t>
            </w:r>
            <w:r w:rsidR="00DE2A61">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w:t>
            </w:r>
          </w:p>
        </w:tc>
        <w:tc>
          <w:tcPr>
            <w:tcW w:w="1154"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Aggregate Load Reduction</w:t>
            </w:r>
            <w:r w:rsidR="00DE2A61">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(MW)</w:t>
            </w:r>
          </w:p>
        </w:tc>
        <w:tc>
          <w:tcPr>
            <w:tcW w:w="1197" w:type="dxa"/>
            <w:tcBorders>
              <w:top w:val="single" w:sz="8" w:space="0" w:color="auto"/>
              <w:left w:val="nil"/>
              <w:bottom w:val="single" w:sz="8" w:space="0" w:color="auto"/>
              <w:right w:val="single" w:sz="8" w:space="0" w:color="FFFFFF"/>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Average Thermostat Impact</w:t>
            </w:r>
            <w:r w:rsidR="00DE2A61">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(kW)</w:t>
            </w:r>
          </w:p>
        </w:tc>
        <w:tc>
          <w:tcPr>
            <w:tcW w:w="877" w:type="dxa"/>
            <w:tcBorders>
              <w:top w:val="single" w:sz="8" w:space="0" w:color="auto"/>
              <w:left w:val="nil"/>
              <w:bottom w:val="single" w:sz="8" w:space="0" w:color="auto"/>
              <w:right w:val="single" w:sz="8" w:space="0" w:color="auto"/>
            </w:tcBorders>
            <w:shd w:val="clear" w:color="000000" w:fill="0070CD"/>
            <w:vAlign w:val="center"/>
            <w:hideMark/>
          </w:tcPr>
          <w:p w:rsidR="007F597B" w:rsidRPr="007F597B" w:rsidRDefault="007F597B" w:rsidP="0028777A">
            <w:pPr>
              <w:spacing w:before="60" w:after="60" w:line="240" w:lineRule="auto"/>
              <w:jc w:val="center"/>
              <w:rPr>
                <w:rFonts w:ascii="Arial" w:eastAsia="Times New Roman" w:hAnsi="Arial" w:cs="Arial"/>
                <w:b/>
                <w:bCs/>
                <w:color w:val="FFFFFF"/>
                <w:sz w:val="18"/>
                <w:szCs w:val="18"/>
              </w:rPr>
            </w:pPr>
            <w:r w:rsidRPr="007F597B">
              <w:rPr>
                <w:rFonts w:ascii="Arial" w:eastAsia="Times New Roman" w:hAnsi="Arial" w:cs="Arial"/>
                <w:b/>
                <w:bCs/>
                <w:color w:val="FFFFFF"/>
                <w:sz w:val="18"/>
                <w:szCs w:val="18"/>
              </w:rPr>
              <w:t>Mean17</w:t>
            </w:r>
            <w:r w:rsidR="0028777A">
              <w:rPr>
                <w:rFonts w:ascii="Arial" w:eastAsia="Times New Roman" w:hAnsi="Arial" w:cs="Arial"/>
                <w:b/>
                <w:bCs/>
                <w:color w:val="FFFFFF"/>
                <w:sz w:val="18"/>
                <w:szCs w:val="18"/>
              </w:rPr>
              <w:t xml:space="preserve"> </w:t>
            </w:r>
            <w:r w:rsidRPr="007F597B">
              <w:rPr>
                <w:rFonts w:ascii="Arial" w:eastAsia="Times New Roman" w:hAnsi="Arial" w:cs="Arial"/>
                <w:b/>
                <w:bCs/>
                <w:color w:val="FFFFFF"/>
                <w:sz w:val="18"/>
                <w:szCs w:val="18"/>
              </w:rPr>
              <w:t>(°F)</w:t>
            </w:r>
          </w:p>
        </w:tc>
      </w:tr>
      <w:tr w:rsidR="0028777A" w:rsidRPr="007F597B" w:rsidTr="0028777A">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7F597B" w:rsidRPr="007F597B" w:rsidRDefault="0028777A" w:rsidP="0028777A">
            <w:pPr>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July 31, 20</w:t>
            </w:r>
            <w:r w:rsidR="007F597B"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274</w:t>
            </w:r>
          </w:p>
        </w:tc>
        <w:tc>
          <w:tcPr>
            <w:tcW w:w="12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2,556</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33.92</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2.82</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w:t>
            </w:r>
          </w:p>
        </w:tc>
        <w:tc>
          <w:tcPr>
            <w:tcW w:w="1154"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0.77</w:t>
            </w:r>
          </w:p>
        </w:tc>
        <w:tc>
          <w:tcPr>
            <w:tcW w:w="11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0.30</w:t>
            </w:r>
          </w:p>
        </w:tc>
        <w:tc>
          <w:tcPr>
            <w:tcW w:w="87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75</w:t>
            </w:r>
          </w:p>
        </w:tc>
      </w:tr>
      <w:tr w:rsidR="0028777A" w:rsidRPr="007F597B" w:rsidTr="0028777A">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7F597B" w:rsidRPr="007F597B" w:rsidRDefault="0028777A" w:rsidP="0028777A">
            <w:pPr>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15,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40.51</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1.61</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w:t>
            </w:r>
          </w:p>
        </w:tc>
        <w:tc>
          <w:tcPr>
            <w:tcW w:w="1154"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0.59</w:t>
            </w:r>
          </w:p>
        </w:tc>
        <w:tc>
          <w:tcPr>
            <w:tcW w:w="11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0.18</w:t>
            </w:r>
          </w:p>
        </w:tc>
        <w:tc>
          <w:tcPr>
            <w:tcW w:w="87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80</w:t>
            </w:r>
          </w:p>
        </w:tc>
      </w:tr>
      <w:tr w:rsidR="0028777A" w:rsidRPr="007F597B" w:rsidTr="0028777A">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7F597B" w:rsidRPr="007F597B" w:rsidRDefault="0028777A" w:rsidP="0028777A">
            <w:pPr>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16,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41.68</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1.62</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w:t>
            </w:r>
          </w:p>
        </w:tc>
        <w:tc>
          <w:tcPr>
            <w:tcW w:w="1154"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0.59</w:t>
            </w:r>
          </w:p>
        </w:tc>
        <w:tc>
          <w:tcPr>
            <w:tcW w:w="11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0.18</w:t>
            </w:r>
          </w:p>
        </w:tc>
        <w:tc>
          <w:tcPr>
            <w:tcW w:w="87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83</w:t>
            </w:r>
          </w:p>
        </w:tc>
      </w:tr>
      <w:tr w:rsidR="0028777A" w:rsidRPr="007F597B" w:rsidTr="0028777A">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7F597B" w:rsidRPr="007F597B" w:rsidRDefault="0028777A" w:rsidP="0028777A">
            <w:pPr>
              <w:spacing w:before="60" w:after="6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Sept. 17, 20</w:t>
            </w:r>
            <w:r w:rsidRPr="007F597B">
              <w:rPr>
                <w:rFonts w:ascii="Arial" w:eastAsia="Times New Roman" w:hAnsi="Arial" w:cs="Arial"/>
                <w:color w:val="000000"/>
                <w:sz w:val="18"/>
                <w:szCs w:val="18"/>
              </w:rPr>
              <w:t>14</w:t>
            </w:r>
          </w:p>
        </w:tc>
        <w:tc>
          <w:tcPr>
            <w:tcW w:w="124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363</w:t>
            </w:r>
          </w:p>
        </w:tc>
        <w:tc>
          <w:tcPr>
            <w:tcW w:w="12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3,254</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40.37</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1.90</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5%</w:t>
            </w:r>
          </w:p>
        </w:tc>
        <w:tc>
          <w:tcPr>
            <w:tcW w:w="1154"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0.69</w:t>
            </w:r>
          </w:p>
        </w:tc>
        <w:tc>
          <w:tcPr>
            <w:tcW w:w="119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0.21</w:t>
            </w:r>
          </w:p>
        </w:tc>
        <w:tc>
          <w:tcPr>
            <w:tcW w:w="877" w:type="dxa"/>
            <w:tcBorders>
              <w:top w:val="nil"/>
              <w:left w:val="nil"/>
              <w:bottom w:val="single" w:sz="8" w:space="0" w:color="auto"/>
              <w:right w:val="single" w:sz="8" w:space="0" w:color="auto"/>
            </w:tcBorders>
            <w:shd w:val="clear" w:color="000000" w:fill="FFFFFF"/>
            <w:noWrap/>
            <w:vAlign w:val="center"/>
            <w:hideMark/>
          </w:tcPr>
          <w:p w:rsidR="007F597B" w:rsidRPr="007F597B" w:rsidRDefault="007F597B" w:rsidP="0028777A">
            <w:pPr>
              <w:spacing w:before="60" w:after="60" w:line="240" w:lineRule="auto"/>
              <w:jc w:val="center"/>
              <w:rPr>
                <w:rFonts w:ascii="Arial" w:eastAsia="Times New Roman" w:hAnsi="Arial" w:cs="Arial"/>
                <w:color w:val="000000"/>
                <w:sz w:val="18"/>
                <w:szCs w:val="18"/>
              </w:rPr>
            </w:pPr>
            <w:r w:rsidRPr="007F597B">
              <w:rPr>
                <w:rFonts w:ascii="Arial" w:eastAsia="Times New Roman" w:hAnsi="Arial" w:cs="Arial"/>
                <w:color w:val="000000"/>
                <w:sz w:val="18"/>
                <w:szCs w:val="18"/>
              </w:rPr>
              <w:t>82</w:t>
            </w:r>
          </w:p>
        </w:tc>
      </w:tr>
      <w:tr w:rsidR="0028777A" w:rsidRPr="0028777A" w:rsidTr="0028777A">
        <w:trPr>
          <w:trHeight w:val="315"/>
          <w:jc w:val="center"/>
        </w:trPr>
        <w:tc>
          <w:tcPr>
            <w:tcW w:w="1579" w:type="dxa"/>
            <w:tcBorders>
              <w:top w:val="nil"/>
              <w:left w:val="single" w:sz="8" w:space="0" w:color="auto"/>
              <w:bottom w:val="single" w:sz="8" w:space="0" w:color="auto"/>
              <w:right w:val="single" w:sz="8" w:space="0" w:color="auto"/>
            </w:tcBorders>
            <w:shd w:val="clear" w:color="000000" w:fill="FFFFFF"/>
            <w:noWrap/>
            <w:vAlign w:val="center"/>
            <w:hideMark/>
          </w:tcPr>
          <w:p w:rsidR="007F597B" w:rsidRPr="0028777A" w:rsidRDefault="0028777A" w:rsidP="0028777A">
            <w:pPr>
              <w:spacing w:before="60" w:after="60" w:line="240" w:lineRule="auto"/>
              <w:jc w:val="center"/>
              <w:rPr>
                <w:rFonts w:ascii="Arial" w:eastAsia="Times New Roman" w:hAnsi="Arial" w:cs="Arial"/>
                <w:b/>
                <w:color w:val="000000"/>
                <w:sz w:val="18"/>
                <w:szCs w:val="18"/>
              </w:rPr>
            </w:pPr>
            <w:r>
              <w:rPr>
                <w:rFonts w:ascii="Arial" w:eastAsia="Times New Roman" w:hAnsi="Arial" w:cs="Arial"/>
                <w:b/>
                <w:color w:val="000000"/>
                <w:sz w:val="18"/>
                <w:szCs w:val="18"/>
              </w:rPr>
              <w:t>Average Event</w:t>
            </w:r>
          </w:p>
        </w:tc>
        <w:tc>
          <w:tcPr>
            <w:tcW w:w="1247"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341</w:t>
            </w:r>
          </w:p>
        </w:tc>
        <w:tc>
          <w:tcPr>
            <w:tcW w:w="1297"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3,085</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39.12</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1.99</w:t>
            </w:r>
          </w:p>
        </w:tc>
        <w:tc>
          <w:tcPr>
            <w:tcW w:w="1170"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5%</w:t>
            </w:r>
          </w:p>
        </w:tc>
        <w:tc>
          <w:tcPr>
            <w:tcW w:w="1154"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0.68</w:t>
            </w:r>
          </w:p>
        </w:tc>
        <w:tc>
          <w:tcPr>
            <w:tcW w:w="1197"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0.22</w:t>
            </w:r>
          </w:p>
        </w:tc>
        <w:tc>
          <w:tcPr>
            <w:tcW w:w="877" w:type="dxa"/>
            <w:tcBorders>
              <w:top w:val="nil"/>
              <w:left w:val="nil"/>
              <w:bottom w:val="single" w:sz="8" w:space="0" w:color="auto"/>
              <w:right w:val="single" w:sz="8" w:space="0" w:color="auto"/>
            </w:tcBorders>
            <w:shd w:val="clear" w:color="000000" w:fill="FFFFFF"/>
            <w:noWrap/>
            <w:vAlign w:val="center"/>
            <w:hideMark/>
          </w:tcPr>
          <w:p w:rsidR="007F597B" w:rsidRPr="0028777A" w:rsidRDefault="007F597B" w:rsidP="0028777A">
            <w:pPr>
              <w:spacing w:before="60" w:after="6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80</w:t>
            </w:r>
          </w:p>
        </w:tc>
      </w:tr>
    </w:tbl>
    <w:p w:rsidR="00235625" w:rsidRPr="00A56038" w:rsidRDefault="00235625" w:rsidP="006752C9">
      <w:pPr>
        <w:pStyle w:val="Heading2"/>
        <w:spacing w:before="360"/>
      </w:pPr>
      <w:bookmarkStart w:id="31" w:name="_Toc413592755"/>
      <w:bookmarkStart w:id="32" w:name="_Toc415585930"/>
      <w:r w:rsidRPr="00A56038">
        <w:t>Load Impacts for Specific Customer Segments</w:t>
      </w:r>
      <w:bookmarkEnd w:id="29"/>
      <w:bookmarkEnd w:id="30"/>
      <w:bookmarkEnd w:id="31"/>
      <w:r w:rsidR="001C4BCF">
        <w:t xml:space="preserve"> - Commercial</w:t>
      </w:r>
      <w:bookmarkEnd w:id="32"/>
    </w:p>
    <w:p w:rsidR="00F32D2C" w:rsidRDefault="00235625" w:rsidP="00F32D2C">
      <w:pPr>
        <w:pStyle w:val="BodyBeforeBullet"/>
        <w:rPr>
          <w:highlight w:val="lightGray"/>
        </w:rPr>
      </w:pPr>
      <w:r w:rsidRPr="00A56038">
        <w:t xml:space="preserve">This subsection examines how </w:t>
      </w:r>
      <w:r w:rsidR="00A56038">
        <w:t xml:space="preserve">commercial customer </w:t>
      </w:r>
      <w:r w:rsidRPr="00A56038">
        <w:t xml:space="preserve">load impacts vary </w:t>
      </w:r>
      <w:r w:rsidR="0028777A">
        <w:t>by</w:t>
      </w:r>
      <w:r w:rsidRPr="00A56038">
        <w:t xml:space="preserve"> </w:t>
      </w:r>
      <w:r w:rsidR="00A56038">
        <w:t>climate zone</w:t>
      </w:r>
      <w:r w:rsidR="00F84E9F">
        <w:t>,</w:t>
      </w:r>
      <w:r w:rsidR="00A56038">
        <w:t xml:space="preserve"> industry</w:t>
      </w:r>
      <w:r w:rsidR="00F84E9F">
        <w:t xml:space="preserve">, cycling strategy, and </w:t>
      </w:r>
      <w:r w:rsidR="0028777A">
        <w:t xml:space="preserve">participant </w:t>
      </w:r>
      <w:r w:rsidR="00F84E9F">
        <w:t>source</w:t>
      </w:r>
      <w:r w:rsidR="00A56038">
        <w:t>.</w:t>
      </w:r>
      <w:r w:rsidR="00F32D2C">
        <w:t xml:space="preserve"> </w:t>
      </w:r>
      <w:r w:rsidRPr="00A56038">
        <w:t>The segment-specific results a</w:t>
      </w:r>
      <w:r w:rsidR="00F921C1" w:rsidRPr="00A56038">
        <w:t>r</w:t>
      </w:r>
      <w:r w:rsidRPr="00A56038">
        <w:t xml:space="preserve">e based on the same treatment-control group methodology that was used to produce the </w:t>
      </w:r>
      <w:r w:rsidR="00A56038">
        <w:t>commercial customer</w:t>
      </w:r>
      <w:r w:rsidRPr="00A56038">
        <w:t xml:space="preserve"> impacts summarized above</w:t>
      </w:r>
      <w:r w:rsidR="00086424">
        <w:t>.</w:t>
      </w:r>
    </w:p>
    <w:p w:rsidR="00235625" w:rsidRPr="00F32D2C" w:rsidRDefault="00235625" w:rsidP="00F32D2C">
      <w:pPr>
        <w:pStyle w:val="BodyBeforeBullet"/>
      </w:pPr>
      <w:r w:rsidRPr="00B22A17">
        <w:rPr>
          <w:highlight w:val="lightGray"/>
        </w:rPr>
        <w:t xml:space="preserve">   </w:t>
      </w:r>
    </w:p>
    <w:p w:rsidR="00235625" w:rsidRPr="00811046" w:rsidRDefault="00235625" w:rsidP="00235625">
      <w:pPr>
        <w:pStyle w:val="Heading3"/>
        <w:ind w:left="1080"/>
      </w:pPr>
      <w:bookmarkStart w:id="33" w:name="_Toc349193885"/>
      <w:bookmarkStart w:id="34" w:name="_Toc352567300"/>
      <w:bookmarkStart w:id="35" w:name="_Toc413592756"/>
      <w:bookmarkStart w:id="36" w:name="_Toc415585931"/>
      <w:r w:rsidRPr="00811046">
        <w:t xml:space="preserve">Load Impacts by </w:t>
      </w:r>
      <w:bookmarkEnd w:id="33"/>
      <w:bookmarkEnd w:id="34"/>
      <w:bookmarkEnd w:id="35"/>
      <w:r w:rsidR="00811046" w:rsidRPr="00811046">
        <w:t>Climate Zone</w:t>
      </w:r>
      <w:bookmarkEnd w:id="36"/>
    </w:p>
    <w:p w:rsidR="00235625" w:rsidRPr="00B22A17" w:rsidRDefault="00811046" w:rsidP="00235625">
      <w:pPr>
        <w:pStyle w:val="BodyParagraph"/>
        <w:rPr>
          <w:highlight w:val="lightGray"/>
        </w:rPr>
      </w:pPr>
      <w:r w:rsidRPr="00D92756">
        <w:t>SDG&amp;E’s</w:t>
      </w:r>
      <w:r w:rsidR="00235625" w:rsidRPr="00D92756">
        <w:t xml:space="preserve"> service territory </w:t>
      </w:r>
      <w:r w:rsidR="00D92756">
        <w:t>has limited climatic</w:t>
      </w:r>
      <w:r w:rsidR="00235625" w:rsidRPr="00D92756">
        <w:t xml:space="preserve"> </w:t>
      </w:r>
      <w:r w:rsidR="00D92756">
        <w:t xml:space="preserve">diversity, but the </w:t>
      </w:r>
      <w:r w:rsidR="00235625" w:rsidRPr="00D92756">
        <w:t>variation in temperat</w:t>
      </w:r>
      <w:r w:rsidRPr="00D92756">
        <w:t>ure and AC use has a real impact on many customers’ loads</w:t>
      </w:r>
      <w:r w:rsidR="00D92756">
        <w:t xml:space="preserve"> on </w:t>
      </w:r>
      <w:r w:rsidR="00235625" w:rsidRPr="00D92756">
        <w:t>s</w:t>
      </w:r>
      <w:r w:rsidR="00235625" w:rsidRPr="00086424">
        <w:t xml:space="preserve">ummer days when the </w:t>
      </w:r>
      <w:r w:rsidR="00086424" w:rsidRPr="00086424">
        <w:t xml:space="preserve">ocean breeze cools off the coast and leaves customers further inland </w:t>
      </w:r>
      <w:r w:rsidRPr="00086424">
        <w:t>hot</w:t>
      </w:r>
      <w:r w:rsidR="003F1F20">
        <w:t xml:space="preserve">. </w:t>
      </w:r>
      <w:r w:rsidRPr="00D92756">
        <w:t xml:space="preserve">Participants in </w:t>
      </w:r>
      <w:r w:rsidR="00F84E9F">
        <w:t xml:space="preserve">the commercial thermostat program </w:t>
      </w:r>
      <w:r w:rsidRPr="00D92756">
        <w:t>as of</w:t>
      </w:r>
      <w:r w:rsidR="001F15CA">
        <w:t xml:space="preserve"> the 2014</w:t>
      </w:r>
      <w:r w:rsidRPr="00D92756">
        <w:t xml:space="preserve"> summer come from one of two climate zones</w:t>
      </w:r>
      <w:r w:rsidR="0028777A">
        <w:t xml:space="preserve"> – Coastal and Inland</w:t>
      </w:r>
      <w:r w:rsidRPr="00D92756">
        <w:t>.</w:t>
      </w:r>
      <w:r w:rsidR="0028777A">
        <w:t xml:space="preserve"> </w:t>
      </w:r>
      <w:r w:rsidR="00431B77" w:rsidRPr="00095247">
        <w:t>Table 4-2</w:t>
      </w:r>
      <w:r w:rsidR="00235625" w:rsidRPr="00095247">
        <w:t xml:space="preserve"> show</w:t>
      </w:r>
      <w:r w:rsidR="00431B77" w:rsidRPr="00095247">
        <w:t>s</w:t>
      </w:r>
      <w:r w:rsidR="00235625" w:rsidRPr="00095247">
        <w:t xml:space="preserve"> the </w:t>
      </w:r>
      <w:r w:rsidR="00431B77" w:rsidRPr="00095247">
        <w:t xml:space="preserve">average hourly load impacts </w:t>
      </w:r>
      <w:r w:rsidR="00235625" w:rsidRPr="00095247">
        <w:t xml:space="preserve">for </w:t>
      </w:r>
      <w:r w:rsidR="001F15CA">
        <w:t>these two climate zones</w:t>
      </w:r>
      <w:r w:rsidR="003F1F20">
        <w:t xml:space="preserve">. </w:t>
      </w:r>
      <w:r w:rsidR="00235625" w:rsidRPr="00095247">
        <w:t>These estimates are based on the same methodology involving statistically matched control groups as was used to develop the pr</w:t>
      </w:r>
      <w:r w:rsidR="00095247">
        <w:t xml:space="preserve">ogram level load impacts. </w:t>
      </w:r>
      <w:r w:rsidR="001F15CA">
        <w:t xml:space="preserve">The Inland climate zone </w:t>
      </w:r>
      <w:r w:rsidR="00095247">
        <w:t xml:space="preserve">is hotter, </w:t>
      </w:r>
      <w:r w:rsidR="001F15CA">
        <w:t xml:space="preserve">has higher AC usage, </w:t>
      </w:r>
      <w:r w:rsidR="00095247">
        <w:t xml:space="preserve">and accordingly </w:t>
      </w:r>
      <w:r w:rsidR="001F15CA">
        <w:t>produced higher</w:t>
      </w:r>
      <w:r w:rsidR="00095247" w:rsidRPr="00095247">
        <w:t xml:space="preserve"> load impacts</w:t>
      </w:r>
      <w:r w:rsidR="001F15CA">
        <w:t xml:space="preserve"> per thermostat</w:t>
      </w:r>
      <w:r w:rsidR="00235625" w:rsidRPr="00095247">
        <w:t>.</w:t>
      </w:r>
      <w:r w:rsidR="00095247" w:rsidRPr="00095247">
        <w:t xml:space="preserve"> </w:t>
      </w:r>
      <w:r w:rsidR="001F15CA">
        <w:t>T</w:t>
      </w:r>
      <w:r w:rsidR="00095247" w:rsidRPr="00095247">
        <w:t xml:space="preserve">he </w:t>
      </w:r>
      <w:r w:rsidR="00095247">
        <w:t>per-</w:t>
      </w:r>
      <w:r w:rsidR="00095247" w:rsidRPr="00095247">
        <w:t xml:space="preserve">thermostat impact is </w:t>
      </w:r>
      <w:r w:rsidR="001F15CA">
        <w:t>20</w:t>
      </w:r>
      <w:r w:rsidR="003B2B65">
        <w:t xml:space="preserve">% </w:t>
      </w:r>
      <w:r w:rsidR="001F15CA">
        <w:t>higher</w:t>
      </w:r>
      <w:r w:rsidR="00095247" w:rsidRPr="00095247">
        <w:t xml:space="preserve"> in </w:t>
      </w:r>
      <w:r w:rsidR="001F15CA">
        <w:t>the Inland climate zone</w:t>
      </w:r>
      <w:r w:rsidR="00095247" w:rsidRPr="00095247">
        <w:t xml:space="preserve"> than in </w:t>
      </w:r>
      <w:r w:rsidR="001F15CA">
        <w:t>the Coastal climate zone</w:t>
      </w:r>
      <w:r w:rsidR="00095247" w:rsidRPr="00095247">
        <w:t xml:space="preserve">. </w:t>
      </w:r>
      <w:r w:rsidR="00095247">
        <w:t xml:space="preserve">The sample sizes for the </w:t>
      </w:r>
      <w:r w:rsidR="001F15CA">
        <w:t xml:space="preserve">2014 </w:t>
      </w:r>
      <w:r w:rsidR="00095247">
        <w:t xml:space="preserve">commercial </w:t>
      </w:r>
      <w:r w:rsidR="001F15CA">
        <w:t xml:space="preserve">thermostat ex post </w:t>
      </w:r>
      <w:r w:rsidR="00095247">
        <w:t xml:space="preserve">analysis </w:t>
      </w:r>
      <w:r w:rsidR="001F15CA">
        <w:t>were</w:t>
      </w:r>
      <w:r w:rsidR="00095247">
        <w:t xml:space="preserve"> fairly small, so this </w:t>
      </w:r>
      <w:r w:rsidR="001F15CA">
        <w:t>difference in per-thermostat impacts was not statistically significant. Given that the program has grown substantially since summer 2014, future load impacts may produce a statistically significant difference in per-thermostat impacts by climate zone.</w:t>
      </w:r>
    </w:p>
    <w:p w:rsidR="00235625" w:rsidRPr="00AC34AF" w:rsidRDefault="00235625" w:rsidP="001D78D2">
      <w:pPr>
        <w:pStyle w:val="TableFigureCaption"/>
      </w:pPr>
      <w:r w:rsidRPr="00AC34AF">
        <w:lastRenderedPageBreak/>
        <w:t>T</w:t>
      </w:r>
      <w:r w:rsidR="00431B77">
        <w:t>able 4-2</w:t>
      </w:r>
      <w:r w:rsidRPr="00AC34AF">
        <w:t xml:space="preserve">: </w:t>
      </w:r>
      <w:r w:rsidR="006752C9">
        <w:t>2014 Commercial Thermostat</w:t>
      </w:r>
      <w:r w:rsidRPr="00AC34AF">
        <w:t xml:space="preserve"> Average Hourly Load Red</w:t>
      </w:r>
      <w:r w:rsidR="006752C9">
        <w:t xml:space="preserve">uction </w:t>
      </w:r>
      <w:r w:rsidR="006752C9">
        <w:br/>
        <w:t>for Event Period (2 to 6</w:t>
      </w:r>
      <w:r w:rsidRPr="00AC34AF">
        <w:t xml:space="preserve"> PM) by </w:t>
      </w:r>
      <w:r w:rsidR="0034638D">
        <w:t>Climate Zone</w:t>
      </w:r>
      <w:r w:rsidR="001F15CA">
        <w:t xml:space="preserve"> </w:t>
      </w:r>
      <w:r w:rsidR="001D78D2">
        <w:br/>
        <w:t>(kW per Customer, Aggregate MW</w:t>
      </w:r>
      <w:r w:rsidR="0028777A">
        <w:t>,</w:t>
      </w:r>
      <w:r w:rsidR="001D78D2">
        <w:t xml:space="preserve"> and kW per Thermostat)</w:t>
      </w:r>
    </w:p>
    <w:tbl>
      <w:tblPr>
        <w:tblW w:w="10530" w:type="dxa"/>
        <w:jc w:val="center"/>
        <w:tblInd w:w="516" w:type="dxa"/>
        <w:tblLook w:val="04A0" w:firstRow="1" w:lastRow="0" w:firstColumn="1" w:lastColumn="0" w:noHBand="0" w:noVBand="1"/>
      </w:tblPr>
      <w:tblGrid>
        <w:gridCol w:w="1167"/>
        <w:gridCol w:w="1247"/>
        <w:gridCol w:w="1297"/>
        <w:gridCol w:w="1173"/>
        <w:gridCol w:w="1170"/>
        <w:gridCol w:w="1170"/>
        <w:gridCol w:w="1232"/>
        <w:gridCol w:w="1197"/>
        <w:gridCol w:w="877"/>
      </w:tblGrid>
      <w:tr w:rsidR="0028777A" w:rsidRPr="003C4E0E" w:rsidTr="0028777A">
        <w:trPr>
          <w:trHeight w:val="975"/>
          <w:jc w:val="center"/>
        </w:trPr>
        <w:tc>
          <w:tcPr>
            <w:tcW w:w="1167" w:type="dxa"/>
            <w:tcBorders>
              <w:top w:val="single" w:sz="8" w:space="0" w:color="auto"/>
              <w:left w:val="single" w:sz="8" w:space="0" w:color="auto"/>
              <w:bottom w:val="single" w:sz="8" w:space="0" w:color="auto"/>
              <w:right w:val="single" w:sz="8" w:space="0" w:color="FFFFFF"/>
            </w:tcBorders>
            <w:shd w:val="clear" w:color="000000" w:fill="0070CD"/>
            <w:vAlign w:val="center"/>
            <w:hideMark/>
          </w:tcPr>
          <w:p w:rsidR="003C4E0E" w:rsidRPr="003C4E0E" w:rsidRDefault="003C4E0E" w:rsidP="003C4E0E">
            <w:pPr>
              <w:spacing w:after="0" w:line="240" w:lineRule="auto"/>
              <w:jc w:val="center"/>
              <w:rPr>
                <w:rFonts w:ascii="Arial" w:eastAsia="Times New Roman" w:hAnsi="Arial" w:cs="Arial"/>
                <w:b/>
                <w:bCs/>
                <w:color w:val="FFFFFF"/>
                <w:sz w:val="18"/>
                <w:szCs w:val="18"/>
              </w:rPr>
            </w:pPr>
            <w:bookmarkStart w:id="37" w:name="_Toc349193886"/>
            <w:bookmarkStart w:id="38" w:name="_Toc352567301"/>
            <w:r w:rsidRPr="003C4E0E">
              <w:rPr>
                <w:rFonts w:ascii="Arial" w:eastAsia="Times New Roman" w:hAnsi="Arial" w:cs="Arial"/>
                <w:b/>
                <w:bCs/>
                <w:color w:val="FFFFFF"/>
                <w:sz w:val="18"/>
                <w:szCs w:val="18"/>
              </w:rPr>
              <w:t>Climate Zone</w:t>
            </w:r>
          </w:p>
        </w:tc>
        <w:tc>
          <w:tcPr>
            <w:tcW w:w="1247"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3C4E0E">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Enrolled Participants</w:t>
            </w:r>
          </w:p>
        </w:tc>
        <w:tc>
          <w:tcPr>
            <w:tcW w:w="1297"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28777A" w:rsidP="003C4E0E">
            <w:pPr>
              <w:spacing w:after="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Total </w:t>
            </w:r>
            <w:r w:rsidR="003C4E0E" w:rsidRPr="003C4E0E">
              <w:rPr>
                <w:rFonts w:ascii="Arial" w:eastAsia="Times New Roman" w:hAnsi="Arial" w:cs="Arial"/>
                <w:b/>
                <w:bCs/>
                <w:color w:val="FFFFFF"/>
                <w:sz w:val="18"/>
                <w:szCs w:val="18"/>
              </w:rPr>
              <w:t>Number of Thermostats</w:t>
            </w:r>
          </w:p>
        </w:tc>
        <w:tc>
          <w:tcPr>
            <w:tcW w:w="1173"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3C4E0E">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Avg. Reference Load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3C4E0E">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Avg. Load Reduction (kW)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DE2A61">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Percent Load Reduction</w:t>
            </w:r>
            <w:r w:rsidR="00DE2A61">
              <w:rPr>
                <w:rFonts w:ascii="Arial" w:eastAsia="Times New Roman" w:hAnsi="Arial" w:cs="Arial"/>
                <w:b/>
                <w:bCs/>
                <w:color w:val="FFFFFF"/>
                <w:sz w:val="18"/>
                <w:szCs w:val="18"/>
              </w:rPr>
              <w:t xml:space="preserve"> </w:t>
            </w:r>
            <w:r w:rsidRPr="003C4E0E">
              <w:rPr>
                <w:rFonts w:ascii="Arial" w:eastAsia="Times New Roman" w:hAnsi="Arial" w:cs="Arial"/>
                <w:b/>
                <w:bCs/>
                <w:color w:val="FFFFFF"/>
                <w:sz w:val="18"/>
                <w:szCs w:val="18"/>
              </w:rPr>
              <w:t>(%)</w:t>
            </w:r>
          </w:p>
        </w:tc>
        <w:tc>
          <w:tcPr>
            <w:tcW w:w="1232"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DE2A61">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Aggregate Load Reduction</w:t>
            </w:r>
            <w:r w:rsidR="00DE2A61">
              <w:rPr>
                <w:rFonts w:ascii="Arial" w:eastAsia="Times New Roman" w:hAnsi="Arial" w:cs="Arial"/>
                <w:b/>
                <w:bCs/>
                <w:color w:val="FFFFFF"/>
                <w:sz w:val="18"/>
                <w:szCs w:val="18"/>
              </w:rPr>
              <w:t xml:space="preserve"> </w:t>
            </w:r>
            <w:r w:rsidRPr="003C4E0E">
              <w:rPr>
                <w:rFonts w:ascii="Arial" w:eastAsia="Times New Roman" w:hAnsi="Arial" w:cs="Arial"/>
                <w:b/>
                <w:bCs/>
                <w:color w:val="FFFFFF"/>
                <w:sz w:val="18"/>
                <w:szCs w:val="18"/>
              </w:rPr>
              <w:t>(MW)</w:t>
            </w:r>
          </w:p>
        </w:tc>
        <w:tc>
          <w:tcPr>
            <w:tcW w:w="1197" w:type="dxa"/>
            <w:tcBorders>
              <w:top w:val="single" w:sz="8" w:space="0" w:color="auto"/>
              <w:left w:val="nil"/>
              <w:bottom w:val="single" w:sz="8" w:space="0" w:color="auto"/>
              <w:right w:val="single" w:sz="8" w:space="0" w:color="FFFFFF"/>
            </w:tcBorders>
            <w:shd w:val="clear" w:color="000000" w:fill="0070CD"/>
            <w:vAlign w:val="center"/>
            <w:hideMark/>
          </w:tcPr>
          <w:p w:rsidR="003C4E0E" w:rsidRPr="003C4E0E" w:rsidRDefault="003C4E0E" w:rsidP="00DE2A61">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Average Thermostat Impact</w:t>
            </w:r>
            <w:r w:rsidR="00DE2A61">
              <w:rPr>
                <w:rFonts w:ascii="Arial" w:eastAsia="Times New Roman" w:hAnsi="Arial" w:cs="Arial"/>
                <w:b/>
                <w:bCs/>
                <w:color w:val="FFFFFF"/>
                <w:sz w:val="18"/>
                <w:szCs w:val="18"/>
              </w:rPr>
              <w:t xml:space="preserve"> </w:t>
            </w:r>
            <w:r w:rsidRPr="003C4E0E">
              <w:rPr>
                <w:rFonts w:ascii="Arial" w:eastAsia="Times New Roman" w:hAnsi="Arial" w:cs="Arial"/>
                <w:b/>
                <w:bCs/>
                <w:color w:val="FFFFFF"/>
                <w:sz w:val="18"/>
                <w:szCs w:val="18"/>
              </w:rPr>
              <w:t>(kW)</w:t>
            </w:r>
          </w:p>
        </w:tc>
        <w:tc>
          <w:tcPr>
            <w:tcW w:w="877" w:type="dxa"/>
            <w:tcBorders>
              <w:top w:val="single" w:sz="8" w:space="0" w:color="auto"/>
              <w:left w:val="nil"/>
              <w:bottom w:val="single" w:sz="8" w:space="0" w:color="auto"/>
              <w:right w:val="single" w:sz="8" w:space="0" w:color="auto"/>
            </w:tcBorders>
            <w:shd w:val="clear" w:color="000000" w:fill="0070CD"/>
            <w:vAlign w:val="center"/>
            <w:hideMark/>
          </w:tcPr>
          <w:p w:rsidR="003C4E0E" w:rsidRPr="003C4E0E" w:rsidRDefault="003C4E0E" w:rsidP="003C4E0E">
            <w:pPr>
              <w:spacing w:after="0" w:line="240" w:lineRule="auto"/>
              <w:jc w:val="center"/>
              <w:rPr>
                <w:rFonts w:ascii="Arial" w:eastAsia="Times New Roman" w:hAnsi="Arial" w:cs="Arial"/>
                <w:b/>
                <w:bCs/>
                <w:color w:val="FFFFFF"/>
                <w:sz w:val="18"/>
                <w:szCs w:val="18"/>
              </w:rPr>
            </w:pPr>
            <w:r w:rsidRPr="003C4E0E">
              <w:rPr>
                <w:rFonts w:ascii="Arial" w:eastAsia="Times New Roman" w:hAnsi="Arial" w:cs="Arial"/>
                <w:b/>
                <w:bCs/>
                <w:color w:val="FFFFFF"/>
                <w:sz w:val="18"/>
                <w:szCs w:val="18"/>
              </w:rPr>
              <w:t>Mean17 (°F)</w:t>
            </w:r>
          </w:p>
        </w:tc>
      </w:tr>
      <w:tr w:rsidR="0028777A" w:rsidRPr="003C4E0E" w:rsidTr="0028777A">
        <w:trPr>
          <w:trHeight w:val="315"/>
          <w:jc w:val="center"/>
        </w:trPr>
        <w:tc>
          <w:tcPr>
            <w:tcW w:w="1167" w:type="dxa"/>
            <w:tcBorders>
              <w:top w:val="nil"/>
              <w:left w:val="single" w:sz="8" w:space="0" w:color="auto"/>
              <w:bottom w:val="single" w:sz="8" w:space="0" w:color="auto"/>
              <w:right w:val="single" w:sz="8" w:space="0" w:color="auto"/>
            </w:tcBorders>
            <w:shd w:val="clear" w:color="000000" w:fill="FFFFFF"/>
            <w:noWrap/>
            <w:vAlign w:val="center"/>
            <w:hideMark/>
          </w:tcPr>
          <w:p w:rsidR="003C4E0E" w:rsidRPr="003C4E0E" w:rsidRDefault="0028777A" w:rsidP="003C4E0E">
            <w:pPr>
              <w:spacing w:after="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Coastal</w:t>
            </w:r>
          </w:p>
        </w:tc>
        <w:tc>
          <w:tcPr>
            <w:tcW w:w="124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192</w:t>
            </w:r>
          </w:p>
        </w:tc>
        <w:tc>
          <w:tcPr>
            <w:tcW w:w="129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1,675</w:t>
            </w:r>
          </w:p>
        </w:tc>
        <w:tc>
          <w:tcPr>
            <w:tcW w:w="1173"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42.28</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1.74</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4%</w:t>
            </w:r>
          </w:p>
        </w:tc>
        <w:tc>
          <w:tcPr>
            <w:tcW w:w="1232"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0.33</w:t>
            </w:r>
          </w:p>
        </w:tc>
        <w:tc>
          <w:tcPr>
            <w:tcW w:w="119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0.20</w:t>
            </w:r>
          </w:p>
        </w:tc>
        <w:tc>
          <w:tcPr>
            <w:tcW w:w="87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79</w:t>
            </w:r>
          </w:p>
        </w:tc>
      </w:tr>
      <w:tr w:rsidR="0028777A" w:rsidRPr="003C4E0E" w:rsidTr="0028777A">
        <w:trPr>
          <w:trHeight w:val="315"/>
          <w:jc w:val="center"/>
        </w:trPr>
        <w:tc>
          <w:tcPr>
            <w:tcW w:w="1167" w:type="dxa"/>
            <w:tcBorders>
              <w:top w:val="nil"/>
              <w:left w:val="single" w:sz="8" w:space="0" w:color="auto"/>
              <w:bottom w:val="single" w:sz="8" w:space="0" w:color="auto"/>
              <w:right w:val="single" w:sz="8" w:space="0" w:color="auto"/>
            </w:tcBorders>
            <w:shd w:val="clear" w:color="000000" w:fill="FFFFFF"/>
            <w:noWrap/>
            <w:vAlign w:val="center"/>
            <w:hideMark/>
          </w:tcPr>
          <w:p w:rsidR="003C4E0E" w:rsidRPr="003C4E0E" w:rsidRDefault="0028777A" w:rsidP="003C4E0E">
            <w:pPr>
              <w:spacing w:after="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Inland</w:t>
            </w:r>
          </w:p>
        </w:tc>
        <w:tc>
          <w:tcPr>
            <w:tcW w:w="124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149</w:t>
            </w:r>
          </w:p>
        </w:tc>
        <w:tc>
          <w:tcPr>
            <w:tcW w:w="129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1,411</w:t>
            </w:r>
          </w:p>
        </w:tc>
        <w:tc>
          <w:tcPr>
            <w:tcW w:w="1173"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35.06</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2.31</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7%</w:t>
            </w:r>
          </w:p>
        </w:tc>
        <w:tc>
          <w:tcPr>
            <w:tcW w:w="1232"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0.34</w:t>
            </w:r>
          </w:p>
        </w:tc>
        <w:tc>
          <w:tcPr>
            <w:tcW w:w="119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0.24</w:t>
            </w:r>
          </w:p>
        </w:tc>
        <w:tc>
          <w:tcPr>
            <w:tcW w:w="877" w:type="dxa"/>
            <w:tcBorders>
              <w:top w:val="nil"/>
              <w:left w:val="nil"/>
              <w:bottom w:val="single" w:sz="8" w:space="0" w:color="auto"/>
              <w:right w:val="single" w:sz="8" w:space="0" w:color="auto"/>
            </w:tcBorders>
            <w:shd w:val="clear" w:color="000000" w:fill="FFFFFF"/>
            <w:noWrap/>
            <w:vAlign w:val="center"/>
            <w:hideMark/>
          </w:tcPr>
          <w:p w:rsidR="003C4E0E" w:rsidRPr="003C4E0E" w:rsidRDefault="003C4E0E" w:rsidP="003C4E0E">
            <w:pPr>
              <w:spacing w:after="0" w:line="240" w:lineRule="auto"/>
              <w:jc w:val="center"/>
              <w:rPr>
                <w:rFonts w:ascii="Arial" w:eastAsia="Times New Roman" w:hAnsi="Arial" w:cs="Arial"/>
                <w:color w:val="000000"/>
                <w:sz w:val="18"/>
                <w:szCs w:val="18"/>
              </w:rPr>
            </w:pPr>
            <w:r w:rsidRPr="003C4E0E">
              <w:rPr>
                <w:rFonts w:ascii="Arial" w:eastAsia="Times New Roman" w:hAnsi="Arial" w:cs="Arial"/>
                <w:color w:val="000000"/>
                <w:sz w:val="18"/>
                <w:szCs w:val="18"/>
              </w:rPr>
              <w:t>81</w:t>
            </w:r>
          </w:p>
        </w:tc>
      </w:tr>
      <w:tr w:rsidR="0028777A" w:rsidRPr="0028777A" w:rsidTr="0028777A">
        <w:trPr>
          <w:trHeight w:val="315"/>
          <w:jc w:val="center"/>
        </w:trPr>
        <w:tc>
          <w:tcPr>
            <w:tcW w:w="1167" w:type="dxa"/>
            <w:tcBorders>
              <w:top w:val="nil"/>
              <w:left w:val="single" w:sz="8" w:space="0" w:color="auto"/>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Both</w:t>
            </w:r>
          </w:p>
        </w:tc>
        <w:tc>
          <w:tcPr>
            <w:tcW w:w="1247"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341</w:t>
            </w:r>
          </w:p>
        </w:tc>
        <w:tc>
          <w:tcPr>
            <w:tcW w:w="1297"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3,085</w:t>
            </w:r>
          </w:p>
        </w:tc>
        <w:tc>
          <w:tcPr>
            <w:tcW w:w="1173"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39.12</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1.99</w:t>
            </w:r>
          </w:p>
        </w:tc>
        <w:tc>
          <w:tcPr>
            <w:tcW w:w="1170"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5%</w:t>
            </w:r>
          </w:p>
        </w:tc>
        <w:tc>
          <w:tcPr>
            <w:tcW w:w="1232"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0.68</w:t>
            </w:r>
          </w:p>
        </w:tc>
        <w:tc>
          <w:tcPr>
            <w:tcW w:w="1197"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0.22</w:t>
            </w:r>
          </w:p>
        </w:tc>
        <w:tc>
          <w:tcPr>
            <w:tcW w:w="877" w:type="dxa"/>
            <w:tcBorders>
              <w:top w:val="nil"/>
              <w:left w:val="nil"/>
              <w:bottom w:val="single" w:sz="8" w:space="0" w:color="auto"/>
              <w:right w:val="single" w:sz="8" w:space="0" w:color="auto"/>
            </w:tcBorders>
            <w:shd w:val="clear" w:color="000000" w:fill="FFFFFF"/>
            <w:noWrap/>
            <w:vAlign w:val="center"/>
            <w:hideMark/>
          </w:tcPr>
          <w:p w:rsidR="003C4E0E" w:rsidRPr="0028777A" w:rsidRDefault="003C4E0E" w:rsidP="003C4E0E">
            <w:pPr>
              <w:spacing w:after="0" w:line="240" w:lineRule="auto"/>
              <w:jc w:val="center"/>
              <w:rPr>
                <w:rFonts w:ascii="Arial" w:eastAsia="Times New Roman" w:hAnsi="Arial" w:cs="Arial"/>
                <w:b/>
                <w:color w:val="000000"/>
                <w:sz w:val="18"/>
                <w:szCs w:val="18"/>
              </w:rPr>
            </w:pPr>
            <w:r w:rsidRPr="0028777A">
              <w:rPr>
                <w:rFonts w:ascii="Arial" w:eastAsia="Times New Roman" w:hAnsi="Arial" w:cs="Arial"/>
                <w:b/>
                <w:color w:val="000000"/>
                <w:sz w:val="18"/>
                <w:szCs w:val="18"/>
              </w:rPr>
              <w:t>80</w:t>
            </w:r>
          </w:p>
        </w:tc>
      </w:tr>
    </w:tbl>
    <w:p w:rsidR="00235625" w:rsidRPr="007323FA" w:rsidRDefault="00235625" w:rsidP="006752C9">
      <w:pPr>
        <w:pStyle w:val="Heading3"/>
        <w:spacing w:before="360"/>
        <w:ind w:left="1080"/>
      </w:pPr>
      <w:bookmarkStart w:id="39" w:name="_Toc413592758"/>
      <w:bookmarkStart w:id="40" w:name="_Toc415585932"/>
      <w:r w:rsidRPr="007323FA">
        <w:t xml:space="preserve">Load Impacts </w:t>
      </w:r>
      <w:bookmarkEnd w:id="37"/>
      <w:bookmarkEnd w:id="38"/>
      <w:bookmarkEnd w:id="39"/>
      <w:r w:rsidR="007323FA" w:rsidRPr="007323FA">
        <w:t>by Industry</w:t>
      </w:r>
      <w:bookmarkEnd w:id="40"/>
    </w:p>
    <w:p w:rsidR="00235625" w:rsidRPr="00B22A17" w:rsidRDefault="00963826" w:rsidP="00235625">
      <w:pPr>
        <w:pStyle w:val="BodyParagraph"/>
        <w:rPr>
          <w:highlight w:val="lightGray"/>
        </w:rPr>
      </w:pPr>
      <w:r w:rsidRPr="00963826">
        <w:t xml:space="preserve">The participants in </w:t>
      </w:r>
      <w:r w:rsidR="003F1F20">
        <w:t xml:space="preserve">the </w:t>
      </w:r>
      <w:r w:rsidR="00EB1FC2" w:rsidRPr="00EB1FC2">
        <w:rPr>
          <w:color w:val="auto"/>
        </w:rPr>
        <w:t>commercial thermostat program</w:t>
      </w:r>
      <w:r w:rsidRPr="00963826">
        <w:t xml:space="preserve"> come from a number of different industries. </w:t>
      </w:r>
      <w:r w:rsidR="008C32BD">
        <w:t xml:space="preserve">During 2014 events, </w:t>
      </w:r>
      <w:r w:rsidRPr="00963826">
        <w:t xml:space="preserve">Offices, Hotels, Finance, </w:t>
      </w:r>
      <w:r>
        <w:t xml:space="preserve">and </w:t>
      </w:r>
      <w:r w:rsidRPr="00963826">
        <w:t>Services</w:t>
      </w:r>
      <w:r>
        <w:t xml:space="preserve"> account</w:t>
      </w:r>
      <w:r w:rsidR="008C32BD">
        <w:t>ed</w:t>
      </w:r>
      <w:r>
        <w:t xml:space="preserve"> for nearly half of all of the participating commercial customers and a slightly higher percent</w:t>
      </w:r>
      <w:r w:rsidR="008C32BD">
        <w:t>age</w:t>
      </w:r>
      <w:r>
        <w:t xml:space="preserve"> of the total num</w:t>
      </w:r>
      <w:r w:rsidR="008C32BD">
        <w:t>ber of thermostats. Schools made</w:t>
      </w:r>
      <w:r>
        <w:t xml:space="preserve"> up 12% of the total participating customers, but ha</w:t>
      </w:r>
      <w:r w:rsidR="008C32BD">
        <w:t>d</w:t>
      </w:r>
      <w:r>
        <w:t xml:space="preserve"> 21% of the installed</w:t>
      </w:r>
      <w:r w:rsidR="008C32BD">
        <w:t xml:space="preserve"> thermostats. Retail stores made</w:t>
      </w:r>
      <w:r>
        <w:t xml:space="preserve"> up 8</w:t>
      </w:r>
      <w:r w:rsidR="008C32BD">
        <w:t>.5</w:t>
      </w:r>
      <w:r>
        <w:t>% of the</w:t>
      </w:r>
      <w:r w:rsidR="00EB0042">
        <w:t xml:space="preserve"> participating customers, while having</w:t>
      </w:r>
      <w:r w:rsidR="008C32BD">
        <w:t xml:space="preserve"> </w:t>
      </w:r>
      <w:proofErr w:type="gramStart"/>
      <w:r w:rsidR="008C32BD">
        <w:t>under</w:t>
      </w:r>
      <w:proofErr w:type="gramEnd"/>
      <w:r w:rsidR="00EB0042">
        <w:t xml:space="preserve"> 3% of the thermostats.</w:t>
      </w:r>
    </w:p>
    <w:p w:rsidR="00235625" w:rsidRPr="00B22A17" w:rsidRDefault="00EB0042" w:rsidP="00235625">
      <w:pPr>
        <w:pStyle w:val="BodyParagraph"/>
        <w:rPr>
          <w:highlight w:val="lightGray"/>
        </w:rPr>
      </w:pPr>
      <w:r w:rsidRPr="006C4A58">
        <w:t>Table 4-3</w:t>
      </w:r>
      <w:r w:rsidR="00235625" w:rsidRPr="006C4A58">
        <w:t xml:space="preserve"> shows the average load reduction</w:t>
      </w:r>
      <w:r w:rsidR="006C4A58" w:rsidRPr="006C4A58">
        <w:t xml:space="preserve"> by industry</w:t>
      </w:r>
      <w:r w:rsidR="003F1F20">
        <w:t xml:space="preserve">. </w:t>
      </w:r>
      <w:r w:rsidR="005D0CAD">
        <w:t xml:space="preserve">Some industries are left out of the table altogether due to insufficient sample sizes. </w:t>
      </w:r>
      <w:r w:rsidR="006C4A58" w:rsidRPr="006C4A58">
        <w:t xml:space="preserve">Given the </w:t>
      </w:r>
      <w:r w:rsidR="005D0CAD">
        <w:t>sample size</w:t>
      </w:r>
      <w:r w:rsidR="006C4A58" w:rsidRPr="006C4A58">
        <w:t xml:space="preserve">, the most reliable estimate for any industry breakout is that for </w:t>
      </w:r>
      <w:r w:rsidR="006C4A58">
        <w:t>Offices</w:t>
      </w:r>
      <w:r w:rsidR="00435656">
        <w:t>, Hotels, Finance, and Services. The per-therm</w:t>
      </w:r>
      <w:r w:rsidR="005D0CAD">
        <w:t>ostat impact for this industry wa</w:t>
      </w:r>
      <w:r w:rsidR="00435656">
        <w:t>s</w:t>
      </w:r>
      <w:r w:rsidR="008C32BD">
        <w:t xml:space="preserve"> 0.13</w:t>
      </w:r>
      <w:r w:rsidR="00435656">
        <w:t xml:space="preserve"> kW, </w:t>
      </w:r>
      <w:r w:rsidR="008C32BD">
        <w:t>nearly 41</w:t>
      </w:r>
      <w:r w:rsidR="00435656">
        <w:t xml:space="preserve">% </w:t>
      </w:r>
      <w:r w:rsidR="008C32BD">
        <w:t>lower</w:t>
      </w:r>
      <w:r w:rsidR="00435656">
        <w:t xml:space="preserve"> than</w:t>
      </w:r>
      <w:r w:rsidR="005D0CAD">
        <w:t xml:space="preserve"> the estimate</w:t>
      </w:r>
      <w:r w:rsidR="00435656">
        <w:t xml:space="preserve"> for the a</w:t>
      </w:r>
      <w:r w:rsidR="008C32BD">
        <w:t xml:space="preserve">verage commercial customer (0.22 </w:t>
      </w:r>
      <w:r w:rsidR="00435656">
        <w:t>kW</w:t>
      </w:r>
      <w:r w:rsidR="008C32BD">
        <w:t xml:space="preserve"> per thermostat</w:t>
      </w:r>
      <w:r w:rsidR="00435656">
        <w:t xml:space="preserve">). The average event-day temperature for participants in this industry </w:t>
      </w:r>
      <w:r w:rsidR="005D0CAD">
        <w:t>wa</w:t>
      </w:r>
      <w:r w:rsidR="00435656">
        <w:t>s nearly the same as the average event-day temperature for the average commercial customer, indicating that the higher impact per t</w:t>
      </w:r>
      <w:r w:rsidR="005D0CAD">
        <w:t>hermostat among these customer wa</w:t>
      </w:r>
      <w:r w:rsidR="00435656">
        <w:t xml:space="preserve">s most likely not due to weather conditions. Since </w:t>
      </w:r>
      <w:r w:rsidR="00B84614">
        <w:t xml:space="preserve">there are </w:t>
      </w:r>
      <w:r w:rsidR="005D0CAD">
        <w:t>relatively</w:t>
      </w:r>
      <w:r w:rsidR="00B84614">
        <w:t xml:space="preserve"> few customers in </w:t>
      </w:r>
      <w:r w:rsidR="005D0CAD">
        <w:t>the other</w:t>
      </w:r>
      <w:r w:rsidR="00B84614">
        <w:t xml:space="preserve"> industries</w:t>
      </w:r>
      <w:r w:rsidR="00435656">
        <w:t xml:space="preserve">, it is difficult </w:t>
      </w:r>
      <w:r w:rsidR="006650D5">
        <w:t xml:space="preserve">to assess why this industry </w:t>
      </w:r>
      <w:r w:rsidR="005D0CAD">
        <w:t>under</w:t>
      </w:r>
      <w:r w:rsidR="00435656">
        <w:t>performed other industries</w:t>
      </w:r>
      <w:r w:rsidR="006F12EC">
        <w:t xml:space="preserve"> and whether it w</w:t>
      </w:r>
      <w:r w:rsidR="005D0CAD">
        <w:t>ill</w:t>
      </w:r>
      <w:r w:rsidR="006F12EC">
        <w:t xml:space="preserve"> continue to in the future. It is, instead, just a sign that there may be </w:t>
      </w:r>
      <w:r w:rsidR="005D0CAD">
        <w:t xml:space="preserve">other </w:t>
      </w:r>
      <w:r w:rsidR="006F12EC">
        <w:t>industries that can be targeted to achieve greater per-thermostat savings.</w:t>
      </w:r>
      <w:r w:rsidR="00332316">
        <w:t xml:space="preserve"> </w:t>
      </w:r>
    </w:p>
    <w:p w:rsidR="00235625" w:rsidRPr="00B22A17" w:rsidRDefault="00235625" w:rsidP="00235625">
      <w:pPr>
        <w:rPr>
          <w:rFonts w:ascii="Calibri" w:hAnsi="Calibri"/>
          <w:b/>
          <w:highlight w:val="lightGray"/>
        </w:rPr>
      </w:pPr>
      <w:bookmarkStart w:id="41" w:name="_Ref286766239"/>
      <w:r w:rsidRPr="00B22A17">
        <w:rPr>
          <w:highlight w:val="lightGray"/>
        </w:rPr>
        <w:br w:type="page"/>
      </w:r>
    </w:p>
    <w:p w:rsidR="00235625" w:rsidRPr="00431B77" w:rsidRDefault="00235625" w:rsidP="001D78D2">
      <w:pPr>
        <w:pStyle w:val="TableFigureCaption"/>
      </w:pPr>
      <w:r w:rsidRPr="00431B77">
        <w:lastRenderedPageBreak/>
        <w:t xml:space="preserve">Table </w:t>
      </w:r>
      <w:r w:rsidR="004F30EE">
        <w:fldChar w:fldCharType="begin"/>
      </w:r>
      <w:r w:rsidR="004F30EE">
        <w:instrText xml:space="preserve"> STYLEREF 1 \s </w:instrText>
      </w:r>
      <w:r w:rsidR="004F30EE">
        <w:fldChar w:fldCharType="separate"/>
      </w:r>
      <w:r w:rsidR="005C70CF">
        <w:rPr>
          <w:noProof/>
        </w:rPr>
        <w:t>4</w:t>
      </w:r>
      <w:r w:rsidR="004F30EE">
        <w:rPr>
          <w:noProof/>
        </w:rPr>
        <w:fldChar w:fldCharType="end"/>
      </w:r>
      <w:r w:rsidRPr="00431B77">
        <w:noBreakHyphen/>
      </w:r>
      <w:bookmarkEnd w:id="41"/>
      <w:r w:rsidR="00EB0042">
        <w:t>3</w:t>
      </w:r>
      <w:r w:rsidRPr="00431B77">
        <w:t xml:space="preserve">: </w:t>
      </w:r>
      <w:r w:rsidR="001F15CA">
        <w:t>2014 Commercial Thermostat</w:t>
      </w:r>
      <w:r w:rsidR="001F15CA" w:rsidRPr="00AC34AF">
        <w:t xml:space="preserve"> Average Hourly Load Red</w:t>
      </w:r>
      <w:r w:rsidR="001F15CA">
        <w:t xml:space="preserve">uction </w:t>
      </w:r>
      <w:r w:rsidR="001F15CA">
        <w:br/>
        <w:t>for Event Period (2 to 6</w:t>
      </w:r>
      <w:r w:rsidR="001F15CA" w:rsidRPr="00AC34AF">
        <w:t xml:space="preserve"> PM) by </w:t>
      </w:r>
      <w:r w:rsidR="001F15CA">
        <w:t xml:space="preserve">Industry </w:t>
      </w:r>
      <w:r w:rsidR="001D78D2">
        <w:br/>
        <w:t>(kW per Customer, Aggregate MW</w:t>
      </w:r>
      <w:r w:rsidR="001F15CA">
        <w:t>,</w:t>
      </w:r>
      <w:r w:rsidR="001D78D2">
        <w:t xml:space="preserve"> and kW per Thermostat)</w:t>
      </w:r>
    </w:p>
    <w:tbl>
      <w:tblPr>
        <w:tblW w:w="11389" w:type="dxa"/>
        <w:jc w:val="center"/>
        <w:tblInd w:w="-868" w:type="dxa"/>
        <w:tblLayout w:type="fixed"/>
        <w:tblLook w:val="04A0" w:firstRow="1" w:lastRow="0" w:firstColumn="1" w:lastColumn="0" w:noHBand="0" w:noVBand="1"/>
      </w:tblPr>
      <w:tblGrid>
        <w:gridCol w:w="2643"/>
        <w:gridCol w:w="1170"/>
        <w:gridCol w:w="1260"/>
        <w:gridCol w:w="1080"/>
        <w:gridCol w:w="1080"/>
        <w:gridCol w:w="1080"/>
        <w:gridCol w:w="1080"/>
        <w:gridCol w:w="1170"/>
        <w:gridCol w:w="826"/>
      </w:tblGrid>
      <w:tr w:rsidR="001F15CA" w:rsidRPr="001933D2" w:rsidTr="001F15CA">
        <w:trPr>
          <w:trHeight w:val="799"/>
          <w:jc w:val="center"/>
        </w:trPr>
        <w:tc>
          <w:tcPr>
            <w:tcW w:w="2643" w:type="dxa"/>
            <w:tcBorders>
              <w:top w:val="single" w:sz="8" w:space="0" w:color="auto"/>
              <w:left w:val="single" w:sz="8" w:space="0" w:color="auto"/>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bookmarkStart w:id="42" w:name="_Toc349193887"/>
            <w:bookmarkStart w:id="43" w:name="_Toc352567302"/>
            <w:r w:rsidRPr="00DE2A61">
              <w:rPr>
                <w:rFonts w:ascii="Arial" w:eastAsia="Times New Roman" w:hAnsi="Arial" w:cs="Arial"/>
                <w:b/>
                <w:bCs/>
                <w:color w:val="FFFFFF"/>
                <w:sz w:val="16"/>
                <w:szCs w:val="16"/>
              </w:rPr>
              <w:t>Industry</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Enrolled Participants</w:t>
            </w:r>
          </w:p>
        </w:tc>
        <w:tc>
          <w:tcPr>
            <w:tcW w:w="126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F15CA" w:rsidP="001F15CA">
            <w:pPr>
              <w:spacing w:before="60" w:after="60" w:line="240" w:lineRule="auto"/>
              <w:jc w:val="center"/>
              <w:rPr>
                <w:rFonts w:ascii="Arial" w:eastAsia="Times New Roman" w:hAnsi="Arial" w:cs="Arial"/>
                <w:b/>
                <w:bCs/>
                <w:color w:val="FFFFFF"/>
                <w:sz w:val="16"/>
                <w:szCs w:val="16"/>
              </w:rPr>
            </w:pPr>
            <w:r>
              <w:rPr>
                <w:rFonts w:ascii="Arial" w:eastAsia="Times New Roman" w:hAnsi="Arial" w:cs="Arial"/>
                <w:b/>
                <w:bCs/>
                <w:color w:val="FFFFFF"/>
                <w:sz w:val="16"/>
                <w:szCs w:val="16"/>
              </w:rPr>
              <w:t xml:space="preserve">Total </w:t>
            </w:r>
            <w:r w:rsidR="001933D2" w:rsidRPr="00DE2A61">
              <w:rPr>
                <w:rFonts w:ascii="Arial" w:eastAsia="Times New Roman" w:hAnsi="Arial" w:cs="Arial"/>
                <w:b/>
                <w:bCs/>
                <w:color w:val="FFFFFF"/>
                <w:sz w:val="16"/>
                <w:szCs w:val="16"/>
              </w:rPr>
              <w:t>Number of Thermostats</w:t>
            </w:r>
          </w:p>
        </w:tc>
        <w:tc>
          <w:tcPr>
            <w:tcW w:w="108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Avg. Reference Load (kW)</w:t>
            </w:r>
          </w:p>
        </w:tc>
        <w:tc>
          <w:tcPr>
            <w:tcW w:w="108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Avg. Load Reduction (kW)</w:t>
            </w:r>
          </w:p>
        </w:tc>
        <w:tc>
          <w:tcPr>
            <w:tcW w:w="108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Percent Load Reduction (%)</w:t>
            </w:r>
          </w:p>
        </w:tc>
        <w:tc>
          <w:tcPr>
            <w:tcW w:w="108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Aggregate Load Reduction</w:t>
            </w:r>
            <w:r w:rsidR="00DE2A61" w:rsidRPr="00DE2A61">
              <w:rPr>
                <w:rFonts w:ascii="Arial" w:eastAsia="Times New Roman" w:hAnsi="Arial" w:cs="Arial"/>
                <w:b/>
                <w:bCs/>
                <w:color w:val="FFFFFF"/>
                <w:sz w:val="16"/>
                <w:szCs w:val="16"/>
              </w:rPr>
              <w:t xml:space="preserve"> </w:t>
            </w:r>
            <w:r w:rsidRPr="00DE2A61">
              <w:rPr>
                <w:rFonts w:ascii="Arial" w:eastAsia="Times New Roman" w:hAnsi="Arial" w:cs="Arial"/>
                <w:b/>
                <w:bCs/>
                <w:color w:val="FFFFFF"/>
                <w:sz w:val="16"/>
                <w:szCs w:val="16"/>
              </w:rPr>
              <w:t>(MW)</w:t>
            </w:r>
          </w:p>
        </w:tc>
        <w:tc>
          <w:tcPr>
            <w:tcW w:w="1170" w:type="dxa"/>
            <w:tcBorders>
              <w:top w:val="single" w:sz="8" w:space="0" w:color="auto"/>
              <w:left w:val="nil"/>
              <w:bottom w:val="single" w:sz="8" w:space="0" w:color="auto"/>
              <w:right w:val="single" w:sz="8" w:space="0" w:color="FFFFFF"/>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Average Thermostat Impact</w:t>
            </w:r>
            <w:r w:rsidR="00DE2A61" w:rsidRPr="00DE2A61">
              <w:rPr>
                <w:rFonts w:ascii="Arial" w:eastAsia="Times New Roman" w:hAnsi="Arial" w:cs="Arial"/>
                <w:b/>
                <w:bCs/>
                <w:color w:val="FFFFFF"/>
                <w:sz w:val="16"/>
                <w:szCs w:val="16"/>
              </w:rPr>
              <w:t xml:space="preserve"> </w:t>
            </w:r>
            <w:r w:rsidRPr="00DE2A61">
              <w:rPr>
                <w:rFonts w:ascii="Arial" w:eastAsia="Times New Roman" w:hAnsi="Arial" w:cs="Arial"/>
                <w:b/>
                <w:bCs/>
                <w:color w:val="FFFFFF"/>
                <w:sz w:val="16"/>
                <w:szCs w:val="16"/>
              </w:rPr>
              <w:t>(kW)</w:t>
            </w:r>
          </w:p>
        </w:tc>
        <w:tc>
          <w:tcPr>
            <w:tcW w:w="826" w:type="dxa"/>
            <w:tcBorders>
              <w:top w:val="single" w:sz="8" w:space="0" w:color="auto"/>
              <w:left w:val="nil"/>
              <w:bottom w:val="single" w:sz="8" w:space="0" w:color="auto"/>
              <w:right w:val="single" w:sz="8" w:space="0" w:color="auto"/>
            </w:tcBorders>
            <w:shd w:val="clear" w:color="000000" w:fill="0070CD"/>
            <w:vAlign w:val="center"/>
            <w:hideMark/>
          </w:tcPr>
          <w:p w:rsidR="001933D2" w:rsidRPr="00DE2A61" w:rsidRDefault="001933D2" w:rsidP="001F15CA">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Mean17 (°F)</w:t>
            </w:r>
          </w:p>
        </w:tc>
      </w:tr>
      <w:tr w:rsidR="001F15CA" w:rsidRPr="001933D2" w:rsidTr="001F15CA">
        <w:trPr>
          <w:trHeight w:val="44"/>
          <w:jc w:val="center"/>
        </w:trPr>
        <w:tc>
          <w:tcPr>
            <w:tcW w:w="2643" w:type="dxa"/>
            <w:tcBorders>
              <w:top w:val="nil"/>
              <w:left w:val="single" w:sz="8" w:space="0" w:color="auto"/>
              <w:bottom w:val="single" w:sz="8" w:space="0" w:color="auto"/>
              <w:right w:val="single" w:sz="8" w:space="0" w:color="auto"/>
            </w:tcBorders>
            <w:shd w:val="clear" w:color="000000" w:fill="FFFFFF"/>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Institutional/Government</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82</w:t>
            </w:r>
          </w:p>
        </w:tc>
        <w:tc>
          <w:tcPr>
            <w:tcW w:w="126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691</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31.30</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2.16</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7%</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0.18</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0.26</w:t>
            </w:r>
          </w:p>
        </w:tc>
        <w:tc>
          <w:tcPr>
            <w:tcW w:w="826"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80</w:t>
            </w:r>
          </w:p>
        </w:tc>
      </w:tr>
      <w:tr w:rsidR="001F15CA" w:rsidRPr="001933D2" w:rsidTr="001F15CA">
        <w:trPr>
          <w:trHeight w:val="44"/>
          <w:jc w:val="center"/>
        </w:trPr>
        <w:tc>
          <w:tcPr>
            <w:tcW w:w="2643" w:type="dxa"/>
            <w:tcBorders>
              <w:top w:val="nil"/>
              <w:left w:val="single" w:sz="8" w:space="0" w:color="auto"/>
              <w:bottom w:val="single" w:sz="8" w:space="0" w:color="auto"/>
              <w:right w:val="single" w:sz="8" w:space="0" w:color="auto"/>
            </w:tcBorders>
            <w:shd w:val="clear" w:color="000000" w:fill="FFFFFF"/>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Offices, Hotels, Fina</w:t>
            </w:r>
            <w:r w:rsidR="001F15CA">
              <w:rPr>
                <w:rFonts w:ascii="Arial" w:eastAsia="Times New Roman" w:hAnsi="Arial" w:cs="Arial"/>
                <w:color w:val="000000"/>
                <w:sz w:val="16"/>
                <w:szCs w:val="16"/>
              </w:rPr>
              <w:t>nce, S</w:t>
            </w:r>
            <w:r w:rsidRPr="00DE2A61">
              <w:rPr>
                <w:rFonts w:ascii="Arial" w:eastAsia="Times New Roman" w:hAnsi="Arial" w:cs="Arial"/>
                <w:color w:val="000000"/>
                <w:sz w:val="16"/>
                <w:szCs w:val="16"/>
              </w:rPr>
              <w:t>ervices</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165</w:t>
            </w:r>
          </w:p>
        </w:tc>
        <w:tc>
          <w:tcPr>
            <w:tcW w:w="126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1,549</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42.81</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1.25</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3%</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0.21</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0.13</w:t>
            </w:r>
          </w:p>
        </w:tc>
        <w:tc>
          <w:tcPr>
            <w:tcW w:w="826"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80</w:t>
            </w:r>
          </w:p>
        </w:tc>
      </w:tr>
      <w:tr w:rsidR="001F15CA" w:rsidRPr="001933D2" w:rsidTr="001F15CA">
        <w:trPr>
          <w:trHeight w:val="44"/>
          <w:jc w:val="center"/>
        </w:trPr>
        <w:tc>
          <w:tcPr>
            <w:tcW w:w="2643" w:type="dxa"/>
            <w:tcBorders>
              <w:top w:val="nil"/>
              <w:left w:val="single" w:sz="8" w:space="0" w:color="auto"/>
              <w:bottom w:val="single" w:sz="8" w:space="0" w:color="auto"/>
              <w:right w:val="single" w:sz="8" w:space="0" w:color="auto"/>
            </w:tcBorders>
            <w:shd w:val="clear" w:color="000000" w:fill="FFFFFF"/>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Retail Stores</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29</w:t>
            </w:r>
          </w:p>
        </w:tc>
        <w:tc>
          <w:tcPr>
            <w:tcW w:w="126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84</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27.00</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3.09</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11%</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0.09</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1.06</w:t>
            </w:r>
          </w:p>
        </w:tc>
        <w:tc>
          <w:tcPr>
            <w:tcW w:w="826"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80</w:t>
            </w:r>
          </w:p>
        </w:tc>
      </w:tr>
      <w:tr w:rsidR="001F15CA" w:rsidRPr="001933D2" w:rsidTr="001F15CA">
        <w:trPr>
          <w:trHeight w:val="44"/>
          <w:jc w:val="center"/>
        </w:trPr>
        <w:tc>
          <w:tcPr>
            <w:tcW w:w="2643" w:type="dxa"/>
            <w:tcBorders>
              <w:top w:val="nil"/>
              <w:left w:val="single" w:sz="8" w:space="0" w:color="auto"/>
              <w:bottom w:val="single" w:sz="8" w:space="0" w:color="auto"/>
              <w:right w:val="single" w:sz="8" w:space="0" w:color="auto"/>
            </w:tcBorders>
            <w:shd w:val="clear" w:color="000000" w:fill="FFFFFF"/>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Schools</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41</w:t>
            </w:r>
          </w:p>
        </w:tc>
        <w:tc>
          <w:tcPr>
            <w:tcW w:w="126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641</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63.16</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4.19</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7%</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0.17</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0.26</w:t>
            </w:r>
          </w:p>
        </w:tc>
        <w:tc>
          <w:tcPr>
            <w:tcW w:w="826" w:type="dxa"/>
            <w:tcBorders>
              <w:top w:val="nil"/>
              <w:left w:val="nil"/>
              <w:bottom w:val="single" w:sz="8" w:space="0" w:color="auto"/>
              <w:right w:val="single" w:sz="8" w:space="0" w:color="auto"/>
            </w:tcBorders>
            <w:shd w:val="clear" w:color="000000" w:fill="FFFFFF"/>
            <w:noWrap/>
            <w:vAlign w:val="center"/>
            <w:hideMark/>
          </w:tcPr>
          <w:p w:rsidR="001933D2" w:rsidRPr="00DE2A61" w:rsidRDefault="001933D2" w:rsidP="001F15CA">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79</w:t>
            </w:r>
          </w:p>
        </w:tc>
      </w:tr>
      <w:tr w:rsidR="001F15CA" w:rsidRPr="001F15CA" w:rsidTr="001F15CA">
        <w:trPr>
          <w:trHeight w:val="44"/>
          <w:jc w:val="center"/>
        </w:trPr>
        <w:tc>
          <w:tcPr>
            <w:tcW w:w="2643" w:type="dxa"/>
            <w:tcBorders>
              <w:top w:val="nil"/>
              <w:left w:val="single" w:sz="8" w:space="0" w:color="auto"/>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All</w:t>
            </w:r>
            <w:r w:rsidR="001F15CA">
              <w:rPr>
                <w:rFonts w:ascii="Arial" w:eastAsia="Times New Roman" w:hAnsi="Arial" w:cs="Arial"/>
                <w:b/>
                <w:color w:val="000000"/>
                <w:sz w:val="16"/>
                <w:szCs w:val="16"/>
              </w:rPr>
              <w:t xml:space="preserve"> Industries</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341</w:t>
            </w:r>
          </w:p>
        </w:tc>
        <w:tc>
          <w:tcPr>
            <w:tcW w:w="126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3,085</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39.12</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1.99</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5%</w:t>
            </w:r>
          </w:p>
        </w:tc>
        <w:tc>
          <w:tcPr>
            <w:tcW w:w="108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0.68</w:t>
            </w:r>
          </w:p>
        </w:tc>
        <w:tc>
          <w:tcPr>
            <w:tcW w:w="1170"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0.22</w:t>
            </w:r>
          </w:p>
        </w:tc>
        <w:tc>
          <w:tcPr>
            <w:tcW w:w="826" w:type="dxa"/>
            <w:tcBorders>
              <w:top w:val="nil"/>
              <w:left w:val="nil"/>
              <w:bottom w:val="single" w:sz="8" w:space="0" w:color="auto"/>
              <w:right w:val="single" w:sz="8" w:space="0" w:color="auto"/>
            </w:tcBorders>
            <w:shd w:val="clear" w:color="000000" w:fill="FFFFFF"/>
            <w:noWrap/>
            <w:vAlign w:val="center"/>
            <w:hideMark/>
          </w:tcPr>
          <w:p w:rsidR="001933D2" w:rsidRPr="001F15CA" w:rsidRDefault="001933D2" w:rsidP="001F15CA">
            <w:pPr>
              <w:spacing w:before="60" w:after="60" w:line="240" w:lineRule="auto"/>
              <w:jc w:val="center"/>
              <w:rPr>
                <w:rFonts w:ascii="Arial" w:eastAsia="Times New Roman" w:hAnsi="Arial" w:cs="Arial"/>
                <w:b/>
                <w:color w:val="000000"/>
                <w:sz w:val="16"/>
                <w:szCs w:val="16"/>
              </w:rPr>
            </w:pPr>
            <w:r w:rsidRPr="001F15CA">
              <w:rPr>
                <w:rFonts w:ascii="Arial" w:eastAsia="Times New Roman" w:hAnsi="Arial" w:cs="Arial"/>
                <w:b/>
                <w:color w:val="000000"/>
                <w:sz w:val="16"/>
                <w:szCs w:val="16"/>
              </w:rPr>
              <w:t>80</w:t>
            </w:r>
          </w:p>
        </w:tc>
      </w:tr>
    </w:tbl>
    <w:p w:rsidR="00F82755" w:rsidRPr="007323FA" w:rsidRDefault="00F82755" w:rsidP="006752C9">
      <w:pPr>
        <w:pStyle w:val="Heading3"/>
        <w:spacing w:before="360"/>
      </w:pPr>
      <w:bookmarkStart w:id="44" w:name="_Toc415585933"/>
      <w:r w:rsidRPr="007323FA">
        <w:t xml:space="preserve">Load Impacts by </w:t>
      </w:r>
      <w:r>
        <w:t>Cycling Strategy</w:t>
      </w:r>
      <w:bookmarkEnd w:id="44"/>
    </w:p>
    <w:p w:rsidR="00F82755" w:rsidRDefault="005D0CAD" w:rsidP="00F82755">
      <w:pPr>
        <w:pStyle w:val="BodyParagraph"/>
      </w:pPr>
      <w:r>
        <w:t>C</w:t>
      </w:r>
      <w:r w:rsidR="00F82755" w:rsidRPr="00963826">
        <w:t xml:space="preserve">ommercial </w:t>
      </w:r>
      <w:r>
        <w:t xml:space="preserve">thermostat program </w:t>
      </w:r>
      <w:r w:rsidR="00F82755" w:rsidRPr="00963826">
        <w:t xml:space="preserve">participants </w:t>
      </w:r>
      <w:r w:rsidR="006650D5">
        <w:t>are on one of two cycling strategies</w:t>
      </w:r>
      <w:r>
        <w:t xml:space="preserve"> –</w:t>
      </w:r>
      <w:r w:rsidR="006650D5">
        <w:t xml:space="preserve"> a 4-degree setback or 50% cycling. These customers are split almost evenly into the two groups. This segmentation allows for a comparison between the two </w:t>
      </w:r>
      <w:r>
        <w:t xml:space="preserve">cycling </w:t>
      </w:r>
      <w:r w:rsidR="006650D5">
        <w:t>strategies.</w:t>
      </w:r>
      <w:r w:rsidR="006752C9">
        <w:t xml:space="preserve"> </w:t>
      </w:r>
      <w:r w:rsidR="006650D5">
        <w:t>Table 4-4</w:t>
      </w:r>
      <w:r w:rsidR="00F82755" w:rsidRPr="006C4A58">
        <w:t xml:space="preserve"> shows the average load reduction by </w:t>
      </w:r>
      <w:r>
        <w:t xml:space="preserve">cycling </w:t>
      </w:r>
      <w:r w:rsidR="006650D5">
        <w:t>strategy</w:t>
      </w:r>
      <w:r w:rsidR="003F1F20">
        <w:t xml:space="preserve">. </w:t>
      </w:r>
      <w:r w:rsidR="00F82755">
        <w:t xml:space="preserve">The average event-day temperature for participants </w:t>
      </w:r>
      <w:r w:rsidR="006650D5">
        <w:t>assigned to each of the two strategies</w:t>
      </w:r>
      <w:r w:rsidR="00F82755">
        <w:t xml:space="preserve"> </w:t>
      </w:r>
      <w:r>
        <w:t>were</w:t>
      </w:r>
      <w:r w:rsidR="006650D5">
        <w:t xml:space="preserve"> </w:t>
      </w:r>
      <w:r w:rsidR="00F82755">
        <w:t>nearly the same</w:t>
      </w:r>
      <w:r w:rsidR="006650D5">
        <w:t>, yet the load reduction in aggregate, per-thermostat, and per-customer terms were all considerably higher among the 4-degree setback customers</w:t>
      </w:r>
      <w:r w:rsidR="00F82755">
        <w:t>.</w:t>
      </w:r>
      <w:r w:rsidR="00722815">
        <w:t xml:space="preserve"> Since there </w:t>
      </w:r>
      <w:r>
        <w:t>we</w:t>
      </w:r>
      <w:r w:rsidR="00722815">
        <w:t xml:space="preserve">re large and statistically significant differences </w:t>
      </w:r>
      <w:r>
        <w:t>in peak</w:t>
      </w:r>
      <w:r w:rsidR="00722815">
        <w:t xml:space="preserve"> demand on non-event days for these two </w:t>
      </w:r>
      <w:r>
        <w:t>groups</w:t>
      </w:r>
      <w:r w:rsidR="00722815">
        <w:t xml:space="preserve">, it is difficult to assess whether this effect </w:t>
      </w:r>
      <w:r>
        <w:t>will</w:t>
      </w:r>
      <w:r w:rsidR="00722815">
        <w:t xml:space="preserve"> continue to hold in the future, but it suggests that the</w:t>
      </w:r>
      <w:r w:rsidR="003F1F20">
        <w:t> </w:t>
      </w:r>
      <w:r w:rsidR="00722815">
        <w:t>4-degree setback may be a better approach going forward</w:t>
      </w:r>
    </w:p>
    <w:p w:rsidR="0037451A" w:rsidRDefault="0037451A" w:rsidP="001D78D2">
      <w:pPr>
        <w:pStyle w:val="TableFigureCaption"/>
      </w:pPr>
      <w:r w:rsidRPr="00431B77">
        <w:t xml:space="preserve">Table </w:t>
      </w:r>
      <w:r w:rsidR="004F30EE">
        <w:fldChar w:fldCharType="begin"/>
      </w:r>
      <w:r w:rsidR="004F30EE">
        <w:instrText xml:space="preserve"> STYLEREF 1 \s </w:instrText>
      </w:r>
      <w:r w:rsidR="004F30EE">
        <w:fldChar w:fldCharType="separate"/>
      </w:r>
      <w:r w:rsidR="005C70CF">
        <w:rPr>
          <w:noProof/>
        </w:rPr>
        <w:t>4</w:t>
      </w:r>
      <w:r w:rsidR="004F30EE">
        <w:rPr>
          <w:noProof/>
        </w:rPr>
        <w:fldChar w:fldCharType="end"/>
      </w:r>
      <w:r w:rsidRPr="00431B77">
        <w:noBreakHyphen/>
      </w:r>
      <w:r>
        <w:t>4</w:t>
      </w:r>
      <w:r w:rsidRPr="00431B77">
        <w:t xml:space="preserve">: </w:t>
      </w:r>
      <w:r w:rsidR="005D0CAD">
        <w:t>2014 Commercial Thermostat</w:t>
      </w:r>
      <w:r w:rsidR="005D0CAD" w:rsidRPr="00AC34AF">
        <w:t xml:space="preserve"> Average Hourly Load Red</w:t>
      </w:r>
      <w:r w:rsidR="005D0CAD">
        <w:t xml:space="preserve">uction </w:t>
      </w:r>
      <w:r w:rsidR="005D0CAD">
        <w:br/>
        <w:t>for Event Period (2 to 6</w:t>
      </w:r>
      <w:r w:rsidR="005D0CAD" w:rsidRPr="00AC34AF">
        <w:t xml:space="preserve"> PM) </w:t>
      </w:r>
      <w:r>
        <w:t>by Cycling Strategy</w:t>
      </w:r>
      <w:r w:rsidR="005D0CAD">
        <w:t xml:space="preserve"> </w:t>
      </w:r>
      <w:r w:rsidR="001D78D2">
        <w:br/>
        <w:t>(kW per Customer, Aggregate MW</w:t>
      </w:r>
      <w:r w:rsidR="005D0CAD">
        <w:t>,</w:t>
      </w:r>
      <w:r w:rsidR="001D78D2">
        <w:t xml:space="preserve"> and kW per Thermostat)</w:t>
      </w:r>
    </w:p>
    <w:tbl>
      <w:tblPr>
        <w:tblW w:w="11146" w:type="dxa"/>
        <w:jc w:val="center"/>
        <w:tblInd w:w="-858" w:type="dxa"/>
        <w:tblLook w:val="04A0" w:firstRow="1" w:lastRow="0" w:firstColumn="1" w:lastColumn="0" w:noHBand="0" w:noVBand="1"/>
      </w:tblPr>
      <w:tblGrid>
        <w:gridCol w:w="1797"/>
        <w:gridCol w:w="1195"/>
        <w:gridCol w:w="1242"/>
        <w:gridCol w:w="1043"/>
        <w:gridCol w:w="999"/>
        <w:gridCol w:w="1254"/>
        <w:gridCol w:w="1515"/>
        <w:gridCol w:w="1147"/>
        <w:gridCol w:w="1117"/>
      </w:tblGrid>
      <w:tr w:rsidR="0037451A" w:rsidRPr="00307162" w:rsidTr="00DE2A61">
        <w:trPr>
          <w:trHeight w:val="790"/>
          <w:jc w:val="center"/>
        </w:trPr>
        <w:tc>
          <w:tcPr>
            <w:tcW w:w="1797" w:type="dxa"/>
            <w:tcBorders>
              <w:top w:val="single" w:sz="8" w:space="0" w:color="auto"/>
              <w:left w:val="single" w:sz="8" w:space="0" w:color="auto"/>
              <w:bottom w:val="single" w:sz="4" w:space="0" w:color="auto"/>
              <w:right w:val="single" w:sz="8" w:space="0" w:color="FFFFFF"/>
            </w:tcBorders>
            <w:shd w:val="clear" w:color="000000" w:fill="0070CD"/>
            <w:vAlign w:val="center"/>
            <w:hideMark/>
          </w:tcPr>
          <w:p w:rsidR="0037451A" w:rsidRPr="00DE2A61" w:rsidRDefault="0037451A" w:rsidP="00A900EB">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Strategy</w:t>
            </w:r>
          </w:p>
        </w:tc>
        <w:tc>
          <w:tcPr>
            <w:tcW w:w="1195"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A900EB">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Enrolled Participants</w:t>
            </w:r>
          </w:p>
        </w:tc>
        <w:tc>
          <w:tcPr>
            <w:tcW w:w="1242"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1E6657" w:rsidP="00A900EB">
            <w:pPr>
              <w:spacing w:before="60" w:after="60" w:line="240" w:lineRule="auto"/>
              <w:jc w:val="center"/>
              <w:rPr>
                <w:rFonts w:ascii="Arial" w:eastAsia="Times New Roman" w:hAnsi="Arial" w:cs="Arial"/>
                <w:b/>
                <w:bCs/>
                <w:color w:val="FFFFFF"/>
                <w:sz w:val="16"/>
                <w:szCs w:val="16"/>
              </w:rPr>
            </w:pPr>
            <w:r>
              <w:rPr>
                <w:rFonts w:ascii="Arial" w:eastAsia="Times New Roman" w:hAnsi="Arial" w:cs="Arial"/>
                <w:b/>
                <w:bCs/>
                <w:color w:val="FFFFFF"/>
                <w:sz w:val="16"/>
                <w:szCs w:val="16"/>
              </w:rPr>
              <w:t xml:space="preserve">Total </w:t>
            </w:r>
            <w:r w:rsidR="0037451A" w:rsidRPr="00DE2A61">
              <w:rPr>
                <w:rFonts w:ascii="Arial" w:eastAsia="Times New Roman" w:hAnsi="Arial" w:cs="Arial"/>
                <w:b/>
                <w:bCs/>
                <w:color w:val="FFFFFF"/>
                <w:sz w:val="16"/>
                <w:szCs w:val="16"/>
              </w:rPr>
              <w:t>Number of Thermostats</w:t>
            </w:r>
          </w:p>
        </w:tc>
        <w:tc>
          <w:tcPr>
            <w:tcW w:w="1043"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A900EB">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Avg. Reference Load (kW)</w:t>
            </w:r>
          </w:p>
        </w:tc>
        <w:tc>
          <w:tcPr>
            <w:tcW w:w="836"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A900EB">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Avg. Load Reduction (kW)</w:t>
            </w:r>
          </w:p>
        </w:tc>
        <w:tc>
          <w:tcPr>
            <w:tcW w:w="1254"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DE2A61">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Percent Load Reduction</w:t>
            </w:r>
            <w:r w:rsidR="00DE2A61">
              <w:rPr>
                <w:rFonts w:ascii="Arial" w:eastAsia="Times New Roman" w:hAnsi="Arial" w:cs="Arial"/>
                <w:b/>
                <w:bCs/>
                <w:color w:val="FFFFFF"/>
                <w:sz w:val="16"/>
                <w:szCs w:val="16"/>
              </w:rPr>
              <w:t xml:space="preserve"> </w:t>
            </w:r>
            <w:r w:rsidRPr="00DE2A61">
              <w:rPr>
                <w:rFonts w:ascii="Arial" w:eastAsia="Times New Roman" w:hAnsi="Arial" w:cs="Arial"/>
                <w:b/>
                <w:bCs/>
                <w:color w:val="FFFFFF"/>
                <w:sz w:val="16"/>
                <w:szCs w:val="16"/>
              </w:rPr>
              <w:t>(%)</w:t>
            </w:r>
          </w:p>
        </w:tc>
        <w:tc>
          <w:tcPr>
            <w:tcW w:w="1515"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DE2A61">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Aggregate Load Reduction</w:t>
            </w:r>
            <w:r w:rsidR="00DE2A61">
              <w:rPr>
                <w:rFonts w:ascii="Arial" w:eastAsia="Times New Roman" w:hAnsi="Arial" w:cs="Arial"/>
                <w:b/>
                <w:bCs/>
                <w:color w:val="FFFFFF"/>
                <w:sz w:val="16"/>
                <w:szCs w:val="16"/>
              </w:rPr>
              <w:t xml:space="preserve"> </w:t>
            </w:r>
            <w:r w:rsidRPr="00DE2A61">
              <w:rPr>
                <w:rFonts w:ascii="Arial" w:eastAsia="Times New Roman" w:hAnsi="Arial" w:cs="Arial"/>
                <w:b/>
                <w:bCs/>
                <w:color w:val="FFFFFF"/>
                <w:sz w:val="16"/>
                <w:szCs w:val="16"/>
              </w:rPr>
              <w:t>(MW)</w:t>
            </w:r>
          </w:p>
        </w:tc>
        <w:tc>
          <w:tcPr>
            <w:tcW w:w="1147" w:type="dxa"/>
            <w:tcBorders>
              <w:top w:val="single" w:sz="8" w:space="0" w:color="auto"/>
              <w:left w:val="nil"/>
              <w:bottom w:val="single" w:sz="4" w:space="0" w:color="auto"/>
              <w:right w:val="single" w:sz="8" w:space="0" w:color="FFFFFF"/>
            </w:tcBorders>
            <w:shd w:val="clear" w:color="000000" w:fill="0070CD"/>
            <w:vAlign w:val="center"/>
            <w:hideMark/>
          </w:tcPr>
          <w:p w:rsidR="0037451A" w:rsidRPr="00DE2A61" w:rsidRDefault="0037451A" w:rsidP="00DE2A61">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Average Thermostat Impact</w:t>
            </w:r>
            <w:r w:rsidR="00DE2A61">
              <w:rPr>
                <w:rFonts w:ascii="Arial" w:eastAsia="Times New Roman" w:hAnsi="Arial" w:cs="Arial"/>
                <w:b/>
                <w:bCs/>
                <w:color w:val="FFFFFF"/>
                <w:sz w:val="16"/>
                <w:szCs w:val="16"/>
              </w:rPr>
              <w:t xml:space="preserve"> </w:t>
            </w:r>
            <w:r w:rsidRPr="00DE2A61">
              <w:rPr>
                <w:rFonts w:ascii="Arial" w:eastAsia="Times New Roman" w:hAnsi="Arial" w:cs="Arial"/>
                <w:b/>
                <w:bCs/>
                <w:color w:val="FFFFFF"/>
                <w:sz w:val="16"/>
                <w:szCs w:val="16"/>
              </w:rPr>
              <w:t>(kW)</w:t>
            </w:r>
          </w:p>
        </w:tc>
        <w:tc>
          <w:tcPr>
            <w:tcW w:w="1117" w:type="dxa"/>
            <w:tcBorders>
              <w:top w:val="single" w:sz="8" w:space="0" w:color="auto"/>
              <w:left w:val="nil"/>
              <w:bottom w:val="single" w:sz="4" w:space="0" w:color="auto"/>
              <w:right w:val="single" w:sz="8" w:space="0" w:color="auto"/>
            </w:tcBorders>
            <w:shd w:val="clear" w:color="000000" w:fill="0070CD"/>
            <w:vAlign w:val="center"/>
            <w:hideMark/>
          </w:tcPr>
          <w:p w:rsidR="0037451A" w:rsidRPr="00DE2A61" w:rsidRDefault="0037451A" w:rsidP="00A900EB">
            <w:pPr>
              <w:spacing w:before="60" w:after="60" w:line="240" w:lineRule="auto"/>
              <w:jc w:val="center"/>
              <w:rPr>
                <w:rFonts w:ascii="Arial" w:eastAsia="Times New Roman" w:hAnsi="Arial" w:cs="Arial"/>
                <w:b/>
                <w:bCs/>
                <w:color w:val="FFFFFF"/>
                <w:sz w:val="16"/>
                <w:szCs w:val="16"/>
              </w:rPr>
            </w:pPr>
            <w:r w:rsidRPr="00DE2A61">
              <w:rPr>
                <w:rFonts w:ascii="Arial" w:eastAsia="Times New Roman" w:hAnsi="Arial" w:cs="Arial"/>
                <w:b/>
                <w:bCs/>
                <w:color w:val="FFFFFF"/>
                <w:sz w:val="16"/>
                <w:szCs w:val="16"/>
              </w:rPr>
              <w:t>Mean17 (°F)</w:t>
            </w:r>
          </w:p>
        </w:tc>
      </w:tr>
      <w:tr w:rsidR="0037451A" w:rsidRPr="00307162" w:rsidTr="00DE2A61">
        <w:trPr>
          <w:trHeight w:val="315"/>
          <w:jc w:val="center"/>
        </w:trPr>
        <w:tc>
          <w:tcPr>
            <w:tcW w:w="17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4-Degree Setback</w:t>
            </w:r>
          </w:p>
        </w:tc>
        <w:tc>
          <w:tcPr>
            <w:tcW w:w="11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173</w:t>
            </w:r>
          </w:p>
        </w:tc>
        <w:tc>
          <w:tcPr>
            <w:tcW w:w="124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1,855</w:t>
            </w:r>
          </w:p>
        </w:tc>
        <w:tc>
          <w:tcPr>
            <w:tcW w:w="104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46.51</w:t>
            </w:r>
          </w:p>
        </w:tc>
        <w:tc>
          <w:tcPr>
            <w:tcW w:w="8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2.74</w:t>
            </w:r>
          </w:p>
        </w:tc>
        <w:tc>
          <w:tcPr>
            <w:tcW w:w="125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6%</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0.47</w:t>
            </w:r>
          </w:p>
        </w:tc>
        <w:tc>
          <w:tcPr>
            <w:tcW w:w="114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0.25</w:t>
            </w:r>
          </w:p>
        </w:tc>
        <w:tc>
          <w:tcPr>
            <w:tcW w:w="11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80</w:t>
            </w:r>
          </w:p>
        </w:tc>
      </w:tr>
      <w:tr w:rsidR="0037451A" w:rsidRPr="00307162" w:rsidTr="00DE2A61">
        <w:trPr>
          <w:trHeight w:val="315"/>
          <w:jc w:val="center"/>
        </w:trPr>
        <w:tc>
          <w:tcPr>
            <w:tcW w:w="17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50% Cycling</w:t>
            </w:r>
          </w:p>
        </w:tc>
        <w:tc>
          <w:tcPr>
            <w:tcW w:w="11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163</w:t>
            </w:r>
          </w:p>
        </w:tc>
        <w:tc>
          <w:tcPr>
            <w:tcW w:w="124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1,193</w:t>
            </w:r>
          </w:p>
        </w:tc>
        <w:tc>
          <w:tcPr>
            <w:tcW w:w="104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30.87</w:t>
            </w:r>
          </w:p>
        </w:tc>
        <w:tc>
          <w:tcPr>
            <w:tcW w:w="8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1.21</w:t>
            </w:r>
          </w:p>
        </w:tc>
        <w:tc>
          <w:tcPr>
            <w:tcW w:w="125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4%</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0.20</w:t>
            </w:r>
          </w:p>
        </w:tc>
        <w:tc>
          <w:tcPr>
            <w:tcW w:w="114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0.17</w:t>
            </w:r>
          </w:p>
        </w:tc>
        <w:tc>
          <w:tcPr>
            <w:tcW w:w="11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color w:val="000000"/>
                <w:sz w:val="16"/>
                <w:szCs w:val="16"/>
              </w:rPr>
            </w:pPr>
            <w:r w:rsidRPr="00DE2A61">
              <w:rPr>
                <w:rFonts w:ascii="Arial" w:eastAsia="Times New Roman" w:hAnsi="Arial" w:cs="Arial"/>
                <w:color w:val="000000"/>
                <w:sz w:val="16"/>
                <w:szCs w:val="16"/>
              </w:rPr>
              <w:t>80</w:t>
            </w:r>
          </w:p>
        </w:tc>
      </w:tr>
      <w:tr w:rsidR="0037451A" w:rsidRPr="006752C9" w:rsidTr="00DE2A61">
        <w:trPr>
          <w:trHeight w:val="315"/>
          <w:jc w:val="center"/>
        </w:trPr>
        <w:tc>
          <w:tcPr>
            <w:tcW w:w="179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Overall</w:t>
            </w:r>
          </w:p>
        </w:tc>
        <w:tc>
          <w:tcPr>
            <w:tcW w:w="119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341</w:t>
            </w:r>
          </w:p>
        </w:tc>
        <w:tc>
          <w:tcPr>
            <w:tcW w:w="124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3,085</w:t>
            </w:r>
          </w:p>
        </w:tc>
        <w:tc>
          <w:tcPr>
            <w:tcW w:w="104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39.12</w:t>
            </w:r>
          </w:p>
        </w:tc>
        <w:tc>
          <w:tcPr>
            <w:tcW w:w="8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1.99</w:t>
            </w:r>
          </w:p>
        </w:tc>
        <w:tc>
          <w:tcPr>
            <w:tcW w:w="125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5%</w:t>
            </w:r>
          </w:p>
        </w:tc>
        <w:tc>
          <w:tcPr>
            <w:tcW w:w="151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0.68</w:t>
            </w:r>
          </w:p>
        </w:tc>
        <w:tc>
          <w:tcPr>
            <w:tcW w:w="114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0.22</w:t>
            </w:r>
          </w:p>
        </w:tc>
        <w:tc>
          <w:tcPr>
            <w:tcW w:w="111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7451A" w:rsidRPr="00DE2A61" w:rsidRDefault="0037451A" w:rsidP="00A900EB">
            <w:pPr>
              <w:spacing w:before="60" w:after="60" w:line="240" w:lineRule="auto"/>
              <w:jc w:val="center"/>
              <w:rPr>
                <w:rFonts w:ascii="Arial" w:eastAsia="Times New Roman" w:hAnsi="Arial" w:cs="Arial"/>
                <w:b/>
                <w:color w:val="000000"/>
                <w:sz w:val="16"/>
                <w:szCs w:val="16"/>
              </w:rPr>
            </w:pPr>
            <w:r w:rsidRPr="00DE2A61">
              <w:rPr>
                <w:rFonts w:ascii="Arial" w:eastAsia="Times New Roman" w:hAnsi="Arial" w:cs="Arial"/>
                <w:b/>
                <w:color w:val="000000"/>
                <w:sz w:val="16"/>
                <w:szCs w:val="16"/>
              </w:rPr>
              <w:t>80</w:t>
            </w:r>
          </w:p>
        </w:tc>
      </w:tr>
    </w:tbl>
    <w:p w:rsidR="008A2A06" w:rsidRDefault="005D0CAD" w:rsidP="00DE2A61">
      <w:pPr>
        <w:pStyle w:val="BodyParaAfterTableFigure"/>
      </w:pPr>
      <w:r>
        <w:t>A common concern</w:t>
      </w:r>
      <w:r w:rsidR="008A2A06">
        <w:t xml:space="preserve"> about </w:t>
      </w:r>
      <w:r>
        <w:t xml:space="preserve">temperature </w:t>
      </w:r>
      <w:r w:rsidR="008A2A06">
        <w:t>setback strategies is that they result in impacts that decline throughout the event window</w:t>
      </w:r>
      <w:r>
        <w:t>, given that indoor temperatures will gradually rise to the higher temperature set point</w:t>
      </w:r>
      <w:r w:rsidR="008A2A06">
        <w:t xml:space="preserve">. Instead, the results from this </w:t>
      </w:r>
      <w:r>
        <w:t>study</w:t>
      </w:r>
      <w:r w:rsidR="008A2A06">
        <w:t xml:space="preserve"> suggest that </w:t>
      </w:r>
      <w:r w:rsidR="006172BF">
        <w:t xml:space="preserve">the impacts for the 50% cycling strategy went down </w:t>
      </w:r>
      <w:r>
        <w:t>at a faster rate during the events</w:t>
      </w:r>
      <w:r w:rsidR="006172BF">
        <w:t>.</w:t>
      </w:r>
      <w:r w:rsidR="00B2615C">
        <w:t xml:space="preserve"> As shown in Figure 4-2, the per-thermostat impacts for 50% cycling customers decreased from 0.22 kW in the first event hour to 0.05 kW in the last event hour, which was a 77% decline. For 4-degree setback customers, the per-thermostat impacts started higher (at 0.35 kW), but also decreased. However, the percent drop was much lower (43%), and in the final hour of the event, 4-degree setback customers delivered an impact of 0.2 kW per thermostat, which was almost as high as </w:t>
      </w:r>
      <w:r w:rsidR="00B2615C">
        <w:lastRenderedPageBreak/>
        <w:t xml:space="preserve">the per-thermostat impacts for 50% cycling customers in the first event hour. </w:t>
      </w:r>
      <w:r w:rsidR="00164045">
        <w:t>Nonetheless, j</w:t>
      </w:r>
      <w:r w:rsidR="006172BF">
        <w:t>ust as the overall differences may have been partly due to pre-existing differences</w:t>
      </w:r>
      <w:r w:rsidR="00164045">
        <w:t xml:space="preserve"> in the customer mix</w:t>
      </w:r>
      <w:r w:rsidR="006172BF">
        <w:t xml:space="preserve">, these </w:t>
      </w:r>
      <w:r w:rsidR="00164045">
        <w:t>findings should be taken as provisional and inspected more thoroughly as the program expands and more events are called to see if the result still holds.</w:t>
      </w:r>
    </w:p>
    <w:p w:rsidR="0037451A" w:rsidRDefault="008A2A06" w:rsidP="0037451A">
      <w:pPr>
        <w:pStyle w:val="TableFigureCaption"/>
      </w:pPr>
      <w:r>
        <w:t>Figure 4-2</w:t>
      </w:r>
      <w:r w:rsidR="0037451A" w:rsidRPr="00431B77">
        <w:t xml:space="preserve">: </w:t>
      </w:r>
      <w:r>
        <w:t xml:space="preserve">Hourly </w:t>
      </w:r>
      <w:r w:rsidR="00B2615C">
        <w:t>Per-thermostat</w:t>
      </w:r>
      <w:r>
        <w:t xml:space="preserve"> Impacts</w:t>
      </w:r>
      <w:r w:rsidR="00B2615C">
        <w:t xml:space="preserve"> for the Average Event</w:t>
      </w:r>
      <w:r>
        <w:t xml:space="preserve"> </w:t>
      </w:r>
      <w:r w:rsidR="0037451A">
        <w:t>by Cycling Strategy</w:t>
      </w:r>
    </w:p>
    <w:p w:rsidR="0037451A" w:rsidRDefault="005D0CAD" w:rsidP="0037451A">
      <w:pPr>
        <w:pStyle w:val="BodyParagraph"/>
        <w:jc w:val="center"/>
      </w:pPr>
      <w:r>
        <w:rPr>
          <w:noProof/>
        </w:rPr>
        <w:drawing>
          <wp:inline distT="0" distB="0" distL="0" distR="0" wp14:anchorId="427931C9" wp14:editId="3E77CEDA">
            <wp:extent cx="4572000" cy="3233739"/>
            <wp:effectExtent l="0" t="0" r="19050" b="2413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82755" w:rsidRPr="007323FA" w:rsidRDefault="00F82755" w:rsidP="006752C9">
      <w:pPr>
        <w:pStyle w:val="Heading3"/>
        <w:spacing w:before="360"/>
      </w:pPr>
      <w:bookmarkStart w:id="45" w:name="_Toc415585934"/>
      <w:r w:rsidRPr="007323FA">
        <w:t xml:space="preserve">Load Impacts by </w:t>
      </w:r>
      <w:r w:rsidR="00101BF1">
        <w:t>Source</w:t>
      </w:r>
      <w:bookmarkEnd w:id="45"/>
    </w:p>
    <w:p w:rsidR="00C4076E" w:rsidRDefault="00AF5703" w:rsidP="00F82755">
      <w:pPr>
        <w:pStyle w:val="BodyParagraph"/>
      </w:pPr>
      <w:r>
        <w:t xml:space="preserve">The commercial </w:t>
      </w:r>
      <w:r w:rsidR="00164045">
        <w:t xml:space="preserve">thermostat </w:t>
      </w:r>
      <w:r>
        <w:t>customers came from one of two</w:t>
      </w:r>
      <w:r w:rsidR="00B443D2">
        <w:t xml:space="preserve"> different internal</w:t>
      </w:r>
      <w:r>
        <w:t xml:space="preserve"> sources</w:t>
      </w:r>
      <w:r w:rsidR="00B443D2">
        <w:t xml:space="preserve"> within SDG&amp;E</w:t>
      </w:r>
      <w:r w:rsidR="00164045">
        <w:t xml:space="preserve"> –</w:t>
      </w:r>
      <w:r>
        <w:t xml:space="preserve"> </w:t>
      </w:r>
      <w:r w:rsidR="00164045">
        <w:t>Demand R</w:t>
      </w:r>
      <w:r w:rsidR="007E0672">
        <w:t xml:space="preserve">esponse and </w:t>
      </w:r>
      <w:r w:rsidR="00164045">
        <w:t>D</w:t>
      </w:r>
      <w:r w:rsidR="007E0672">
        <w:t xml:space="preserve">irect </w:t>
      </w:r>
      <w:r w:rsidR="00164045">
        <w:t>I</w:t>
      </w:r>
      <w:r w:rsidR="007E0672">
        <w:t>nstall. Table 4-</w:t>
      </w:r>
      <w:r w:rsidR="00164045">
        <w:t>5</w:t>
      </w:r>
      <w:r w:rsidR="00F82755" w:rsidRPr="006C4A58">
        <w:t xml:space="preserve"> shows the average </w:t>
      </w:r>
      <w:r w:rsidR="00164045">
        <w:t xml:space="preserve">hourly </w:t>
      </w:r>
      <w:r w:rsidR="00F82755" w:rsidRPr="006C4A58">
        <w:t>load reduction by</w:t>
      </w:r>
      <w:r w:rsidR="007E0672">
        <w:t xml:space="preserve"> source</w:t>
      </w:r>
      <w:r w:rsidR="003F1F20">
        <w:t xml:space="preserve">. </w:t>
      </w:r>
      <w:r w:rsidR="00C4076E">
        <w:t>Many more commercial customer</w:t>
      </w:r>
      <w:r w:rsidR="00164045">
        <w:t>s were signed up through Demand Response (262) than through D</w:t>
      </w:r>
      <w:r w:rsidR="00C4076E">
        <w:t xml:space="preserve">irect </w:t>
      </w:r>
      <w:r w:rsidR="00164045">
        <w:t>I</w:t>
      </w:r>
      <w:r w:rsidR="00C4076E">
        <w:t xml:space="preserve">nstall (78), and many more thermostats were signed up through </w:t>
      </w:r>
      <w:r w:rsidR="00164045">
        <w:t>D</w:t>
      </w:r>
      <w:r w:rsidR="00C4076E">
        <w:t xml:space="preserve">emand </w:t>
      </w:r>
      <w:r w:rsidR="00164045">
        <w:t>R</w:t>
      </w:r>
      <w:r w:rsidR="00C4076E">
        <w:t>esponse (</w:t>
      </w:r>
      <w:r w:rsidR="00D31FDE" w:rsidRPr="00D31FDE">
        <w:t>2,849</w:t>
      </w:r>
      <w:r w:rsidR="00C4076E">
        <w:t xml:space="preserve">) than </w:t>
      </w:r>
      <w:r w:rsidR="00164045">
        <w:t>Direct I</w:t>
      </w:r>
      <w:r w:rsidR="00C4076E">
        <w:t>nstall (</w:t>
      </w:r>
      <w:r w:rsidR="00D31FDE" w:rsidRPr="00D31FDE">
        <w:t>232</w:t>
      </w:r>
      <w:r w:rsidR="00C4076E">
        <w:t xml:space="preserve">). </w:t>
      </w:r>
      <w:r w:rsidR="001E6657">
        <w:t xml:space="preserve">Nonetheless, the </w:t>
      </w:r>
      <w:r w:rsidR="00C4076E">
        <w:t xml:space="preserve">two customer </w:t>
      </w:r>
      <w:r w:rsidR="001E6657">
        <w:t>groups</w:t>
      </w:r>
      <w:r w:rsidR="00C4076E">
        <w:t xml:space="preserve"> </w:t>
      </w:r>
      <w:r w:rsidR="001E6657">
        <w:t>provided very similar per-thermostat response</w:t>
      </w:r>
      <w:r w:rsidR="00C4076E">
        <w:t>.</w:t>
      </w:r>
    </w:p>
    <w:p w:rsidR="00C4076E" w:rsidRPr="00431B77" w:rsidRDefault="00C4076E" w:rsidP="001D78D2">
      <w:pPr>
        <w:pStyle w:val="TableFigureCaption"/>
      </w:pPr>
      <w:r w:rsidRPr="00431B77">
        <w:t xml:space="preserve">Table </w:t>
      </w:r>
      <w:r w:rsidR="004F30EE">
        <w:fldChar w:fldCharType="begin"/>
      </w:r>
      <w:r w:rsidR="004F30EE">
        <w:instrText xml:space="preserve"> STYLEREF 1 \s </w:instrText>
      </w:r>
      <w:r w:rsidR="004F30EE">
        <w:fldChar w:fldCharType="separate"/>
      </w:r>
      <w:r w:rsidR="005C70CF">
        <w:rPr>
          <w:noProof/>
        </w:rPr>
        <w:t>4</w:t>
      </w:r>
      <w:r w:rsidR="004F30EE">
        <w:rPr>
          <w:noProof/>
        </w:rPr>
        <w:fldChar w:fldCharType="end"/>
      </w:r>
      <w:r w:rsidRPr="00431B77">
        <w:noBreakHyphen/>
      </w:r>
      <w:r>
        <w:t>5</w:t>
      </w:r>
      <w:r w:rsidRPr="00431B77">
        <w:t xml:space="preserve">: </w:t>
      </w:r>
      <w:r w:rsidR="00164045">
        <w:t>2014 Commercial Thermostat</w:t>
      </w:r>
      <w:r w:rsidR="00164045" w:rsidRPr="00AC34AF">
        <w:t xml:space="preserve"> Average Hourly Load Red</w:t>
      </w:r>
      <w:r w:rsidR="00164045">
        <w:t xml:space="preserve">uction </w:t>
      </w:r>
      <w:r w:rsidR="00164045">
        <w:br/>
        <w:t>for Event Period (2 to 6</w:t>
      </w:r>
      <w:r w:rsidR="00164045" w:rsidRPr="00AC34AF">
        <w:t xml:space="preserve"> PM) </w:t>
      </w:r>
      <w:r>
        <w:t xml:space="preserve">by </w:t>
      </w:r>
      <w:r w:rsidR="00114244">
        <w:t>Source</w:t>
      </w:r>
      <w:r w:rsidR="00164045">
        <w:t xml:space="preserve"> within SDG&amp;</w:t>
      </w:r>
      <w:proofErr w:type="gramStart"/>
      <w:r w:rsidR="00164045">
        <w:t>E</w:t>
      </w:r>
      <w:proofErr w:type="gramEnd"/>
      <w:r w:rsidR="001D78D2">
        <w:br/>
        <w:t>(kW per Customer, Aggregate MW</w:t>
      </w:r>
      <w:r w:rsidR="003F1F20">
        <w:t>,</w:t>
      </w:r>
      <w:r w:rsidR="001D78D2">
        <w:t xml:space="preserve"> and kW per Thermostat)</w:t>
      </w:r>
    </w:p>
    <w:tbl>
      <w:tblPr>
        <w:tblW w:w="11047" w:type="dxa"/>
        <w:jc w:val="center"/>
        <w:tblInd w:w="912" w:type="dxa"/>
        <w:tblLook w:val="04A0" w:firstRow="1" w:lastRow="0" w:firstColumn="1" w:lastColumn="0" w:noHBand="0" w:noVBand="1"/>
      </w:tblPr>
      <w:tblGrid>
        <w:gridCol w:w="1849"/>
        <w:gridCol w:w="1247"/>
        <w:gridCol w:w="1297"/>
        <w:gridCol w:w="1162"/>
        <w:gridCol w:w="1096"/>
        <w:gridCol w:w="1170"/>
        <w:gridCol w:w="1152"/>
        <w:gridCol w:w="1197"/>
        <w:gridCol w:w="877"/>
      </w:tblGrid>
      <w:tr w:rsidR="00DE2A61" w:rsidRPr="001E6657" w:rsidTr="001E6657">
        <w:trPr>
          <w:trHeight w:val="960"/>
          <w:jc w:val="center"/>
        </w:trPr>
        <w:tc>
          <w:tcPr>
            <w:tcW w:w="1849" w:type="dxa"/>
            <w:tcBorders>
              <w:top w:val="single" w:sz="8" w:space="0" w:color="auto"/>
              <w:left w:val="single" w:sz="8" w:space="0" w:color="auto"/>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Source</w:t>
            </w:r>
          </w:p>
        </w:tc>
        <w:tc>
          <w:tcPr>
            <w:tcW w:w="1247"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Enrolled Participants</w:t>
            </w:r>
          </w:p>
        </w:tc>
        <w:tc>
          <w:tcPr>
            <w:tcW w:w="1297" w:type="dxa"/>
            <w:tcBorders>
              <w:top w:val="single" w:sz="8" w:space="0" w:color="auto"/>
              <w:left w:val="nil"/>
              <w:bottom w:val="nil"/>
              <w:right w:val="single" w:sz="8" w:space="0" w:color="FFFFFF"/>
            </w:tcBorders>
            <w:shd w:val="clear" w:color="000000" w:fill="0070CD"/>
            <w:vAlign w:val="center"/>
            <w:hideMark/>
          </w:tcPr>
          <w:p w:rsidR="00054606" w:rsidRPr="001E6657" w:rsidRDefault="001E6657" w:rsidP="001E6657">
            <w:pPr>
              <w:spacing w:before="60" w:after="60" w:line="240" w:lineRule="auto"/>
              <w:jc w:val="center"/>
              <w:rPr>
                <w:rFonts w:ascii="Arial" w:eastAsia="Times New Roman" w:hAnsi="Arial" w:cs="Arial"/>
                <w:b/>
                <w:bCs/>
                <w:color w:val="FFFFFF"/>
                <w:sz w:val="18"/>
                <w:szCs w:val="18"/>
              </w:rPr>
            </w:pPr>
            <w:r>
              <w:rPr>
                <w:rFonts w:ascii="Arial" w:eastAsia="Times New Roman" w:hAnsi="Arial" w:cs="Arial"/>
                <w:b/>
                <w:bCs/>
                <w:color w:val="FFFFFF"/>
                <w:sz w:val="18"/>
                <w:szCs w:val="18"/>
              </w:rPr>
              <w:t xml:space="preserve">Total </w:t>
            </w:r>
            <w:r w:rsidR="00054606" w:rsidRPr="001E6657">
              <w:rPr>
                <w:rFonts w:ascii="Arial" w:eastAsia="Times New Roman" w:hAnsi="Arial" w:cs="Arial"/>
                <w:b/>
                <w:bCs/>
                <w:color w:val="FFFFFF"/>
                <w:sz w:val="18"/>
                <w:szCs w:val="18"/>
              </w:rPr>
              <w:t>Number of Thermostats</w:t>
            </w:r>
          </w:p>
        </w:tc>
        <w:tc>
          <w:tcPr>
            <w:tcW w:w="1162"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Avg. Reference Load (kW)</w:t>
            </w:r>
          </w:p>
        </w:tc>
        <w:tc>
          <w:tcPr>
            <w:tcW w:w="1096"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Avg. Load Reduction (kW)</w:t>
            </w:r>
          </w:p>
        </w:tc>
        <w:tc>
          <w:tcPr>
            <w:tcW w:w="1170"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Percent Load Reduction (%)</w:t>
            </w:r>
          </w:p>
        </w:tc>
        <w:tc>
          <w:tcPr>
            <w:tcW w:w="1152"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Aggregate Load Reduction (MW)</w:t>
            </w:r>
          </w:p>
        </w:tc>
        <w:tc>
          <w:tcPr>
            <w:tcW w:w="1197" w:type="dxa"/>
            <w:tcBorders>
              <w:top w:val="single" w:sz="8" w:space="0" w:color="auto"/>
              <w:left w:val="nil"/>
              <w:bottom w:val="nil"/>
              <w:right w:val="single" w:sz="8" w:space="0" w:color="FFFFFF"/>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Average Thermostat Impact</w:t>
            </w:r>
            <w:r w:rsidR="00DE2A61" w:rsidRPr="001E6657">
              <w:rPr>
                <w:rFonts w:ascii="Arial" w:eastAsia="Times New Roman" w:hAnsi="Arial" w:cs="Arial"/>
                <w:b/>
                <w:bCs/>
                <w:color w:val="FFFFFF"/>
                <w:sz w:val="18"/>
                <w:szCs w:val="18"/>
              </w:rPr>
              <w:t xml:space="preserve"> </w:t>
            </w:r>
            <w:r w:rsidRPr="001E6657">
              <w:rPr>
                <w:rFonts w:ascii="Arial" w:eastAsia="Times New Roman" w:hAnsi="Arial" w:cs="Arial"/>
                <w:b/>
                <w:bCs/>
                <w:color w:val="FFFFFF"/>
                <w:sz w:val="18"/>
                <w:szCs w:val="18"/>
              </w:rPr>
              <w:t>(kW)</w:t>
            </w:r>
          </w:p>
        </w:tc>
        <w:tc>
          <w:tcPr>
            <w:tcW w:w="877" w:type="dxa"/>
            <w:tcBorders>
              <w:top w:val="single" w:sz="8" w:space="0" w:color="auto"/>
              <w:left w:val="nil"/>
              <w:bottom w:val="nil"/>
              <w:right w:val="single" w:sz="8" w:space="0" w:color="auto"/>
            </w:tcBorders>
            <w:shd w:val="clear" w:color="000000" w:fill="0070CD"/>
            <w:vAlign w:val="center"/>
            <w:hideMark/>
          </w:tcPr>
          <w:p w:rsidR="00054606" w:rsidRPr="001E6657" w:rsidRDefault="00054606" w:rsidP="001E6657">
            <w:pPr>
              <w:spacing w:before="60" w:after="60" w:line="240" w:lineRule="auto"/>
              <w:jc w:val="center"/>
              <w:rPr>
                <w:rFonts w:ascii="Arial" w:eastAsia="Times New Roman" w:hAnsi="Arial" w:cs="Arial"/>
                <w:b/>
                <w:bCs/>
                <w:color w:val="FFFFFF"/>
                <w:sz w:val="18"/>
                <w:szCs w:val="18"/>
              </w:rPr>
            </w:pPr>
            <w:r w:rsidRPr="001E6657">
              <w:rPr>
                <w:rFonts w:ascii="Arial" w:eastAsia="Times New Roman" w:hAnsi="Arial" w:cs="Arial"/>
                <w:b/>
                <w:bCs/>
                <w:color w:val="FFFFFF"/>
                <w:sz w:val="18"/>
                <w:szCs w:val="18"/>
              </w:rPr>
              <w:t>Mean17 (°F)</w:t>
            </w:r>
          </w:p>
        </w:tc>
      </w:tr>
      <w:tr w:rsidR="00DE2A61" w:rsidRPr="001E6657" w:rsidTr="001E6657">
        <w:trPr>
          <w:trHeight w:val="300"/>
          <w:jc w:val="center"/>
        </w:trPr>
        <w:tc>
          <w:tcPr>
            <w:tcW w:w="18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54606" w:rsidRPr="001E6657" w:rsidRDefault="00054606" w:rsidP="001E6657">
            <w:pPr>
              <w:pStyle w:val="TableText"/>
              <w:rPr>
                <w:rFonts w:eastAsia="Times New Roman"/>
                <w:sz w:val="18"/>
                <w:szCs w:val="18"/>
              </w:rPr>
            </w:pPr>
            <w:r w:rsidRPr="001E6657">
              <w:rPr>
                <w:rFonts w:eastAsia="Times New Roman"/>
                <w:sz w:val="18"/>
                <w:szCs w:val="18"/>
              </w:rPr>
              <w:t>Demand Response</w:t>
            </w:r>
          </w:p>
        </w:tc>
        <w:tc>
          <w:tcPr>
            <w:tcW w:w="1247"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262</w:t>
            </w:r>
          </w:p>
        </w:tc>
        <w:tc>
          <w:tcPr>
            <w:tcW w:w="1297"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2,849</w:t>
            </w:r>
          </w:p>
        </w:tc>
        <w:tc>
          <w:tcPr>
            <w:tcW w:w="1162"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46.76</w:t>
            </w:r>
          </w:p>
        </w:tc>
        <w:tc>
          <w:tcPr>
            <w:tcW w:w="1096"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2.37</w:t>
            </w:r>
          </w:p>
        </w:tc>
        <w:tc>
          <w:tcPr>
            <w:tcW w:w="1170"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5%</w:t>
            </w:r>
          </w:p>
        </w:tc>
        <w:tc>
          <w:tcPr>
            <w:tcW w:w="1152"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0.62</w:t>
            </w:r>
          </w:p>
        </w:tc>
        <w:tc>
          <w:tcPr>
            <w:tcW w:w="1197"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0.22</w:t>
            </w:r>
          </w:p>
        </w:tc>
        <w:tc>
          <w:tcPr>
            <w:tcW w:w="877" w:type="dxa"/>
            <w:tcBorders>
              <w:top w:val="single" w:sz="4" w:space="0" w:color="auto"/>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80</w:t>
            </w:r>
          </w:p>
        </w:tc>
      </w:tr>
      <w:tr w:rsidR="00DE2A61" w:rsidRPr="001E6657" w:rsidTr="001E6657">
        <w:trPr>
          <w:trHeight w:val="300"/>
          <w:jc w:val="center"/>
        </w:trPr>
        <w:tc>
          <w:tcPr>
            <w:tcW w:w="1849" w:type="dxa"/>
            <w:tcBorders>
              <w:top w:val="nil"/>
              <w:left w:val="single" w:sz="4" w:space="0" w:color="auto"/>
              <w:bottom w:val="single" w:sz="4" w:space="0" w:color="auto"/>
              <w:right w:val="single" w:sz="4" w:space="0" w:color="auto"/>
            </w:tcBorders>
            <w:shd w:val="clear" w:color="auto" w:fill="auto"/>
            <w:noWrap/>
            <w:vAlign w:val="bottom"/>
            <w:hideMark/>
          </w:tcPr>
          <w:p w:rsidR="00054606" w:rsidRPr="001E6657" w:rsidRDefault="00054606" w:rsidP="001E6657">
            <w:pPr>
              <w:pStyle w:val="TableText"/>
              <w:rPr>
                <w:rFonts w:eastAsia="Times New Roman"/>
                <w:sz w:val="18"/>
                <w:szCs w:val="18"/>
              </w:rPr>
            </w:pPr>
            <w:r w:rsidRPr="001E6657">
              <w:rPr>
                <w:rFonts w:eastAsia="Times New Roman"/>
                <w:sz w:val="18"/>
                <w:szCs w:val="18"/>
              </w:rPr>
              <w:t>Direct Install</w:t>
            </w:r>
          </w:p>
        </w:tc>
        <w:tc>
          <w:tcPr>
            <w:tcW w:w="124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78</w:t>
            </w:r>
          </w:p>
        </w:tc>
        <w:tc>
          <w:tcPr>
            <w:tcW w:w="129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232</w:t>
            </w:r>
          </w:p>
        </w:tc>
        <w:tc>
          <w:tcPr>
            <w:tcW w:w="1162"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14.01</w:t>
            </w:r>
          </w:p>
        </w:tc>
        <w:tc>
          <w:tcPr>
            <w:tcW w:w="1096"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0.69</w:t>
            </w:r>
          </w:p>
        </w:tc>
        <w:tc>
          <w:tcPr>
            <w:tcW w:w="1170"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5%</w:t>
            </w:r>
          </w:p>
        </w:tc>
        <w:tc>
          <w:tcPr>
            <w:tcW w:w="1152"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0.05</w:t>
            </w:r>
          </w:p>
        </w:tc>
        <w:tc>
          <w:tcPr>
            <w:tcW w:w="119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0.23</w:t>
            </w:r>
          </w:p>
        </w:tc>
        <w:tc>
          <w:tcPr>
            <w:tcW w:w="87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sz w:val="18"/>
                <w:szCs w:val="18"/>
              </w:rPr>
            </w:pPr>
            <w:r w:rsidRPr="001E6657">
              <w:rPr>
                <w:rFonts w:eastAsia="Times New Roman" w:cs="Arial"/>
                <w:sz w:val="18"/>
                <w:szCs w:val="18"/>
              </w:rPr>
              <w:t>80</w:t>
            </w:r>
          </w:p>
        </w:tc>
      </w:tr>
      <w:tr w:rsidR="00DE2A61" w:rsidRPr="001E6657" w:rsidTr="001E6657">
        <w:trPr>
          <w:trHeight w:val="300"/>
          <w:jc w:val="center"/>
        </w:trPr>
        <w:tc>
          <w:tcPr>
            <w:tcW w:w="1849" w:type="dxa"/>
            <w:tcBorders>
              <w:top w:val="nil"/>
              <w:left w:val="single" w:sz="4" w:space="0" w:color="auto"/>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Both</w:t>
            </w:r>
          </w:p>
        </w:tc>
        <w:tc>
          <w:tcPr>
            <w:tcW w:w="124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341</w:t>
            </w:r>
          </w:p>
        </w:tc>
        <w:tc>
          <w:tcPr>
            <w:tcW w:w="129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3,085</w:t>
            </w:r>
          </w:p>
        </w:tc>
        <w:tc>
          <w:tcPr>
            <w:tcW w:w="1162"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39.12</w:t>
            </w:r>
          </w:p>
        </w:tc>
        <w:tc>
          <w:tcPr>
            <w:tcW w:w="1096"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1.99</w:t>
            </w:r>
          </w:p>
        </w:tc>
        <w:tc>
          <w:tcPr>
            <w:tcW w:w="1170"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5%</w:t>
            </w:r>
          </w:p>
        </w:tc>
        <w:tc>
          <w:tcPr>
            <w:tcW w:w="1152"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0.68</w:t>
            </w:r>
          </w:p>
        </w:tc>
        <w:tc>
          <w:tcPr>
            <w:tcW w:w="119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0.22</w:t>
            </w:r>
          </w:p>
        </w:tc>
        <w:tc>
          <w:tcPr>
            <w:tcW w:w="877" w:type="dxa"/>
            <w:tcBorders>
              <w:top w:val="nil"/>
              <w:left w:val="nil"/>
              <w:bottom w:val="single" w:sz="4" w:space="0" w:color="auto"/>
              <w:right w:val="single" w:sz="4" w:space="0" w:color="auto"/>
            </w:tcBorders>
            <w:shd w:val="clear" w:color="000000" w:fill="FFFFFF"/>
            <w:noWrap/>
            <w:vAlign w:val="center"/>
            <w:hideMark/>
          </w:tcPr>
          <w:p w:rsidR="00054606" w:rsidRPr="001E6657" w:rsidRDefault="00054606" w:rsidP="001E6657">
            <w:pPr>
              <w:pStyle w:val="TableText"/>
              <w:rPr>
                <w:rFonts w:eastAsia="Times New Roman" w:cs="Arial"/>
                <w:b/>
                <w:sz w:val="18"/>
                <w:szCs w:val="18"/>
              </w:rPr>
            </w:pPr>
            <w:r w:rsidRPr="001E6657">
              <w:rPr>
                <w:rFonts w:eastAsia="Times New Roman" w:cs="Arial"/>
                <w:b/>
                <w:sz w:val="18"/>
                <w:szCs w:val="18"/>
              </w:rPr>
              <w:t>80</w:t>
            </w:r>
          </w:p>
        </w:tc>
      </w:tr>
    </w:tbl>
    <w:p w:rsidR="001C4BCF" w:rsidRPr="005701E8" w:rsidRDefault="001C4BCF" w:rsidP="001E6657">
      <w:pPr>
        <w:pStyle w:val="Heading2"/>
        <w:spacing w:before="360"/>
      </w:pPr>
      <w:bookmarkStart w:id="46" w:name="_Toc415585935"/>
      <w:bookmarkEnd w:id="42"/>
      <w:bookmarkEnd w:id="43"/>
      <w:r w:rsidRPr="005701E8">
        <w:lastRenderedPageBreak/>
        <w:t>Average Event Impacts</w:t>
      </w:r>
      <w:r>
        <w:t xml:space="preserve"> – Residential</w:t>
      </w:r>
      <w:bookmarkEnd w:id="46"/>
    </w:p>
    <w:p w:rsidR="001C4BCF" w:rsidRDefault="001E6657" w:rsidP="001C4BCF">
      <w:pPr>
        <w:pStyle w:val="BodyParagraph"/>
        <w:sectPr w:rsidR="001C4BCF" w:rsidSect="00B64E85">
          <w:headerReference w:type="default" r:id="rId45"/>
          <w:footerReference w:type="default" r:id="rId46"/>
          <w:pgSz w:w="12240" w:h="15840"/>
          <w:pgMar w:top="1440" w:right="1440" w:bottom="1440" w:left="1440" w:header="720" w:footer="720" w:gutter="0"/>
          <w:cols w:space="720"/>
          <w:docGrid w:linePitch="360"/>
        </w:sectPr>
      </w:pPr>
      <w:r>
        <w:t>As discussed above, a</w:t>
      </w:r>
      <w:r w:rsidRPr="006F0FAD">
        <w:t xml:space="preserve"> few participants are considered residential customers in SDG&amp;E’s records, even though these customers are part of a commercial DR program. These residential premises are located in commercially-managed facilities.</w:t>
      </w:r>
      <w:r w:rsidR="00B458E0" w:rsidRPr="00B458E0">
        <w:t xml:space="preserve"> </w:t>
      </w:r>
      <w:r w:rsidR="00B458E0">
        <w:t>This small, unique group accounts for less than 5% of the thermostats in the program.</w:t>
      </w:r>
      <w:r w:rsidRPr="006F0FAD">
        <w:t xml:space="preserve"> </w:t>
      </w:r>
      <w:r w:rsidRPr="005701E8">
        <w:t>Figure 4-</w:t>
      </w:r>
      <w:r>
        <w:t>3</w:t>
      </w:r>
      <w:r w:rsidRPr="005701E8">
        <w:t xml:space="preserve"> shows the hourly load impacts for the average</w:t>
      </w:r>
      <w:r>
        <w:t xml:space="preserve"> residential </w:t>
      </w:r>
      <w:r w:rsidRPr="005701E8">
        <w:t xml:space="preserve">customer across the </w:t>
      </w:r>
      <w:r>
        <w:t xml:space="preserve">four event days. </w:t>
      </w:r>
      <w:r w:rsidRPr="005701E8">
        <w:t>The number of enrolled</w:t>
      </w:r>
      <w:r>
        <w:t xml:space="preserve"> </w:t>
      </w:r>
      <w:r w:rsidRPr="005701E8">
        <w:t>customers</w:t>
      </w:r>
      <w:r>
        <w:t>, 193</w:t>
      </w:r>
      <w:r w:rsidRPr="005701E8">
        <w:t xml:space="preserve">, is the average number of enrolled </w:t>
      </w:r>
      <w:r>
        <w:t>commercial</w:t>
      </w:r>
      <w:r w:rsidRPr="005701E8">
        <w:t xml:space="preserve"> customers across the </w:t>
      </w:r>
      <w:r>
        <w:t>four event days</w:t>
      </w:r>
      <w:r w:rsidRPr="005701E8">
        <w:t>.</w:t>
      </w:r>
      <w:r>
        <w:t xml:space="preserve"> </w:t>
      </w:r>
      <w:r w:rsidRPr="005701E8">
        <w:t xml:space="preserve">The average impact </w:t>
      </w:r>
      <w:r>
        <w:t xml:space="preserve">per customer </w:t>
      </w:r>
      <w:r w:rsidRPr="005701E8">
        <w:t>for all events ac</w:t>
      </w:r>
      <w:r>
        <w:t>ross the 4</w:t>
      </w:r>
      <w:r w:rsidRPr="005701E8">
        <w:t xml:space="preserve">-hour event window was </w:t>
      </w:r>
      <w:r w:rsidR="00B458E0">
        <w:t>0.13</w:t>
      </w:r>
      <w:r>
        <w:t xml:space="preserve"> kW, or </w:t>
      </w:r>
      <w:r w:rsidR="00B458E0">
        <w:t>6.7</w:t>
      </w:r>
      <w:r w:rsidRPr="00A501FA">
        <w:t>%</w:t>
      </w:r>
      <w:r>
        <w:t xml:space="preserve"> of the</w:t>
      </w:r>
      <w:r w:rsidR="00B458E0">
        <w:t xml:space="preserve"> reference</w:t>
      </w:r>
      <w:r>
        <w:t xml:space="preserve"> load</w:t>
      </w:r>
      <w:r w:rsidR="00B458E0">
        <w:t>.</w:t>
      </w:r>
    </w:p>
    <w:p w:rsidR="001C4BCF" w:rsidRPr="005701E8" w:rsidRDefault="001C4BCF" w:rsidP="001C4BCF">
      <w:pPr>
        <w:pStyle w:val="TableFigureCaption"/>
      </w:pPr>
      <w:r w:rsidRPr="00654F3D">
        <w:lastRenderedPageBreak/>
        <w:t xml:space="preserve">Figure </w:t>
      </w:r>
      <w:r>
        <w:fldChar w:fldCharType="begin"/>
      </w:r>
      <w:r>
        <w:instrText xml:space="preserve"> STYLEREF 1 \s </w:instrText>
      </w:r>
      <w:r>
        <w:fldChar w:fldCharType="separate"/>
      </w:r>
      <w:r w:rsidR="005C70CF">
        <w:rPr>
          <w:noProof/>
        </w:rPr>
        <w:t>4</w:t>
      </w:r>
      <w:r>
        <w:rPr>
          <w:noProof/>
        </w:rPr>
        <w:fldChar w:fldCharType="end"/>
      </w:r>
      <w:r>
        <w:t>-</w:t>
      </w:r>
      <w:r w:rsidR="001E6657">
        <w:t>3</w:t>
      </w:r>
      <w:r w:rsidRPr="00654F3D">
        <w:t xml:space="preserve">: Load Impact </w:t>
      </w:r>
      <w:r>
        <w:t xml:space="preserve">(kW) </w:t>
      </w:r>
      <w:r w:rsidRPr="00654F3D">
        <w:t xml:space="preserve">per Hour for </w:t>
      </w:r>
      <w:r>
        <w:t xml:space="preserve">the Average </w:t>
      </w:r>
      <w:r w:rsidRPr="00654F3D">
        <w:t>201</w:t>
      </w:r>
      <w:r>
        <w:t>4</w:t>
      </w:r>
      <w:r w:rsidRPr="00654F3D">
        <w:t xml:space="preserve"> Event Day </w:t>
      </w:r>
      <w:r w:rsidRPr="00654F3D">
        <w:br/>
        <w:t xml:space="preserve">(Average </w:t>
      </w:r>
      <w:r w:rsidR="001E6657">
        <w:t>Residential</w:t>
      </w:r>
      <w:r w:rsidRPr="00654F3D">
        <w:t xml:space="preserve"> Participant)</w:t>
      </w:r>
      <w:r w:rsidRPr="00B22A17">
        <w:rPr>
          <w:b w:val="0"/>
        </w:rPr>
        <w:t xml:space="preserve"> </w:t>
      </w:r>
      <w:r w:rsidR="001E6657" w:rsidRPr="001E6657">
        <w:drawing>
          <wp:inline distT="0" distB="0" distL="0" distR="0" wp14:anchorId="56A1C182" wp14:editId="16898F37">
            <wp:extent cx="8441290" cy="417107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443171" cy="4172001"/>
                    </a:xfrm>
                    <a:prstGeom prst="rect">
                      <a:avLst/>
                    </a:prstGeom>
                    <a:noFill/>
                    <a:ln>
                      <a:noFill/>
                    </a:ln>
                  </pic:spPr>
                </pic:pic>
              </a:graphicData>
            </a:graphic>
          </wp:inline>
        </w:drawing>
      </w:r>
    </w:p>
    <w:p w:rsidR="001C4BCF" w:rsidRDefault="001C4BCF" w:rsidP="001C4BCF">
      <w:pPr>
        <w:pStyle w:val="TableFigureCaption"/>
        <w:rPr>
          <w:highlight w:val="lightGray"/>
        </w:rPr>
      </w:pPr>
    </w:p>
    <w:p w:rsidR="001C4BCF" w:rsidRPr="00B22A17" w:rsidRDefault="001C4BCF" w:rsidP="001C4BCF">
      <w:pPr>
        <w:pStyle w:val="BodyParagraph"/>
        <w:rPr>
          <w:highlight w:val="lightGray"/>
        </w:rPr>
      </w:pPr>
    </w:p>
    <w:p w:rsidR="001C4BCF" w:rsidRPr="00B22A17" w:rsidRDefault="001C4BCF" w:rsidP="001C4BCF">
      <w:pPr>
        <w:pStyle w:val="BodyParagraph"/>
        <w:rPr>
          <w:highlight w:val="lightGray"/>
        </w:rPr>
      </w:pPr>
    </w:p>
    <w:p w:rsidR="001C4BCF" w:rsidRPr="00B22A17" w:rsidRDefault="001C4BCF" w:rsidP="001C4BCF">
      <w:pPr>
        <w:pStyle w:val="BodyParagraph"/>
        <w:rPr>
          <w:highlight w:val="lightGray"/>
        </w:rPr>
        <w:sectPr w:rsidR="001C4BCF" w:rsidRPr="00B22A17" w:rsidSect="00B64E85">
          <w:footerReference w:type="default" r:id="rId48"/>
          <w:pgSz w:w="15840" w:h="12240" w:orient="landscape"/>
          <w:pgMar w:top="1440" w:right="1440" w:bottom="1440" w:left="1440" w:header="720" w:footer="720" w:gutter="0"/>
          <w:cols w:space="720"/>
          <w:docGrid w:linePitch="360"/>
        </w:sectPr>
      </w:pPr>
    </w:p>
    <w:p w:rsidR="00912119" w:rsidRDefault="00912119" w:rsidP="00912119">
      <w:pPr>
        <w:pStyle w:val="Heading1"/>
      </w:pPr>
      <w:bookmarkStart w:id="47" w:name="_Toc352567310"/>
      <w:bookmarkStart w:id="48" w:name="_Toc413592766"/>
      <w:bookmarkStart w:id="49" w:name="_Toc415585936"/>
      <w:r w:rsidRPr="00FE1AF5">
        <w:lastRenderedPageBreak/>
        <w:t>Ex Ante Methodology and Results</w:t>
      </w:r>
      <w:bookmarkEnd w:id="47"/>
      <w:bookmarkEnd w:id="48"/>
      <w:bookmarkEnd w:id="49"/>
    </w:p>
    <w:p w:rsidR="006316A7" w:rsidRDefault="006316A7" w:rsidP="006316A7">
      <w:pPr>
        <w:pStyle w:val="BodyParagraph"/>
      </w:pPr>
      <w:r w:rsidRPr="00C556FF">
        <w:t xml:space="preserve">This section </w:t>
      </w:r>
      <w:r>
        <w:t xml:space="preserve">summarizes the modeling approach and results associated with ex ante impact estimation for the </w:t>
      </w:r>
      <w:r w:rsidR="006506D7">
        <w:t>commercial thermostat</w:t>
      </w:r>
      <w:r>
        <w:t xml:space="preserve"> program</w:t>
      </w:r>
      <w:r w:rsidR="003F1F20">
        <w:t xml:space="preserve">. </w:t>
      </w:r>
      <w:r>
        <w:t xml:space="preserve">Ex ante impacts are intended to represent what the </w:t>
      </w:r>
      <w:r w:rsidR="006506D7">
        <w:t>commercial thermostat</w:t>
      </w:r>
      <w:r>
        <w:t xml:space="preserve"> program can deliver under a standardized set of weather and event conditions</w:t>
      </w:r>
      <w:r w:rsidRPr="00704CC5">
        <w:t xml:space="preserve"> </w:t>
      </w:r>
      <w:r>
        <w:t>given changes in enrollment over the forecast horizon</w:t>
      </w:r>
      <w:r w:rsidR="003F1F20">
        <w:t xml:space="preserve">. </w:t>
      </w:r>
      <w:r>
        <w:t xml:space="preserve">The weather used for ex ante load impact estimation is meant to reflect conditions on high demand days when </w:t>
      </w:r>
      <w:r w:rsidR="00BF0539">
        <w:t xml:space="preserve">there is a high likelihood that </w:t>
      </w:r>
      <w:r>
        <w:t>events will be called under normal (1-in-2 year) and ex</w:t>
      </w:r>
      <w:r w:rsidR="00BF0539">
        <w:t>treme (1-in-10 year) weather.</w:t>
      </w:r>
    </w:p>
    <w:p w:rsidR="006316A7" w:rsidRDefault="006316A7" w:rsidP="006316A7">
      <w:pPr>
        <w:pStyle w:val="BodyParagraph"/>
      </w:pPr>
      <w:r>
        <w:t>The methodology used to estimate ex ante impacts is summarized in Section 5.1</w:t>
      </w:r>
      <w:r w:rsidR="003F1F20">
        <w:t xml:space="preserve">. </w:t>
      </w:r>
      <w:r w:rsidR="00DB5712">
        <w:t xml:space="preserve">Then, </w:t>
      </w:r>
      <w:r>
        <w:t xml:space="preserve">Section 5.2 summarizes the </w:t>
      </w:r>
      <w:proofErr w:type="spellStart"/>
      <w:r>
        <w:t>ex ante</w:t>
      </w:r>
      <w:proofErr w:type="spellEnd"/>
      <w:r>
        <w:t xml:space="preserve"> weather conditions that underlie the impact estimates, which are new this year and are estimated under two set</w:t>
      </w:r>
      <w:r w:rsidR="00BF0539">
        <w:t>s of assumptions, one based on SD</w:t>
      </w:r>
      <w:r>
        <w:t>G&amp;E-specific operating conditions and the other based on CAISO operating conditions</w:t>
      </w:r>
      <w:r w:rsidR="003F1F20">
        <w:t xml:space="preserve">. </w:t>
      </w:r>
      <w:r>
        <w:t>Estimated impacts are presented in Section 5.3 and a comparison of ex post and ex ante estimates is presented in Section 5.4</w:t>
      </w:r>
      <w:r w:rsidR="00DB5712">
        <w:t>.</w:t>
      </w:r>
    </w:p>
    <w:p w:rsidR="006316A7" w:rsidRPr="00C556FF" w:rsidRDefault="006316A7" w:rsidP="006316A7">
      <w:pPr>
        <w:pStyle w:val="Heading2"/>
      </w:pPr>
      <w:bookmarkStart w:id="50" w:name="_Toc413592767"/>
      <w:bookmarkStart w:id="51" w:name="_Toc414535057"/>
      <w:bookmarkStart w:id="52" w:name="_Toc415585937"/>
      <w:r>
        <w:t>Ex Ante Estimation Methodology</w:t>
      </w:r>
      <w:bookmarkEnd w:id="50"/>
      <w:bookmarkEnd w:id="51"/>
      <w:bookmarkEnd w:id="52"/>
    </w:p>
    <w:p w:rsidR="006316A7" w:rsidRPr="00C556FF" w:rsidRDefault="006316A7" w:rsidP="006316A7">
      <w:pPr>
        <w:pStyle w:val="BodyBeforeBullet"/>
      </w:pPr>
      <w:r w:rsidRPr="00C556FF">
        <w:t xml:space="preserve">At a high level, </w:t>
      </w:r>
      <w:r>
        <w:t>ex ante impact estimates were developed using the following multi-step process</w:t>
      </w:r>
      <w:r w:rsidRPr="00C556FF">
        <w:t>:</w:t>
      </w:r>
    </w:p>
    <w:p w:rsidR="006316A7" w:rsidRPr="00D73015" w:rsidRDefault="006316A7" w:rsidP="006316A7">
      <w:pPr>
        <w:pStyle w:val="Bullets"/>
        <w:tabs>
          <w:tab w:val="num" w:pos="720"/>
        </w:tabs>
        <w:ind w:left="720"/>
      </w:pPr>
      <w:r w:rsidRPr="00D73015">
        <w:t xml:space="preserve">First, ex post estimates were developed using </w:t>
      </w:r>
      <w:r>
        <w:t xml:space="preserve">the </w:t>
      </w:r>
      <w:r w:rsidR="00DB5712">
        <w:t>matching</w:t>
      </w:r>
      <w:r w:rsidR="00BF0539">
        <w:t xml:space="preserve"> </w:t>
      </w:r>
      <w:r>
        <w:t>methodology d</w:t>
      </w:r>
      <w:r w:rsidR="00DB5712">
        <w:t xml:space="preserve">escribed in Section 3, with the key output being the </w:t>
      </w:r>
      <w:r w:rsidR="007A1ED0">
        <w:t xml:space="preserve">2014 average event day per-thermostat impact </w:t>
      </w:r>
      <w:r w:rsidR="00DB5712">
        <w:t>(0.22 kW);</w:t>
      </w:r>
    </w:p>
    <w:p w:rsidR="00216630" w:rsidRDefault="006316A7" w:rsidP="00216630">
      <w:pPr>
        <w:pStyle w:val="Bullets"/>
        <w:tabs>
          <w:tab w:val="num" w:pos="720"/>
        </w:tabs>
        <w:ind w:left="720"/>
      </w:pPr>
      <w:r>
        <w:t xml:space="preserve">Second, regression models were estimated that relate </w:t>
      </w:r>
      <w:r w:rsidR="00216630">
        <w:t xml:space="preserve">hourly </w:t>
      </w:r>
      <w:r w:rsidR="00DB5712">
        <w:t>usage to weather for customers that are currently enrolled in the commercial thermostat program</w:t>
      </w:r>
      <w:r w:rsidR="00DA311C">
        <w:t>. This model was fit using one data point fo</w:t>
      </w:r>
      <w:r w:rsidR="00DB5712">
        <w:t>r each customer segment, hour and day;</w:t>
      </w:r>
    </w:p>
    <w:p w:rsidR="006316A7" w:rsidRDefault="00216630" w:rsidP="00216630">
      <w:pPr>
        <w:pStyle w:val="Bullets"/>
        <w:tabs>
          <w:tab w:val="num" w:pos="720"/>
        </w:tabs>
        <w:ind w:left="720"/>
      </w:pPr>
      <w:r>
        <w:t>Third, a regression model was estimated that related the ex post impacts for</w:t>
      </w:r>
      <w:r w:rsidR="00DB5712">
        <w:t xml:space="preserve"> 50% cycling customers in the Summer Saver program</w:t>
      </w:r>
      <w:r w:rsidR="006316A7">
        <w:t xml:space="preserve"> to average temperatures from midnight to 5 PM (referred to as </w:t>
      </w:r>
      <w:r w:rsidR="006316A7" w:rsidRPr="00DB5712">
        <w:rPr>
          <w:i/>
        </w:rPr>
        <w:t>mean17</w:t>
      </w:r>
      <w:r w:rsidR="006316A7">
        <w:t xml:space="preserve">) </w:t>
      </w:r>
      <w:r w:rsidR="006316A7" w:rsidRPr="00F54B55">
        <w:t>on</w:t>
      </w:r>
      <w:r w:rsidR="006316A7">
        <w:t xml:space="preserve"> the even</w:t>
      </w:r>
      <w:r>
        <w:t>t day. E</w:t>
      </w:r>
      <w:r w:rsidR="006316A7">
        <w:t>x ante weather conditions were used a</w:t>
      </w:r>
      <w:r>
        <w:t>s input to the regression model</w:t>
      </w:r>
      <w:r w:rsidR="006316A7">
        <w:t xml:space="preserve"> to predict </w:t>
      </w:r>
      <w:r>
        <w:t>Summer</w:t>
      </w:r>
      <w:r w:rsidR="00DB5712">
        <w:t xml:space="preserve"> </w:t>
      </w:r>
      <w:r>
        <w:t xml:space="preserve">Saver </w:t>
      </w:r>
      <w:r w:rsidR="006316A7">
        <w:t xml:space="preserve">impacts for each hour for monthly system peak days </w:t>
      </w:r>
      <w:r w:rsidR="00DB5712">
        <w:t>and for the typical event day; and</w:t>
      </w:r>
    </w:p>
    <w:p w:rsidR="00216630" w:rsidRPr="00A975CA" w:rsidRDefault="00216630" w:rsidP="00DE2A61">
      <w:pPr>
        <w:pStyle w:val="BulletLast"/>
        <w:ind w:left="720"/>
      </w:pPr>
      <w:r>
        <w:t>Fourth, the ratio of impact to weather observed in the Summer</w:t>
      </w:r>
      <w:r w:rsidR="00DB5712">
        <w:t xml:space="preserve"> </w:t>
      </w:r>
      <w:r>
        <w:t xml:space="preserve">Saver program was applied to the </w:t>
      </w:r>
      <w:r w:rsidR="007A1ED0">
        <w:t xml:space="preserve">2014 </w:t>
      </w:r>
      <w:r>
        <w:t xml:space="preserve">average event day </w:t>
      </w:r>
      <w:r w:rsidR="00DB5712">
        <w:t>per-thermostat</w:t>
      </w:r>
      <w:r>
        <w:t xml:space="preserve"> impact for the commercial thermostat program</w:t>
      </w:r>
      <w:r w:rsidR="007A1ED0">
        <w:t xml:space="preserve"> (from Step 1)</w:t>
      </w:r>
      <w:r>
        <w:t>.</w:t>
      </w:r>
    </w:p>
    <w:p w:rsidR="006316A7" w:rsidRDefault="006316A7" w:rsidP="006316A7">
      <w:pPr>
        <w:pStyle w:val="BodyParagraph"/>
      </w:pPr>
      <w:r w:rsidRPr="0022752F">
        <w:t>The final model specification</w:t>
      </w:r>
      <w:r w:rsidR="00DA311C">
        <w:t>s</w:t>
      </w:r>
      <w:r>
        <w:t xml:space="preserve"> used for </w:t>
      </w:r>
      <w:r w:rsidRPr="0022752F">
        <w:t xml:space="preserve">the </w:t>
      </w:r>
      <w:r w:rsidR="00DA311C">
        <w:t>reference loads</w:t>
      </w:r>
      <w:r w:rsidRPr="0022752F">
        <w:t xml:space="preserve"> and </w:t>
      </w:r>
      <w:r w:rsidR="007D026B">
        <w:t>Summer</w:t>
      </w:r>
      <w:r w:rsidR="00DB5712">
        <w:t xml:space="preserve"> </w:t>
      </w:r>
      <w:r w:rsidR="007D026B">
        <w:t xml:space="preserve">Saver </w:t>
      </w:r>
      <w:r w:rsidR="00DA311C">
        <w:t>impact-temperature relationship</w:t>
      </w:r>
      <w:r>
        <w:t xml:space="preserve"> </w:t>
      </w:r>
      <w:r w:rsidR="00DA311C">
        <w:t>are</w:t>
      </w:r>
      <w:r>
        <w:t xml:space="preserve"> shown below</w:t>
      </w:r>
      <w:r w:rsidR="003F1F20">
        <w:t xml:space="preserve">. </w:t>
      </w:r>
      <w:r w:rsidR="002C5924">
        <w:t xml:space="preserve">The reference load </w:t>
      </w:r>
      <w:r w:rsidR="00B91475">
        <w:t>specification</w:t>
      </w:r>
      <w:r w:rsidR="002C5924">
        <w:t xml:space="preserve"> was chosen based on i</w:t>
      </w:r>
      <w:r w:rsidR="00B91475">
        <w:t xml:space="preserve">ts performance in estimating reference loads in the 2014 </w:t>
      </w:r>
      <w:r w:rsidR="002C5924">
        <w:t xml:space="preserve">Critical Peak Pricing </w:t>
      </w:r>
      <w:r w:rsidR="00B91475">
        <w:t>program ex ante evaluation</w:t>
      </w:r>
      <w:r w:rsidR="002C5924">
        <w:t xml:space="preserve">. The impact model matches the model used in the </w:t>
      </w:r>
      <w:r w:rsidR="00B91475">
        <w:t xml:space="preserve">2014 </w:t>
      </w:r>
      <w:r w:rsidR="002C5924">
        <w:t>Summer</w:t>
      </w:r>
      <w:r w:rsidR="00DB5712">
        <w:t xml:space="preserve"> </w:t>
      </w:r>
      <w:r w:rsidR="002C5924">
        <w:t>Saver evaluation to maintain consistency.</w:t>
      </w:r>
    </w:p>
    <w:p w:rsidR="00DA311C" w:rsidRPr="008E103E" w:rsidRDefault="00DA311C" w:rsidP="00DA311C">
      <w:pPr>
        <w:pStyle w:val="TableFigureCaption"/>
      </w:pPr>
      <w:r>
        <w:t xml:space="preserve">Equation </w:t>
      </w:r>
      <w:r w:rsidRPr="008E103E">
        <w:t xml:space="preserve">5-1: </w:t>
      </w:r>
      <w:r>
        <w:t xml:space="preserve">Reference Load </w:t>
      </w:r>
      <w:proofErr w:type="gramStart"/>
      <w:r>
        <w:t>Ex</w:t>
      </w:r>
      <w:proofErr w:type="gramEnd"/>
      <w:r>
        <w:t xml:space="preserve"> Ante Regression Model Specification</w:t>
      </w:r>
    </w:p>
    <w:p w:rsidR="006316A7" w:rsidRPr="008E103E" w:rsidRDefault="004F30EE" w:rsidP="006316A7">
      <w:pPr>
        <w:pStyle w:val="BodyParagraph"/>
        <w:jc w:val="center"/>
        <w:rPr>
          <w:sz w:val="24"/>
          <w:szCs w:val="24"/>
        </w:rPr>
      </w:pPr>
      <m:oMathPara>
        <m:oMath>
          <m:sSub>
            <m:sSubPr>
              <m:ctrlPr>
                <w:rPr>
                  <w:rFonts w:ascii="Cambria Math" w:hAnsi="Cambria Math" w:cs="Arial"/>
                  <w:i/>
                </w:rPr>
              </m:ctrlPr>
            </m:sSubPr>
            <m:e>
              <m:r>
                <w:rPr>
                  <w:rFonts w:ascii="Cambria Math" w:hAnsi="Cambria Math" w:cs="Arial"/>
                </w:rPr>
                <m:t>kW</m:t>
              </m:r>
            </m:e>
            <m:sub>
              <m:r>
                <w:rPr>
                  <w:rFonts w:ascii="Cambria Math" w:hAnsi="Cambria Math" w:cs="Arial"/>
                </w:rPr>
                <m:t>t</m:t>
              </m:r>
            </m:sub>
          </m:sSub>
          <m:r>
            <w:rPr>
              <w:rFonts w:ascii="Cambria Math" w:cs="Arial"/>
            </w:rPr>
            <m:t>=</m:t>
          </m:r>
          <m:r>
            <w:rPr>
              <w:rFonts w:ascii="Cambria Math" w:hAnsi="Cambria Math" w:cs="Arial"/>
            </w:rPr>
            <m:t>a</m:t>
          </m:r>
          <m:r>
            <w:rPr>
              <w:rFonts w:ascii="Cambria Math" w:cs="Arial"/>
            </w:rPr>
            <m:t>+b</m:t>
          </m:r>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mean17</m:t>
                  </m:r>
                </m:e>
                <m:sub>
                  <m:r>
                    <w:rPr>
                      <w:rFonts w:ascii="Cambria Math" w:cs="Arial"/>
                    </w:rPr>
                    <m:t>t</m:t>
                  </m:r>
                </m:sub>
              </m:sSub>
            </m:e>
            <m:sub>
              <m:r>
                <m:rPr>
                  <m:sty m:val="p"/>
                </m:rPr>
                <w:rPr>
                  <w:rFonts w:ascii="Cambria Math" w:hAnsi="Cambria Math" w:cs="Arial"/>
                  <w:sz w:val="24"/>
                  <w:szCs w:val="24"/>
                </w:rPr>
                <m:t xml:space="preserve"> </m:t>
              </m:r>
            </m:sub>
          </m:sSub>
          <m:r>
            <w:rPr>
              <w:rFonts w:ascii="Cambria Math" w:cs="Arial"/>
            </w:rPr>
            <m:t>+c</m:t>
          </m:r>
          <m:sSub>
            <m:sSubPr>
              <m:ctrlPr>
                <w:rPr>
                  <w:rFonts w:ascii="Cambria Math" w:hAnsi="Cambria Math" w:cs="Arial"/>
                  <w:sz w:val="24"/>
                  <w:szCs w:val="24"/>
                </w:rPr>
              </m:ctrlPr>
            </m:sSubPr>
            <m:e>
              <m:r>
                <w:rPr>
                  <w:rFonts w:ascii="Cambria Math" w:hAnsi="Cambria Math" w:cs="Arial"/>
                </w:rPr>
                <m:t>∙</m:t>
              </m:r>
              <m:sSubSup>
                <m:sSubSupPr>
                  <m:ctrlPr>
                    <w:rPr>
                      <w:rFonts w:ascii="Cambria Math" w:hAnsi="Cambria Math" w:cs="Arial"/>
                      <w:i/>
                    </w:rPr>
                  </m:ctrlPr>
                </m:sSubSupPr>
                <m:e>
                  <m:r>
                    <w:rPr>
                      <w:rFonts w:ascii="Cambria Math" w:hAnsi="Cambria Math" w:cs="Arial"/>
                    </w:rPr>
                    <m:t>mean17</m:t>
                  </m:r>
                </m:e>
                <m:sub>
                  <m:r>
                    <w:rPr>
                      <w:rFonts w:ascii="Cambria Math" w:hAnsi="Cambria Math" w:cs="Arial"/>
                    </w:rPr>
                    <m:t>t</m:t>
                  </m:r>
                </m:sub>
                <m:sup>
                  <m:r>
                    <w:rPr>
                      <w:rFonts w:ascii="Cambria Math" w:hAnsi="Cambria Math" w:cs="Arial"/>
                    </w:rPr>
                    <m:t>2</m:t>
                  </m:r>
                </m:sup>
              </m:sSubSup>
            </m:e>
            <m:sub>
              <m:r>
                <m:rPr>
                  <m:sty m:val="p"/>
                </m:rPr>
                <w:rPr>
                  <w:rFonts w:ascii="Cambria Math" w:hAnsi="Cambria Math" w:cs="Arial"/>
                  <w:sz w:val="24"/>
                  <w:szCs w:val="24"/>
                </w:rPr>
                <m:t xml:space="preserve"> </m:t>
              </m:r>
            </m:sub>
          </m:sSub>
          <m:r>
            <m:rPr>
              <m:sty m:val="b"/>
            </m:rPr>
            <w:rPr>
              <w:rFonts w:ascii="Cambria Math" w:hAnsi="Cambria Math"/>
            </w:rPr>
            <m:t>+</m:t>
          </m:r>
          <m:nary>
            <m:naryPr>
              <m:chr m:val="∑"/>
              <m:limLoc m:val="undOvr"/>
              <m:ctrlPr>
                <w:rPr>
                  <w:rFonts w:ascii="Cambria Math" w:hAnsi="Cambria Math"/>
                </w:rPr>
              </m:ctrlPr>
            </m:naryPr>
            <m:sub>
              <m:r>
                <w:rPr>
                  <w:rFonts w:ascii="Cambria Math" w:hAnsi="Cambria Math"/>
                </w:rPr>
                <m:t>day=Tuesday</m:t>
              </m:r>
            </m:sub>
            <m:sup>
              <m:r>
                <w:rPr>
                  <w:rFonts w:ascii="Cambria Math" w:hAnsi="Cambria Math"/>
                </w:rPr>
                <m:t>Friday</m:t>
              </m:r>
            </m:sup>
            <m:e>
              <m:sSub>
                <m:sSubPr>
                  <m:ctrlPr>
                    <w:rPr>
                      <w:rFonts w:ascii="Cambria Math" w:hAnsi="Cambria Math" w:cs="Arial"/>
                      <w:i/>
                    </w:rPr>
                  </m:ctrlPr>
                </m:sSubPr>
                <m:e>
                  <m:r>
                    <w:rPr>
                      <w:rFonts w:ascii="Cambria Math" w:cs="Arial"/>
                    </w:rPr>
                    <m:t>d</m:t>
                  </m:r>
                </m:e>
                <m:sub>
                  <m:r>
                    <w:rPr>
                      <w:rFonts w:ascii="Cambria Math" w:cs="Arial"/>
                    </w:rPr>
                    <m:t>day</m:t>
                  </m:r>
                </m:sub>
              </m:sSub>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DOW</m:t>
                      </m:r>
                    </m:e>
                    <m:sub>
                      <m:r>
                        <w:rPr>
                          <w:rFonts w:ascii="Cambria Math" w:cs="Arial"/>
                        </w:rPr>
                        <m:t>t,day</m:t>
                      </m:r>
                    </m:sub>
                  </m:sSub>
                </m:e>
                <m:sub>
                  <m:r>
                    <m:rPr>
                      <m:sty m:val="p"/>
                    </m:rPr>
                    <w:rPr>
                      <w:rFonts w:ascii="Cambria Math" w:hAnsi="Cambria Math" w:cs="Arial"/>
                      <w:sz w:val="24"/>
                      <w:szCs w:val="24"/>
                    </w:rPr>
                    <m:t xml:space="preserve"> </m:t>
                  </m:r>
                </m:sub>
              </m:sSub>
            </m:e>
          </m:nary>
          <m:r>
            <m:rPr>
              <m:sty m:val="b"/>
            </m:rPr>
            <w:rPr>
              <w:rFonts w:ascii="Cambria Math" w:hAnsi="Cambria Math"/>
            </w:rPr>
            <m:t>+</m:t>
          </m:r>
          <m:nary>
            <m:naryPr>
              <m:chr m:val="∑"/>
              <m:limLoc m:val="undOvr"/>
              <m:ctrlPr>
                <w:rPr>
                  <w:rFonts w:ascii="Cambria Math" w:hAnsi="Cambria Math"/>
                </w:rPr>
              </m:ctrlPr>
            </m:naryPr>
            <m:sub>
              <m:r>
                <w:rPr>
                  <w:rFonts w:ascii="Cambria Math" w:hAnsi="Cambria Math"/>
                </w:rPr>
                <m:t>month=February</m:t>
              </m:r>
            </m:sub>
            <m:sup>
              <m:r>
                <w:rPr>
                  <w:rFonts w:ascii="Cambria Math" w:hAnsi="Cambria Math"/>
                </w:rPr>
                <m:t>December</m:t>
              </m:r>
            </m:sup>
            <m:e>
              <m:sSub>
                <m:sSubPr>
                  <m:ctrlPr>
                    <w:rPr>
                      <w:rFonts w:ascii="Cambria Math" w:hAnsi="Cambria Math" w:cs="Arial"/>
                      <w:i/>
                    </w:rPr>
                  </m:ctrlPr>
                </m:sSubPr>
                <m:e>
                  <m:r>
                    <w:rPr>
                      <w:rFonts w:ascii="Cambria Math" w:hAnsi="Cambria Math" w:cs="Arial"/>
                    </w:rPr>
                    <m:t>m</m:t>
                  </m:r>
                </m:e>
                <m:sub>
                  <m:r>
                    <w:rPr>
                      <w:rFonts w:ascii="Cambria Math" w:hAnsi="Cambria Math"/>
                    </w:rPr>
                    <m:t>month</m:t>
                  </m:r>
                </m:sub>
              </m:sSub>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Mont</m:t>
                      </m:r>
                      <m:r>
                        <w:rPr>
                          <w:rFonts w:ascii="Cambria Math" w:hAnsi="Cambria Math"/>
                        </w:rPr>
                        <m:t>h</m:t>
                      </m:r>
                    </m:e>
                    <m:sub>
                      <m:r>
                        <w:rPr>
                          <w:rFonts w:ascii="Cambria Math" w:cs="Arial"/>
                        </w:rPr>
                        <m:t>t,</m:t>
                      </m:r>
                      <m:r>
                        <w:rPr>
                          <w:rFonts w:ascii="Cambria Math" w:hAnsi="Cambria Math"/>
                        </w:rPr>
                        <m:t>month</m:t>
                      </m:r>
                    </m:sub>
                  </m:sSub>
                </m:e>
                <m:sub>
                  <m:r>
                    <m:rPr>
                      <m:sty m:val="p"/>
                    </m:rPr>
                    <w:rPr>
                      <w:rFonts w:ascii="Cambria Math" w:hAnsi="Cambria Math" w:cs="Arial"/>
                      <w:sz w:val="24"/>
                      <w:szCs w:val="24"/>
                    </w:rPr>
                    <m:t xml:space="preserve"> </m:t>
                  </m:r>
                </m:sub>
              </m:sSub>
            </m:e>
          </m:nary>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w:rPr>
                  <w:rFonts w:ascii="Cambria Math" w:hAnsi="Cambria Math"/>
                </w:rPr>
                <m:t>t</m:t>
              </m:r>
            </m:sub>
          </m:sSub>
        </m:oMath>
      </m:oMathPara>
    </w:p>
    <w:p w:rsidR="006316A7" w:rsidRPr="008E103E" w:rsidRDefault="00B14509" w:rsidP="006316A7">
      <w:pPr>
        <w:pStyle w:val="TableFigureCaption"/>
      </w:pPr>
      <w:r>
        <w:lastRenderedPageBreak/>
        <w:t xml:space="preserve">Table 5-1: Description of </w:t>
      </w:r>
      <w:r w:rsidR="006316A7" w:rsidRPr="008E103E">
        <w:t xml:space="preserve">Ex Ante </w:t>
      </w:r>
      <w:r>
        <w:t xml:space="preserve">Reference </w:t>
      </w:r>
      <w:r w:rsidR="006316A7" w:rsidRPr="008E103E">
        <w:t>Load Regression Variables</w:t>
      </w:r>
    </w:p>
    <w:tbl>
      <w:tblPr>
        <w:tblW w:w="6570" w:type="dxa"/>
        <w:jc w:val="center"/>
        <w:tblLook w:val="04A0" w:firstRow="1" w:lastRow="0" w:firstColumn="1" w:lastColumn="0" w:noHBand="0" w:noVBand="1"/>
      </w:tblPr>
      <w:tblGrid>
        <w:gridCol w:w="1180"/>
        <w:gridCol w:w="5390"/>
      </w:tblGrid>
      <w:tr w:rsidR="006316A7" w:rsidRPr="008E103E" w:rsidTr="00DE2A61">
        <w:trPr>
          <w:trHeight w:val="315"/>
          <w:jc w:val="center"/>
        </w:trPr>
        <w:tc>
          <w:tcPr>
            <w:tcW w:w="1180" w:type="dxa"/>
            <w:tcBorders>
              <w:top w:val="single" w:sz="8" w:space="0" w:color="auto"/>
              <w:left w:val="single" w:sz="8" w:space="0" w:color="auto"/>
              <w:bottom w:val="single" w:sz="8" w:space="0" w:color="auto"/>
              <w:right w:val="single" w:sz="8" w:space="0" w:color="FFFFFF"/>
            </w:tcBorders>
            <w:shd w:val="clear" w:color="auto" w:fill="0070CD"/>
            <w:vAlign w:val="center"/>
            <w:hideMark/>
          </w:tcPr>
          <w:p w:rsidR="006316A7" w:rsidRPr="008E103E" w:rsidRDefault="006316A7" w:rsidP="006316A7">
            <w:pPr>
              <w:pStyle w:val="TableHeader"/>
            </w:pPr>
            <w:r w:rsidRPr="008E103E">
              <w:t>Variable</w:t>
            </w:r>
          </w:p>
        </w:tc>
        <w:tc>
          <w:tcPr>
            <w:tcW w:w="5390" w:type="dxa"/>
            <w:tcBorders>
              <w:top w:val="single" w:sz="8" w:space="0" w:color="auto"/>
              <w:left w:val="nil"/>
              <w:bottom w:val="single" w:sz="8" w:space="0" w:color="auto"/>
              <w:right w:val="single" w:sz="8" w:space="0" w:color="auto"/>
            </w:tcBorders>
            <w:shd w:val="clear" w:color="auto" w:fill="0070CD"/>
            <w:vAlign w:val="center"/>
            <w:hideMark/>
          </w:tcPr>
          <w:p w:rsidR="006316A7" w:rsidRPr="008E103E" w:rsidRDefault="006316A7" w:rsidP="006316A7">
            <w:pPr>
              <w:pStyle w:val="TableHeader"/>
            </w:pPr>
            <w:r w:rsidRPr="008E103E">
              <w:t>Description</w:t>
            </w:r>
          </w:p>
        </w:tc>
      </w:tr>
      <w:tr w:rsidR="006316A7"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6316A7" w:rsidRPr="008E103E" w:rsidRDefault="00E3096E" w:rsidP="006316A7">
            <w:pPr>
              <w:spacing w:after="0" w:line="240" w:lineRule="auto"/>
              <w:jc w:val="center"/>
              <w:rPr>
                <w:rFonts w:ascii="Calibri" w:eastAsia="Times New Roman" w:hAnsi="Calibri" w:cs="Times New Roman"/>
                <w:i/>
                <w:iCs/>
                <w:color w:val="000000"/>
                <w:sz w:val="18"/>
                <w:szCs w:val="18"/>
              </w:rPr>
            </w:pPr>
            <w:r>
              <w:rPr>
                <w:rFonts w:ascii="Calibri" w:eastAsia="Times New Roman" w:hAnsi="Calibri" w:cs="Times New Roman"/>
                <w:i/>
                <w:iCs/>
                <w:color w:val="000000"/>
                <w:sz w:val="18"/>
                <w:szCs w:val="18"/>
              </w:rPr>
              <w:t>kW</w:t>
            </w:r>
          </w:p>
        </w:tc>
        <w:tc>
          <w:tcPr>
            <w:tcW w:w="5390" w:type="dxa"/>
            <w:tcBorders>
              <w:top w:val="nil"/>
              <w:left w:val="nil"/>
              <w:bottom w:val="single" w:sz="8" w:space="0" w:color="auto"/>
              <w:right w:val="single" w:sz="8" w:space="0" w:color="auto"/>
            </w:tcBorders>
            <w:shd w:val="clear" w:color="000000" w:fill="FFFFFF"/>
            <w:vAlign w:val="center"/>
            <w:hideMark/>
          </w:tcPr>
          <w:p w:rsidR="006316A7" w:rsidRPr="008E103E" w:rsidRDefault="006316A7" w:rsidP="00E3096E">
            <w:pPr>
              <w:pStyle w:val="TableText"/>
              <w:jc w:val="left"/>
            </w:pPr>
            <w:r w:rsidRPr="008E103E">
              <w:t xml:space="preserve">Per customer ex post </w:t>
            </w:r>
            <w:r w:rsidR="00E3096E">
              <w:t xml:space="preserve">reference </w:t>
            </w:r>
            <w:r w:rsidRPr="008E103E">
              <w:t>load for each event day</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6316A7" w:rsidRPr="008E103E" w:rsidRDefault="006316A7" w:rsidP="006316A7">
            <w:pPr>
              <w:spacing w:after="0" w:line="240" w:lineRule="auto"/>
              <w:jc w:val="center"/>
              <w:rPr>
                <w:rFonts w:ascii="Arial" w:eastAsia="Times New Roman" w:hAnsi="Arial" w:cs="Arial"/>
                <w:i/>
                <w:iCs/>
                <w:color w:val="000000"/>
                <w:sz w:val="18"/>
                <w:szCs w:val="18"/>
              </w:rPr>
            </w:pPr>
            <w:r w:rsidRPr="008E103E">
              <w:rPr>
                <w:rFonts w:ascii="Arial" w:eastAsia="Times New Roman" w:hAnsi="Arial" w:cs="Arial"/>
                <w:i/>
                <w:iCs/>
                <w:color w:val="000000"/>
                <w:sz w:val="18"/>
                <w:szCs w:val="18"/>
              </w:rPr>
              <w:t>a</w:t>
            </w:r>
          </w:p>
        </w:tc>
        <w:tc>
          <w:tcPr>
            <w:tcW w:w="5390" w:type="dxa"/>
            <w:tcBorders>
              <w:top w:val="nil"/>
              <w:left w:val="nil"/>
              <w:bottom w:val="single" w:sz="8" w:space="0" w:color="auto"/>
              <w:right w:val="single" w:sz="8" w:space="0" w:color="auto"/>
            </w:tcBorders>
            <w:shd w:val="clear" w:color="000000" w:fill="FFFFFF"/>
            <w:vAlign w:val="center"/>
            <w:hideMark/>
          </w:tcPr>
          <w:p w:rsidR="006316A7" w:rsidRPr="008E103E" w:rsidRDefault="006316A7" w:rsidP="006316A7">
            <w:pPr>
              <w:pStyle w:val="TableText"/>
              <w:jc w:val="left"/>
            </w:pPr>
            <w:r w:rsidRPr="008E103E">
              <w:t>Estimated constant</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6316A7" w:rsidRPr="008E103E" w:rsidRDefault="00530D46" w:rsidP="006316A7">
            <w:pPr>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b and c</w:t>
            </w:r>
          </w:p>
        </w:tc>
        <w:tc>
          <w:tcPr>
            <w:tcW w:w="5390" w:type="dxa"/>
            <w:tcBorders>
              <w:top w:val="nil"/>
              <w:left w:val="nil"/>
              <w:bottom w:val="single" w:sz="8" w:space="0" w:color="auto"/>
              <w:right w:val="single" w:sz="8" w:space="0" w:color="auto"/>
            </w:tcBorders>
            <w:shd w:val="clear" w:color="auto" w:fill="auto"/>
            <w:vAlign w:val="center"/>
            <w:hideMark/>
          </w:tcPr>
          <w:p w:rsidR="006316A7" w:rsidRPr="008E103E" w:rsidRDefault="00530D46" w:rsidP="00530D46">
            <w:pPr>
              <w:pStyle w:val="TableText"/>
              <w:jc w:val="left"/>
            </w:pPr>
            <w:r>
              <w:t>Estimated parameters describing the relationship between temperature and demand</w:t>
            </w:r>
          </w:p>
        </w:tc>
      </w:tr>
      <w:tr w:rsidR="00B14509"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Pr="008E103E" w:rsidRDefault="00B14509" w:rsidP="006316A7">
            <w:pPr>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d</w:t>
            </w:r>
          </w:p>
        </w:tc>
        <w:tc>
          <w:tcPr>
            <w:tcW w:w="5390" w:type="dxa"/>
            <w:tcBorders>
              <w:top w:val="nil"/>
              <w:left w:val="nil"/>
              <w:bottom w:val="single" w:sz="8" w:space="0" w:color="auto"/>
              <w:right w:val="single" w:sz="8" w:space="0" w:color="auto"/>
            </w:tcBorders>
            <w:shd w:val="clear" w:color="auto" w:fill="auto"/>
            <w:vAlign w:val="center"/>
          </w:tcPr>
          <w:p w:rsidR="00B14509" w:rsidRPr="008E103E" w:rsidRDefault="00B14509" w:rsidP="00B14509">
            <w:pPr>
              <w:pStyle w:val="TableText"/>
              <w:jc w:val="left"/>
            </w:pPr>
            <w:r>
              <w:t>Estimated parameters describing the average difference in load for that weekday from Monday</w:t>
            </w:r>
          </w:p>
        </w:tc>
      </w:tr>
      <w:tr w:rsidR="00B14509"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Pr="008E103E" w:rsidRDefault="00B14509" w:rsidP="006316A7">
            <w:pPr>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m</w:t>
            </w:r>
          </w:p>
        </w:tc>
        <w:tc>
          <w:tcPr>
            <w:tcW w:w="5390" w:type="dxa"/>
            <w:tcBorders>
              <w:top w:val="nil"/>
              <w:left w:val="nil"/>
              <w:bottom w:val="single" w:sz="8" w:space="0" w:color="auto"/>
              <w:right w:val="single" w:sz="8" w:space="0" w:color="auto"/>
            </w:tcBorders>
            <w:shd w:val="clear" w:color="auto" w:fill="auto"/>
            <w:vAlign w:val="center"/>
          </w:tcPr>
          <w:p w:rsidR="00B14509" w:rsidRPr="008E103E" w:rsidRDefault="00B14509" w:rsidP="00B14509">
            <w:pPr>
              <w:pStyle w:val="TableText"/>
              <w:jc w:val="left"/>
            </w:pPr>
            <w:r>
              <w:t>Estimated parameters describing the average difference in load for that month from January</w:t>
            </w:r>
          </w:p>
        </w:tc>
      </w:tr>
      <w:tr w:rsidR="006316A7"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6316A7" w:rsidRPr="008E103E" w:rsidRDefault="006316A7" w:rsidP="006316A7">
            <w:pPr>
              <w:spacing w:after="0" w:line="240" w:lineRule="auto"/>
              <w:jc w:val="center"/>
              <w:rPr>
                <w:rFonts w:ascii="Arial" w:eastAsia="Times New Roman" w:hAnsi="Arial" w:cs="Arial"/>
                <w:i/>
                <w:iCs/>
                <w:color w:val="000000"/>
                <w:sz w:val="18"/>
                <w:szCs w:val="18"/>
              </w:rPr>
            </w:pPr>
            <w:r w:rsidRPr="008E103E">
              <w:rPr>
                <w:rFonts w:ascii="Arial" w:eastAsia="Times New Roman" w:hAnsi="Arial" w:cs="Arial"/>
                <w:i/>
                <w:iCs/>
                <w:color w:val="000000"/>
                <w:sz w:val="18"/>
                <w:szCs w:val="18"/>
              </w:rPr>
              <w:t>mean17</w:t>
            </w:r>
          </w:p>
        </w:tc>
        <w:tc>
          <w:tcPr>
            <w:tcW w:w="5390" w:type="dxa"/>
            <w:tcBorders>
              <w:top w:val="nil"/>
              <w:left w:val="nil"/>
              <w:bottom w:val="single" w:sz="8" w:space="0" w:color="auto"/>
              <w:right w:val="single" w:sz="8" w:space="0" w:color="auto"/>
            </w:tcBorders>
            <w:shd w:val="clear" w:color="auto" w:fill="auto"/>
            <w:vAlign w:val="center"/>
            <w:hideMark/>
          </w:tcPr>
          <w:p w:rsidR="006316A7" w:rsidRPr="008E103E" w:rsidRDefault="006316A7" w:rsidP="006316A7">
            <w:pPr>
              <w:pStyle w:val="TableText"/>
              <w:jc w:val="left"/>
            </w:pPr>
            <w:r w:rsidRPr="008E103E">
              <w:t>Average temperature</w:t>
            </w:r>
            <w:r>
              <w:t xml:space="preserve"> from</w:t>
            </w:r>
            <w:r w:rsidRPr="008E103E">
              <w:t xml:space="preserve">  midnight to 5 PM</w:t>
            </w:r>
          </w:p>
        </w:tc>
      </w:tr>
      <w:tr w:rsidR="00530D46"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530D46" w:rsidRPr="00530D46" w:rsidRDefault="00530D46" w:rsidP="00A900EB">
            <w:pPr>
              <w:spacing w:after="0" w:line="240" w:lineRule="auto"/>
              <w:jc w:val="center"/>
              <w:rPr>
                <w:rFonts w:ascii="Arial" w:eastAsia="Times New Roman" w:hAnsi="Arial" w:cs="Arial"/>
                <w:i/>
                <w:iCs/>
                <w:color w:val="000000"/>
                <w:sz w:val="18"/>
                <w:szCs w:val="18"/>
                <w:vertAlign w:val="superscript"/>
              </w:rPr>
            </w:pPr>
            <w:r w:rsidRPr="008E103E">
              <w:rPr>
                <w:rFonts w:ascii="Arial" w:eastAsia="Times New Roman" w:hAnsi="Arial" w:cs="Arial"/>
                <w:i/>
                <w:iCs/>
                <w:color w:val="000000"/>
                <w:sz w:val="18"/>
                <w:szCs w:val="18"/>
              </w:rPr>
              <w:t>mean17</w:t>
            </w:r>
            <w:r>
              <w:rPr>
                <w:rFonts w:ascii="Arial" w:eastAsia="Times New Roman" w:hAnsi="Arial" w:cs="Arial"/>
                <w:i/>
                <w:iCs/>
                <w:color w:val="000000"/>
                <w:sz w:val="18"/>
                <w:szCs w:val="18"/>
                <w:vertAlign w:val="superscript"/>
              </w:rPr>
              <w:t>2</w:t>
            </w:r>
          </w:p>
        </w:tc>
        <w:tc>
          <w:tcPr>
            <w:tcW w:w="5390" w:type="dxa"/>
            <w:tcBorders>
              <w:top w:val="nil"/>
              <w:left w:val="nil"/>
              <w:bottom w:val="single" w:sz="8" w:space="0" w:color="auto"/>
              <w:right w:val="single" w:sz="8" w:space="0" w:color="auto"/>
            </w:tcBorders>
            <w:shd w:val="clear" w:color="auto" w:fill="auto"/>
            <w:vAlign w:val="center"/>
          </w:tcPr>
          <w:p w:rsidR="00530D46" w:rsidRPr="008E103E" w:rsidRDefault="00530D46" w:rsidP="00A900EB">
            <w:pPr>
              <w:pStyle w:val="TableText"/>
              <w:jc w:val="left"/>
            </w:pPr>
            <w:r w:rsidRPr="008E103E">
              <w:t>Average temperature</w:t>
            </w:r>
            <w:r>
              <w:t xml:space="preserve"> from</w:t>
            </w:r>
            <w:r w:rsidRPr="008E103E">
              <w:t xml:space="preserve">  midnight to 5 PM</w:t>
            </w:r>
            <w:r>
              <w:t>, squared</w:t>
            </w:r>
          </w:p>
        </w:tc>
      </w:tr>
      <w:tr w:rsidR="00530D46"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8E103E" w:rsidRDefault="00B14509" w:rsidP="006316A7">
            <w:pPr>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DOW</w:t>
            </w:r>
          </w:p>
        </w:tc>
        <w:tc>
          <w:tcPr>
            <w:tcW w:w="5390" w:type="dxa"/>
            <w:tcBorders>
              <w:top w:val="nil"/>
              <w:left w:val="nil"/>
              <w:bottom w:val="single" w:sz="8" w:space="0" w:color="auto"/>
              <w:right w:val="single" w:sz="8" w:space="0" w:color="auto"/>
            </w:tcBorders>
            <w:shd w:val="clear" w:color="auto" w:fill="auto"/>
            <w:vAlign w:val="center"/>
            <w:hideMark/>
          </w:tcPr>
          <w:p w:rsidR="00530D46" w:rsidRPr="008E103E" w:rsidRDefault="00530D46" w:rsidP="00B14509">
            <w:pPr>
              <w:pStyle w:val="TableText"/>
              <w:jc w:val="left"/>
            </w:pPr>
            <w:r>
              <w:t xml:space="preserve">Dummy variable for each </w:t>
            </w:r>
            <w:r w:rsidR="00B14509">
              <w:t xml:space="preserve">weekday </w:t>
            </w:r>
            <w:r>
              <w:t>(</w:t>
            </w:r>
            <w:r w:rsidR="00B14509">
              <w:t xml:space="preserve">Monday </w:t>
            </w:r>
            <w:r>
              <w:t>not included)</w:t>
            </w:r>
          </w:p>
        </w:tc>
      </w:tr>
      <w:tr w:rsidR="00B14509"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14509" w:rsidRDefault="00B14509" w:rsidP="006316A7">
            <w:pPr>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Month</w:t>
            </w:r>
          </w:p>
        </w:tc>
        <w:tc>
          <w:tcPr>
            <w:tcW w:w="5390" w:type="dxa"/>
            <w:tcBorders>
              <w:top w:val="nil"/>
              <w:left w:val="nil"/>
              <w:bottom w:val="single" w:sz="8" w:space="0" w:color="auto"/>
              <w:right w:val="single" w:sz="8" w:space="0" w:color="auto"/>
            </w:tcBorders>
            <w:shd w:val="clear" w:color="auto" w:fill="auto"/>
            <w:vAlign w:val="center"/>
          </w:tcPr>
          <w:p w:rsidR="00B14509" w:rsidRDefault="00B14509" w:rsidP="00B14509">
            <w:pPr>
              <w:pStyle w:val="TableText"/>
              <w:jc w:val="left"/>
            </w:pPr>
            <w:r>
              <w:t>Dummy variable for each month (January not included)</w:t>
            </w:r>
          </w:p>
        </w:tc>
      </w:tr>
      <w:tr w:rsidR="00530D46"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8E103E" w:rsidRDefault="00530D46" w:rsidP="006316A7">
            <w:pPr>
              <w:spacing w:after="0" w:line="240" w:lineRule="auto"/>
              <w:jc w:val="center"/>
              <w:rPr>
                <w:rFonts w:ascii="Arial" w:eastAsia="Times New Roman" w:hAnsi="Arial" w:cs="Arial"/>
                <w:i/>
                <w:iCs/>
                <w:color w:val="000000"/>
                <w:sz w:val="18"/>
                <w:szCs w:val="18"/>
              </w:rPr>
            </w:pPr>
            <w:r w:rsidRPr="008E103E">
              <w:rPr>
                <w:rFonts w:ascii="Calibri" w:eastAsia="Times New Roman" w:hAnsi="Calibri" w:cs="Times New Roman"/>
                <w:i/>
                <w:iCs/>
                <w:color w:val="000000"/>
                <w:sz w:val="18"/>
                <w:szCs w:val="18"/>
              </w:rPr>
              <w:t>Ɛ</w:t>
            </w:r>
          </w:p>
        </w:tc>
        <w:tc>
          <w:tcPr>
            <w:tcW w:w="5390" w:type="dxa"/>
            <w:tcBorders>
              <w:top w:val="nil"/>
              <w:left w:val="nil"/>
              <w:bottom w:val="single" w:sz="8" w:space="0" w:color="auto"/>
              <w:right w:val="single" w:sz="8" w:space="0" w:color="auto"/>
            </w:tcBorders>
            <w:shd w:val="clear" w:color="auto" w:fill="auto"/>
            <w:vAlign w:val="center"/>
            <w:hideMark/>
          </w:tcPr>
          <w:p w:rsidR="00530D46" w:rsidRPr="008E103E" w:rsidRDefault="00530D46" w:rsidP="006316A7">
            <w:pPr>
              <w:pStyle w:val="TableText"/>
              <w:jc w:val="left"/>
            </w:pPr>
            <w:r w:rsidRPr="008E103E">
              <w:t>The error term, assumed to be a mean zero and uncorrelated with any of the independent variables</w:t>
            </w:r>
          </w:p>
        </w:tc>
      </w:tr>
      <w:tr w:rsidR="00530D46"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530D46" w:rsidRDefault="00530D46" w:rsidP="006316A7">
            <w:pPr>
              <w:spacing w:after="0" w:line="240" w:lineRule="auto"/>
              <w:jc w:val="center"/>
              <w:rPr>
                <w:rFonts w:ascii="Calibri" w:eastAsia="Times New Roman" w:hAnsi="Calibri" w:cs="Times New Roman"/>
                <w:i/>
                <w:iCs/>
                <w:color w:val="000000"/>
                <w:sz w:val="18"/>
                <w:szCs w:val="18"/>
              </w:rPr>
            </w:pPr>
            <w:r>
              <w:rPr>
                <w:rFonts w:ascii="Calibri" w:eastAsia="Times New Roman" w:hAnsi="Calibri" w:cs="Times New Roman"/>
                <w:i/>
                <w:iCs/>
                <w:color w:val="000000"/>
                <w:sz w:val="18"/>
                <w:szCs w:val="18"/>
              </w:rPr>
              <w:t>d</w:t>
            </w:r>
          </w:p>
        </w:tc>
        <w:tc>
          <w:tcPr>
            <w:tcW w:w="5390" w:type="dxa"/>
            <w:tcBorders>
              <w:top w:val="nil"/>
              <w:left w:val="nil"/>
              <w:bottom w:val="single" w:sz="8" w:space="0" w:color="auto"/>
              <w:right w:val="single" w:sz="8" w:space="0" w:color="auto"/>
            </w:tcBorders>
            <w:shd w:val="clear" w:color="auto" w:fill="auto"/>
            <w:vAlign w:val="center"/>
          </w:tcPr>
          <w:p w:rsidR="00530D46" w:rsidRPr="008E103E" w:rsidRDefault="00530D46" w:rsidP="00DA311C">
            <w:pPr>
              <w:pStyle w:val="TableText"/>
              <w:jc w:val="left"/>
            </w:pPr>
            <w:r>
              <w:t>Indexes event days within a given segment</w:t>
            </w:r>
          </w:p>
        </w:tc>
      </w:tr>
      <w:tr w:rsidR="00BC76FF"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tcPr>
          <w:p w:rsidR="00BC76FF" w:rsidRDefault="00BC76FF" w:rsidP="006316A7">
            <w:pPr>
              <w:spacing w:after="0" w:line="240" w:lineRule="auto"/>
              <w:jc w:val="center"/>
              <w:rPr>
                <w:rFonts w:ascii="Calibri" w:eastAsia="Times New Roman" w:hAnsi="Calibri" w:cs="Times New Roman"/>
                <w:i/>
                <w:iCs/>
                <w:color w:val="000000"/>
                <w:sz w:val="18"/>
                <w:szCs w:val="18"/>
              </w:rPr>
            </w:pPr>
            <w:r>
              <w:rPr>
                <w:rFonts w:ascii="Calibri" w:eastAsia="Times New Roman" w:hAnsi="Calibri" w:cs="Times New Roman"/>
                <w:i/>
                <w:iCs/>
                <w:color w:val="000000"/>
                <w:sz w:val="18"/>
                <w:szCs w:val="18"/>
              </w:rPr>
              <w:t>day</w:t>
            </w:r>
          </w:p>
        </w:tc>
        <w:tc>
          <w:tcPr>
            <w:tcW w:w="5390" w:type="dxa"/>
            <w:tcBorders>
              <w:top w:val="nil"/>
              <w:left w:val="nil"/>
              <w:bottom w:val="single" w:sz="8" w:space="0" w:color="auto"/>
              <w:right w:val="single" w:sz="8" w:space="0" w:color="auto"/>
            </w:tcBorders>
            <w:shd w:val="clear" w:color="auto" w:fill="auto"/>
            <w:vAlign w:val="center"/>
          </w:tcPr>
          <w:p w:rsidR="00BC76FF" w:rsidRDefault="00BC76FF" w:rsidP="006316A7">
            <w:pPr>
              <w:pStyle w:val="TableText"/>
              <w:jc w:val="left"/>
            </w:pPr>
            <w:r>
              <w:t>Indexes weekday</w:t>
            </w:r>
          </w:p>
        </w:tc>
      </w:tr>
      <w:tr w:rsidR="00530D46" w:rsidRPr="00981BF8"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530D46" w:rsidRPr="008E103E" w:rsidRDefault="00BC76FF" w:rsidP="006316A7">
            <w:pPr>
              <w:spacing w:after="0" w:line="240" w:lineRule="auto"/>
              <w:jc w:val="center"/>
              <w:rPr>
                <w:rFonts w:ascii="Calibri" w:eastAsia="Times New Roman" w:hAnsi="Calibri" w:cs="Times New Roman"/>
                <w:i/>
                <w:iCs/>
                <w:color w:val="000000"/>
                <w:sz w:val="18"/>
                <w:szCs w:val="18"/>
              </w:rPr>
            </w:pPr>
            <w:r>
              <w:rPr>
                <w:rFonts w:ascii="Calibri" w:eastAsia="Times New Roman" w:hAnsi="Calibri" w:cs="Times New Roman"/>
                <w:i/>
                <w:iCs/>
                <w:color w:val="000000"/>
                <w:sz w:val="18"/>
                <w:szCs w:val="18"/>
              </w:rPr>
              <w:t>month</w:t>
            </w:r>
          </w:p>
        </w:tc>
        <w:tc>
          <w:tcPr>
            <w:tcW w:w="5390" w:type="dxa"/>
            <w:tcBorders>
              <w:top w:val="nil"/>
              <w:left w:val="nil"/>
              <w:bottom w:val="single" w:sz="8" w:space="0" w:color="auto"/>
              <w:right w:val="single" w:sz="8" w:space="0" w:color="auto"/>
            </w:tcBorders>
            <w:shd w:val="clear" w:color="auto" w:fill="auto"/>
            <w:vAlign w:val="center"/>
            <w:hideMark/>
          </w:tcPr>
          <w:p w:rsidR="00530D46" w:rsidRPr="008E103E" w:rsidRDefault="00530D46" w:rsidP="00BC76FF">
            <w:pPr>
              <w:pStyle w:val="TableText"/>
              <w:jc w:val="left"/>
            </w:pPr>
            <w:r>
              <w:t xml:space="preserve">Indexes </w:t>
            </w:r>
            <w:r w:rsidR="00BC76FF">
              <w:t>month</w:t>
            </w:r>
          </w:p>
        </w:tc>
      </w:tr>
    </w:tbl>
    <w:p w:rsidR="007D026B" w:rsidRDefault="007D026B" w:rsidP="006316A7">
      <w:pPr>
        <w:pStyle w:val="BodyParagraph"/>
        <w:spacing w:before="240"/>
      </w:pPr>
    </w:p>
    <w:p w:rsidR="007D026B" w:rsidRPr="008E103E" w:rsidRDefault="007D026B" w:rsidP="007D026B">
      <w:pPr>
        <w:pStyle w:val="TableFigureCaption"/>
      </w:pPr>
      <w:r>
        <w:t>Equation 5-2</w:t>
      </w:r>
      <w:r w:rsidRPr="008E103E">
        <w:t xml:space="preserve">: </w:t>
      </w:r>
      <w:r w:rsidR="00DB5712">
        <w:t>Summer Saver</w:t>
      </w:r>
      <w:r>
        <w:t xml:space="preserve"> Load Impact </w:t>
      </w:r>
      <w:proofErr w:type="gramStart"/>
      <w:r>
        <w:t>Ex</w:t>
      </w:r>
      <w:proofErr w:type="gramEnd"/>
      <w:r>
        <w:t xml:space="preserve"> Ante Regression Model Specification</w:t>
      </w:r>
    </w:p>
    <w:p w:rsidR="007D026B" w:rsidRPr="008E103E" w:rsidRDefault="004F30EE" w:rsidP="007D026B">
      <w:pPr>
        <w:pStyle w:val="BodyParagraph"/>
        <w:jc w:val="center"/>
        <w:rPr>
          <w:sz w:val="24"/>
          <w:szCs w:val="24"/>
        </w:rPr>
      </w:pPr>
      <m:oMathPara>
        <m:oMath>
          <m:sSub>
            <m:sSubPr>
              <m:ctrlPr>
                <w:rPr>
                  <w:rFonts w:ascii="Cambria Math" w:hAnsi="Cambria Math" w:cs="Arial"/>
                  <w:i/>
                </w:rPr>
              </m:ctrlPr>
            </m:sSubPr>
            <m:e>
              <m:r>
                <w:rPr>
                  <w:rFonts w:ascii="Cambria Math" w:hAnsi="Cambria Math" w:cs="Arial"/>
                </w:rPr>
                <m:t>impact</m:t>
              </m:r>
            </m:e>
            <m:sub>
              <m:r>
                <w:rPr>
                  <w:rFonts w:ascii="Cambria Math" w:hAnsi="Cambria Math" w:cs="Arial"/>
                </w:rPr>
                <m:t>t</m:t>
              </m:r>
            </m:sub>
          </m:sSub>
          <m:r>
            <w:rPr>
              <w:rFonts w:ascii="Cambria Math" w:cs="Arial"/>
            </w:rPr>
            <m:t>=</m:t>
          </m:r>
          <m:r>
            <w:rPr>
              <w:rFonts w:ascii="Cambria Math" w:hAnsi="Cambria Math" w:cs="Arial"/>
            </w:rPr>
            <m:t>a</m:t>
          </m:r>
          <m:r>
            <w:rPr>
              <w:rFonts w:ascii="Cambria Math" w:cs="Arial"/>
            </w:rPr>
            <m:t>+b</m:t>
          </m:r>
          <m:sSub>
            <m:sSubPr>
              <m:ctrlPr>
                <w:rPr>
                  <w:rFonts w:ascii="Cambria Math" w:hAnsi="Cambria Math" w:cs="Arial"/>
                  <w:sz w:val="24"/>
                  <w:szCs w:val="24"/>
                </w:rPr>
              </m:ctrlPr>
            </m:sSubPr>
            <m:e>
              <m:r>
                <w:rPr>
                  <w:rFonts w:ascii="Cambria Math" w:hAnsi="Cambria Math" w:cs="Arial"/>
                </w:rPr>
                <m:t>∙</m:t>
              </m:r>
              <m:sSub>
                <m:sSubPr>
                  <m:ctrlPr>
                    <w:rPr>
                      <w:rFonts w:ascii="Cambria Math" w:hAnsi="Cambria Math" w:cs="Arial"/>
                      <w:i/>
                    </w:rPr>
                  </m:ctrlPr>
                </m:sSubPr>
                <m:e>
                  <m:r>
                    <w:rPr>
                      <w:rFonts w:ascii="Cambria Math" w:cs="Arial"/>
                    </w:rPr>
                    <m:t>mean17</m:t>
                  </m:r>
                </m:e>
                <m:sub>
                  <m:r>
                    <w:rPr>
                      <w:rFonts w:ascii="Cambria Math" w:cs="Arial"/>
                    </w:rPr>
                    <m:t>t</m:t>
                  </m:r>
                </m:sub>
              </m:sSub>
            </m:e>
            <m:sub>
              <m:r>
                <m:rPr>
                  <m:sty m:val="p"/>
                </m:rPr>
                <w:rPr>
                  <w:rFonts w:ascii="Cambria Math" w:hAnsi="Cambria Math" w:cs="Arial"/>
                  <w:sz w:val="24"/>
                  <w:szCs w:val="24"/>
                </w:rPr>
                <m:t xml:space="preserve"> </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ε</m:t>
              </m:r>
            </m:e>
            <m:sub>
              <m:r>
                <w:rPr>
                  <w:rFonts w:ascii="Cambria Math" w:hAnsi="Cambria Math"/>
                </w:rPr>
                <m:t>t</m:t>
              </m:r>
            </m:sub>
          </m:sSub>
        </m:oMath>
      </m:oMathPara>
    </w:p>
    <w:p w:rsidR="007D026B" w:rsidRPr="008E103E" w:rsidRDefault="00701656" w:rsidP="00B91475">
      <w:pPr>
        <w:pStyle w:val="TableFigureCaption"/>
      </w:pPr>
      <w:r>
        <w:t>Table 5-2</w:t>
      </w:r>
      <w:r w:rsidR="007D026B">
        <w:t xml:space="preserve">: Description of </w:t>
      </w:r>
      <w:r w:rsidR="007D026B" w:rsidRPr="008E103E">
        <w:t xml:space="preserve">Ex Ante </w:t>
      </w:r>
      <w:r w:rsidR="007D026B">
        <w:t xml:space="preserve">Reference </w:t>
      </w:r>
      <w:r w:rsidR="007D026B" w:rsidRPr="008E103E">
        <w:t>Load Regression Variables</w:t>
      </w:r>
    </w:p>
    <w:tbl>
      <w:tblPr>
        <w:tblW w:w="6548" w:type="dxa"/>
        <w:jc w:val="center"/>
        <w:tblLook w:val="04A0" w:firstRow="1" w:lastRow="0" w:firstColumn="1" w:lastColumn="0" w:noHBand="0" w:noVBand="1"/>
      </w:tblPr>
      <w:tblGrid>
        <w:gridCol w:w="1180"/>
        <w:gridCol w:w="5368"/>
      </w:tblGrid>
      <w:tr w:rsidR="007D026B" w:rsidRPr="008E103E" w:rsidTr="00DE2A61">
        <w:trPr>
          <w:trHeight w:val="315"/>
          <w:jc w:val="center"/>
        </w:trPr>
        <w:tc>
          <w:tcPr>
            <w:tcW w:w="1180" w:type="dxa"/>
            <w:tcBorders>
              <w:top w:val="single" w:sz="8" w:space="0" w:color="auto"/>
              <w:left w:val="single" w:sz="8" w:space="0" w:color="auto"/>
              <w:bottom w:val="single" w:sz="8" w:space="0" w:color="auto"/>
              <w:right w:val="single" w:sz="8" w:space="0" w:color="FFFFFF"/>
            </w:tcBorders>
            <w:shd w:val="clear" w:color="auto" w:fill="0070CD"/>
            <w:vAlign w:val="center"/>
            <w:hideMark/>
          </w:tcPr>
          <w:p w:rsidR="007D026B" w:rsidRPr="008E103E" w:rsidRDefault="007D026B" w:rsidP="00B91475">
            <w:pPr>
              <w:pStyle w:val="TableHeader"/>
              <w:keepNext/>
            </w:pPr>
            <w:r w:rsidRPr="008E103E">
              <w:t>Variable</w:t>
            </w:r>
          </w:p>
        </w:tc>
        <w:tc>
          <w:tcPr>
            <w:tcW w:w="5368" w:type="dxa"/>
            <w:tcBorders>
              <w:top w:val="single" w:sz="8" w:space="0" w:color="auto"/>
              <w:left w:val="nil"/>
              <w:bottom w:val="single" w:sz="8" w:space="0" w:color="auto"/>
              <w:right w:val="single" w:sz="8" w:space="0" w:color="auto"/>
            </w:tcBorders>
            <w:shd w:val="clear" w:color="auto" w:fill="0070CD"/>
            <w:vAlign w:val="center"/>
            <w:hideMark/>
          </w:tcPr>
          <w:p w:rsidR="007D026B" w:rsidRPr="008E103E" w:rsidRDefault="007D026B" w:rsidP="00B91475">
            <w:pPr>
              <w:pStyle w:val="TableHeader"/>
              <w:keepNext/>
            </w:pPr>
            <w:r w:rsidRPr="008E103E">
              <w:t>Description</w:t>
            </w:r>
          </w:p>
        </w:tc>
      </w:tr>
      <w:tr w:rsidR="007D026B"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7D026B" w:rsidRPr="008E103E" w:rsidRDefault="007D026B" w:rsidP="00B91475">
            <w:pPr>
              <w:keepNext/>
              <w:spacing w:after="0" w:line="240" w:lineRule="auto"/>
              <w:jc w:val="center"/>
              <w:rPr>
                <w:rFonts w:ascii="Calibri" w:eastAsia="Times New Roman" w:hAnsi="Calibri" w:cs="Times New Roman"/>
                <w:i/>
                <w:iCs/>
                <w:color w:val="000000"/>
                <w:sz w:val="18"/>
                <w:szCs w:val="18"/>
              </w:rPr>
            </w:pPr>
            <w:r>
              <w:rPr>
                <w:rFonts w:ascii="Calibri" w:eastAsia="Times New Roman" w:hAnsi="Calibri" w:cs="Times New Roman"/>
                <w:i/>
                <w:iCs/>
                <w:color w:val="000000"/>
                <w:sz w:val="18"/>
                <w:szCs w:val="18"/>
              </w:rPr>
              <w:t>impact</w:t>
            </w:r>
          </w:p>
        </w:tc>
        <w:tc>
          <w:tcPr>
            <w:tcW w:w="5368" w:type="dxa"/>
            <w:tcBorders>
              <w:top w:val="nil"/>
              <w:left w:val="nil"/>
              <w:bottom w:val="single" w:sz="8" w:space="0" w:color="auto"/>
              <w:right w:val="single" w:sz="8" w:space="0" w:color="auto"/>
            </w:tcBorders>
            <w:shd w:val="clear" w:color="000000" w:fill="FFFFFF"/>
            <w:vAlign w:val="center"/>
            <w:hideMark/>
          </w:tcPr>
          <w:p w:rsidR="007D026B" w:rsidRPr="008E103E" w:rsidRDefault="007D026B" w:rsidP="00B91475">
            <w:pPr>
              <w:pStyle w:val="TableText"/>
              <w:keepNext/>
              <w:jc w:val="left"/>
            </w:pPr>
            <w:r w:rsidRPr="008E103E">
              <w:t xml:space="preserve">Per customer ex post </w:t>
            </w:r>
            <w:r>
              <w:t xml:space="preserve">load impact (kW) </w:t>
            </w:r>
            <w:r w:rsidRPr="008E103E">
              <w:t>for each event day</w:t>
            </w:r>
          </w:p>
        </w:tc>
      </w:tr>
      <w:tr w:rsidR="007D026B"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000000" w:fill="FFFFFF"/>
            <w:vAlign w:val="center"/>
            <w:hideMark/>
          </w:tcPr>
          <w:p w:rsidR="007D026B" w:rsidRPr="008E103E" w:rsidRDefault="007D026B" w:rsidP="00B91475">
            <w:pPr>
              <w:keepNext/>
              <w:spacing w:after="0" w:line="240" w:lineRule="auto"/>
              <w:jc w:val="center"/>
              <w:rPr>
                <w:rFonts w:ascii="Arial" w:eastAsia="Times New Roman" w:hAnsi="Arial" w:cs="Arial"/>
                <w:i/>
                <w:iCs/>
                <w:color w:val="000000"/>
                <w:sz w:val="18"/>
                <w:szCs w:val="18"/>
              </w:rPr>
            </w:pPr>
            <w:r w:rsidRPr="008E103E">
              <w:rPr>
                <w:rFonts w:ascii="Arial" w:eastAsia="Times New Roman" w:hAnsi="Arial" w:cs="Arial"/>
                <w:i/>
                <w:iCs/>
                <w:color w:val="000000"/>
                <w:sz w:val="18"/>
                <w:szCs w:val="18"/>
              </w:rPr>
              <w:t>a</w:t>
            </w:r>
          </w:p>
        </w:tc>
        <w:tc>
          <w:tcPr>
            <w:tcW w:w="5368" w:type="dxa"/>
            <w:tcBorders>
              <w:top w:val="nil"/>
              <w:left w:val="nil"/>
              <w:bottom w:val="single" w:sz="8" w:space="0" w:color="auto"/>
              <w:right w:val="single" w:sz="8" w:space="0" w:color="auto"/>
            </w:tcBorders>
            <w:shd w:val="clear" w:color="000000" w:fill="FFFFFF"/>
            <w:vAlign w:val="center"/>
            <w:hideMark/>
          </w:tcPr>
          <w:p w:rsidR="007D026B" w:rsidRPr="008E103E" w:rsidRDefault="007D026B" w:rsidP="00B91475">
            <w:pPr>
              <w:pStyle w:val="TableText"/>
              <w:keepNext/>
              <w:jc w:val="left"/>
            </w:pPr>
            <w:r w:rsidRPr="008E103E">
              <w:t>Estimated constant</w:t>
            </w:r>
          </w:p>
        </w:tc>
      </w:tr>
      <w:tr w:rsidR="007D026B"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8E103E" w:rsidRDefault="007D026B" w:rsidP="00B91475">
            <w:pPr>
              <w:keepNext/>
              <w:spacing w:after="0" w:line="240" w:lineRule="auto"/>
              <w:jc w:val="center"/>
              <w:rPr>
                <w:rFonts w:ascii="Arial" w:eastAsia="Times New Roman" w:hAnsi="Arial" w:cs="Arial"/>
                <w:i/>
                <w:iCs/>
                <w:color w:val="000000"/>
                <w:sz w:val="18"/>
                <w:szCs w:val="18"/>
              </w:rPr>
            </w:pPr>
            <w:r>
              <w:rPr>
                <w:rFonts w:ascii="Arial" w:eastAsia="Times New Roman" w:hAnsi="Arial" w:cs="Arial"/>
                <w:i/>
                <w:iCs/>
                <w:color w:val="000000"/>
                <w:sz w:val="18"/>
                <w:szCs w:val="18"/>
              </w:rPr>
              <w:t>b</w:t>
            </w:r>
          </w:p>
        </w:tc>
        <w:tc>
          <w:tcPr>
            <w:tcW w:w="5368" w:type="dxa"/>
            <w:tcBorders>
              <w:top w:val="nil"/>
              <w:left w:val="nil"/>
              <w:bottom w:val="single" w:sz="8" w:space="0" w:color="auto"/>
              <w:right w:val="single" w:sz="8" w:space="0" w:color="auto"/>
            </w:tcBorders>
            <w:shd w:val="clear" w:color="auto" w:fill="auto"/>
            <w:vAlign w:val="center"/>
            <w:hideMark/>
          </w:tcPr>
          <w:p w:rsidR="007D026B" w:rsidRPr="008E103E" w:rsidRDefault="007D026B" w:rsidP="00B91475">
            <w:pPr>
              <w:pStyle w:val="TableText"/>
              <w:keepNext/>
              <w:jc w:val="left"/>
            </w:pPr>
            <w:r>
              <w:t>Estimated parameter describing the relationship between temperature and demand</w:t>
            </w:r>
          </w:p>
        </w:tc>
      </w:tr>
      <w:tr w:rsidR="007D026B" w:rsidRPr="008E103E" w:rsidTr="00DE2A61">
        <w:trPr>
          <w:trHeight w:val="31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8E103E" w:rsidRDefault="007D026B" w:rsidP="00B91475">
            <w:pPr>
              <w:keepNext/>
              <w:spacing w:after="0" w:line="240" w:lineRule="auto"/>
              <w:jc w:val="center"/>
              <w:rPr>
                <w:rFonts w:ascii="Arial" w:eastAsia="Times New Roman" w:hAnsi="Arial" w:cs="Arial"/>
                <w:i/>
                <w:iCs/>
                <w:color w:val="000000"/>
                <w:sz w:val="18"/>
                <w:szCs w:val="18"/>
              </w:rPr>
            </w:pPr>
            <w:r w:rsidRPr="008E103E">
              <w:rPr>
                <w:rFonts w:ascii="Arial" w:eastAsia="Times New Roman" w:hAnsi="Arial" w:cs="Arial"/>
                <w:i/>
                <w:iCs/>
                <w:color w:val="000000"/>
                <w:sz w:val="18"/>
                <w:szCs w:val="18"/>
              </w:rPr>
              <w:t>mean17</w:t>
            </w:r>
          </w:p>
        </w:tc>
        <w:tc>
          <w:tcPr>
            <w:tcW w:w="5368" w:type="dxa"/>
            <w:tcBorders>
              <w:top w:val="nil"/>
              <w:left w:val="nil"/>
              <w:bottom w:val="single" w:sz="8" w:space="0" w:color="auto"/>
              <w:right w:val="single" w:sz="8" w:space="0" w:color="auto"/>
            </w:tcBorders>
            <w:shd w:val="clear" w:color="auto" w:fill="auto"/>
            <w:vAlign w:val="center"/>
            <w:hideMark/>
          </w:tcPr>
          <w:p w:rsidR="007D026B" w:rsidRPr="008E103E" w:rsidRDefault="007D026B" w:rsidP="00B91475">
            <w:pPr>
              <w:pStyle w:val="TableText"/>
              <w:keepNext/>
              <w:jc w:val="left"/>
            </w:pPr>
            <w:r w:rsidRPr="008E103E">
              <w:t>Average temperature</w:t>
            </w:r>
            <w:r>
              <w:t xml:space="preserve"> from</w:t>
            </w:r>
            <w:r w:rsidRPr="008E103E">
              <w:t xml:space="preserve">  midnight to 5 PM</w:t>
            </w:r>
          </w:p>
        </w:tc>
      </w:tr>
      <w:tr w:rsidR="007D026B" w:rsidRPr="008E103E" w:rsidTr="00DE2A61">
        <w:trPr>
          <w:trHeight w:val="495"/>
          <w:jc w:val="center"/>
        </w:trPr>
        <w:tc>
          <w:tcPr>
            <w:tcW w:w="1180" w:type="dxa"/>
            <w:tcBorders>
              <w:top w:val="nil"/>
              <w:left w:val="single" w:sz="8" w:space="0" w:color="auto"/>
              <w:bottom w:val="single" w:sz="8" w:space="0" w:color="auto"/>
              <w:right w:val="single" w:sz="8" w:space="0" w:color="auto"/>
            </w:tcBorders>
            <w:shd w:val="clear" w:color="auto" w:fill="auto"/>
            <w:vAlign w:val="center"/>
            <w:hideMark/>
          </w:tcPr>
          <w:p w:rsidR="007D026B" w:rsidRPr="008E103E" w:rsidRDefault="007D026B" w:rsidP="00A900EB">
            <w:pPr>
              <w:spacing w:after="0" w:line="240" w:lineRule="auto"/>
              <w:jc w:val="center"/>
              <w:rPr>
                <w:rFonts w:ascii="Arial" w:eastAsia="Times New Roman" w:hAnsi="Arial" w:cs="Arial"/>
                <w:i/>
                <w:iCs/>
                <w:color w:val="000000"/>
                <w:sz w:val="18"/>
                <w:szCs w:val="18"/>
              </w:rPr>
            </w:pPr>
            <w:r w:rsidRPr="008E103E">
              <w:rPr>
                <w:rFonts w:ascii="Calibri" w:eastAsia="Times New Roman" w:hAnsi="Calibri" w:cs="Times New Roman"/>
                <w:i/>
                <w:iCs/>
                <w:color w:val="000000"/>
                <w:sz w:val="18"/>
                <w:szCs w:val="18"/>
              </w:rPr>
              <w:t>Ɛ</w:t>
            </w:r>
          </w:p>
        </w:tc>
        <w:tc>
          <w:tcPr>
            <w:tcW w:w="5368" w:type="dxa"/>
            <w:tcBorders>
              <w:top w:val="nil"/>
              <w:left w:val="nil"/>
              <w:bottom w:val="single" w:sz="8" w:space="0" w:color="auto"/>
              <w:right w:val="single" w:sz="8" w:space="0" w:color="auto"/>
            </w:tcBorders>
            <w:shd w:val="clear" w:color="auto" w:fill="auto"/>
            <w:vAlign w:val="center"/>
            <w:hideMark/>
          </w:tcPr>
          <w:p w:rsidR="007D026B" w:rsidRPr="008E103E" w:rsidRDefault="007D026B" w:rsidP="00A900EB">
            <w:pPr>
              <w:pStyle w:val="TableText"/>
              <w:jc w:val="left"/>
            </w:pPr>
            <w:r w:rsidRPr="008E103E">
              <w:t>The error term, assumed to be a mean zero and uncorrelated with any of the independent variables</w:t>
            </w:r>
          </w:p>
        </w:tc>
      </w:tr>
    </w:tbl>
    <w:p w:rsidR="002C5924" w:rsidRDefault="002C5924" w:rsidP="006316A7">
      <w:pPr>
        <w:pStyle w:val="BodyParaAfterTableFigure"/>
        <w:spacing w:before="0"/>
      </w:pPr>
    </w:p>
    <w:p w:rsidR="006316A7" w:rsidRDefault="003D27CF" w:rsidP="006316A7">
      <w:pPr>
        <w:pStyle w:val="BodyParaAfterTableFigure"/>
        <w:spacing w:before="0"/>
      </w:pPr>
      <w:r>
        <w:lastRenderedPageBreak/>
        <w:t>Figure</w:t>
      </w:r>
      <w:r w:rsidR="006316A7" w:rsidRPr="00A2401C">
        <w:t xml:space="preserve"> 5-1 show</w:t>
      </w:r>
      <w:r>
        <w:t>s</w:t>
      </w:r>
      <w:r w:rsidR="006316A7" w:rsidRPr="00A2401C">
        <w:t xml:space="preserve"> the results of the </w:t>
      </w:r>
      <w:r>
        <w:t>reference load regression</w:t>
      </w:r>
      <w:r w:rsidR="006316A7" w:rsidRPr="00A2401C">
        <w:t xml:space="preserve"> </w:t>
      </w:r>
      <w:r w:rsidR="006316A7">
        <w:t xml:space="preserve">at hour ending </w:t>
      </w:r>
      <w:r w:rsidR="00306A8C">
        <w:t>4 PM</w:t>
      </w:r>
      <w:r w:rsidR="003F1F20">
        <w:t xml:space="preserve">. </w:t>
      </w:r>
      <w:r w:rsidR="00A16B66">
        <w:t>The blue</w:t>
      </w:r>
      <w:r w:rsidR="006316A7" w:rsidRPr="00A2401C">
        <w:t xml:space="preserve"> circles show </w:t>
      </w:r>
      <w:r w:rsidR="00A16B66">
        <w:t xml:space="preserve">the average ex post reference load and the </w:t>
      </w:r>
      <w:r w:rsidR="00A16B66" w:rsidRPr="00FC6A48">
        <w:rPr>
          <w:i/>
        </w:rPr>
        <w:t>mean17</w:t>
      </w:r>
      <w:r w:rsidR="00A16B66">
        <w:t xml:space="preserve"> for a given day. The red dots</w:t>
      </w:r>
      <w:r w:rsidR="003F1F20">
        <w:t> </w:t>
      </w:r>
      <w:r w:rsidR="00A16B66">
        <w:t>correspond to the predicted values</w:t>
      </w:r>
      <w:r w:rsidR="006316A7" w:rsidRPr="00A2401C">
        <w:t>.</w:t>
      </w:r>
      <w:r w:rsidR="00A16B66">
        <w:t xml:space="preserve"> The difference between the </w:t>
      </w:r>
      <w:r w:rsidR="00FC6A48">
        <w:t>predicted and actual values</w:t>
      </w:r>
      <w:r w:rsidR="00A16B66">
        <w:t xml:space="preserve"> is in</w:t>
      </w:r>
      <w:r w:rsidR="003F1F20">
        <w:t> </w:t>
      </w:r>
      <w:r w:rsidR="00A16B66">
        <w:t>green</w:t>
      </w:r>
      <w:r w:rsidR="006316A7">
        <w:t>.</w:t>
      </w:r>
      <w:r w:rsidR="00FC6A48">
        <w:t xml:space="preserve"> As shown in the figures, the model error is a very small percentage of the overall load.</w:t>
      </w:r>
    </w:p>
    <w:p w:rsidR="006316A7" w:rsidRPr="00FC6A48" w:rsidRDefault="006316A7" w:rsidP="00FC6A48">
      <w:pPr>
        <w:pStyle w:val="TableFigureCaption"/>
      </w:pPr>
      <w:r w:rsidRPr="001D30DC">
        <w:t>Figure 5-</w:t>
      </w:r>
      <w:r>
        <w:t>1</w:t>
      </w:r>
      <w:r w:rsidR="00F30357">
        <w:t xml:space="preserve">: </w:t>
      </w:r>
      <w:r w:rsidR="00FC6A48">
        <w:t>Actual</w:t>
      </w:r>
      <w:r w:rsidR="00F30357">
        <w:t xml:space="preserve"> and P</w:t>
      </w:r>
      <w:r w:rsidR="00FC6A48">
        <w:t>redicted Commercial Thermostat Customer Load</w:t>
      </w:r>
      <w:r w:rsidR="00FC6A48">
        <w:br/>
      </w:r>
      <w:r w:rsidRPr="001D30DC">
        <w:t xml:space="preserve">versus </w:t>
      </w:r>
      <w:r w:rsidRPr="001D30DC">
        <w:rPr>
          <w:i/>
        </w:rPr>
        <w:t>Mean17</w:t>
      </w:r>
      <w:r w:rsidRPr="001D30DC">
        <w:t xml:space="preserve"> </w:t>
      </w:r>
      <w:r w:rsidR="00F30357">
        <w:t xml:space="preserve">for </w:t>
      </w:r>
      <w:r w:rsidR="00FC6A48">
        <w:t>3 to 4 PM</w:t>
      </w:r>
    </w:p>
    <w:p w:rsidR="006316A7" w:rsidRDefault="00F30357" w:rsidP="006316A7">
      <w:pPr>
        <w:pStyle w:val="BodyParagraph"/>
        <w:jc w:val="center"/>
        <w:rPr>
          <w:highlight w:val="lightGray"/>
        </w:rPr>
      </w:pPr>
      <w:r>
        <w:rPr>
          <w:noProof/>
        </w:rPr>
        <w:drawing>
          <wp:inline distT="0" distB="0" distL="0" distR="0" wp14:anchorId="3CA3F370" wp14:editId="78BEDC09">
            <wp:extent cx="4934309" cy="3611306"/>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934436" cy="3611399"/>
                    </a:xfrm>
                    <a:prstGeom prst="rect">
                      <a:avLst/>
                    </a:prstGeom>
                    <a:noFill/>
                    <a:ln>
                      <a:noFill/>
                    </a:ln>
                  </pic:spPr>
                </pic:pic>
              </a:graphicData>
            </a:graphic>
          </wp:inline>
        </w:drawing>
      </w:r>
    </w:p>
    <w:p w:rsidR="00A45D45" w:rsidRPr="00701656" w:rsidRDefault="00FC6A48" w:rsidP="00701656">
      <w:pPr>
        <w:pStyle w:val="BodyParaAfterTableFigure"/>
        <w:spacing w:before="0"/>
      </w:pPr>
      <w:r>
        <w:t xml:space="preserve">As a validation of the </w:t>
      </w:r>
      <w:proofErr w:type="spellStart"/>
      <w:r>
        <w:t>ex ante</w:t>
      </w:r>
      <w:proofErr w:type="spellEnd"/>
      <w:r>
        <w:t xml:space="preserve"> impact model, </w:t>
      </w:r>
      <w:r w:rsidR="00701656">
        <w:t>Table 5-3</w:t>
      </w:r>
      <w:r w:rsidR="00701656" w:rsidRPr="00A2401C">
        <w:t xml:space="preserve"> show</w:t>
      </w:r>
      <w:r w:rsidR="00701656">
        <w:t>s</w:t>
      </w:r>
      <w:r w:rsidR="00701656" w:rsidRPr="00A2401C">
        <w:t xml:space="preserve"> the results of the</w:t>
      </w:r>
      <w:r>
        <w:t xml:space="preserve"> </w:t>
      </w:r>
      <w:proofErr w:type="spellStart"/>
      <w:r>
        <w:t>ex ante</w:t>
      </w:r>
      <w:proofErr w:type="spellEnd"/>
      <w:r w:rsidR="00701656" w:rsidRPr="00A2401C">
        <w:t xml:space="preserve"> </w:t>
      </w:r>
      <w:r w:rsidR="00701656">
        <w:t>impact modeling for the four event days at hour ending 4 PM</w:t>
      </w:r>
      <w:r>
        <w:t>, as compared to the estimates in the ex post analysis</w:t>
      </w:r>
      <w:r w:rsidR="003F1F20">
        <w:t xml:space="preserve">. </w:t>
      </w:r>
      <w:r>
        <w:t xml:space="preserve">The July 31 event </w:t>
      </w:r>
      <w:r w:rsidR="003A7CEB">
        <w:t>had the largest per-customer impact</w:t>
      </w:r>
      <w:r>
        <w:t>,</w:t>
      </w:r>
      <w:r w:rsidR="003A7CEB">
        <w:t xml:space="preserve"> while it was the coldest day. Since, in general, higher impact</w:t>
      </w:r>
      <w:r>
        <w:t>s</w:t>
      </w:r>
      <w:r w:rsidR="003A7CEB">
        <w:t xml:space="preserve"> on hotter days are expected, and that is consistent with the findings in the </w:t>
      </w:r>
      <w:r w:rsidR="00DB5712">
        <w:t>Summer Saver</w:t>
      </w:r>
      <w:r w:rsidR="003A7CEB">
        <w:t xml:space="preserve"> analysis, the impacts for July 31 are underestimated with the </w:t>
      </w:r>
      <w:proofErr w:type="spellStart"/>
      <w:r w:rsidR="003A7CEB">
        <w:t>ex ante</w:t>
      </w:r>
      <w:proofErr w:type="spellEnd"/>
      <w:r w:rsidR="003A7CEB">
        <w:t xml:space="preserve"> methodology.</w:t>
      </w:r>
      <w:r>
        <w:t xml:space="preserve"> The estimates are closest for the September 17 event, which wa</w:t>
      </w:r>
      <w:r w:rsidR="003A7CEB">
        <w:t>s a day like many of the su</w:t>
      </w:r>
      <w:r>
        <w:t>mmer monthly peaking conditions</w:t>
      </w:r>
      <w:r w:rsidR="003A7CEB">
        <w:t>.</w:t>
      </w:r>
    </w:p>
    <w:p w:rsidR="00701656" w:rsidRPr="00701656" w:rsidRDefault="00701656" w:rsidP="00701656">
      <w:pPr>
        <w:pStyle w:val="TableFigureCaption"/>
      </w:pPr>
      <w:r>
        <w:t>Table 5-3</w:t>
      </w:r>
      <w:r w:rsidR="006316A7" w:rsidRPr="001D30DC">
        <w:t>: Ex Post and Ex Ante Impact</w:t>
      </w:r>
      <w:r w:rsidR="00B96B52">
        <w:t xml:space="preserve"> Validation</w:t>
      </w:r>
      <w:r w:rsidR="006316A7" w:rsidRPr="001D30DC">
        <w:t xml:space="preserve"> </w:t>
      </w:r>
      <w:r>
        <w:t>for Event Days at Hour Ending 4</w:t>
      </w:r>
      <w:r w:rsidR="003F1F20">
        <w:t xml:space="preserve"> </w:t>
      </w:r>
      <w:r>
        <w:t>PM</w:t>
      </w:r>
    </w:p>
    <w:tbl>
      <w:tblPr>
        <w:tblW w:w="7966" w:type="dxa"/>
        <w:jc w:val="center"/>
        <w:tblInd w:w="-611" w:type="dxa"/>
        <w:tblLook w:val="04A0" w:firstRow="1" w:lastRow="0" w:firstColumn="1" w:lastColumn="0" w:noHBand="0" w:noVBand="1"/>
      </w:tblPr>
      <w:tblGrid>
        <w:gridCol w:w="1724"/>
        <w:gridCol w:w="1783"/>
        <w:gridCol w:w="1869"/>
        <w:gridCol w:w="1397"/>
        <w:gridCol w:w="1193"/>
      </w:tblGrid>
      <w:tr w:rsidR="00701656" w:rsidRPr="00701656" w:rsidTr="00FC6A48">
        <w:trPr>
          <w:trHeight w:val="720"/>
          <w:jc w:val="center"/>
        </w:trPr>
        <w:tc>
          <w:tcPr>
            <w:tcW w:w="1724" w:type="dxa"/>
            <w:vMerge w:val="restart"/>
            <w:tcBorders>
              <w:top w:val="single" w:sz="8" w:space="0" w:color="auto"/>
              <w:left w:val="single" w:sz="8" w:space="0" w:color="auto"/>
              <w:bottom w:val="nil"/>
              <w:right w:val="single" w:sz="8" w:space="0" w:color="FFFFFF"/>
            </w:tcBorders>
            <w:shd w:val="clear" w:color="000000" w:fill="0070CD"/>
            <w:vAlign w:val="center"/>
            <w:hideMark/>
          </w:tcPr>
          <w:p w:rsidR="00701656" w:rsidRPr="00701656" w:rsidRDefault="00701656" w:rsidP="00FC6A48">
            <w:pPr>
              <w:pStyle w:val="TableHeader"/>
              <w:spacing w:before="60" w:after="60"/>
              <w:rPr>
                <w:rFonts w:eastAsia="Times New Roman"/>
              </w:rPr>
            </w:pPr>
            <w:r w:rsidRPr="00701656">
              <w:rPr>
                <w:rFonts w:eastAsia="Times New Roman"/>
              </w:rPr>
              <w:t>Date</w:t>
            </w:r>
          </w:p>
        </w:tc>
        <w:tc>
          <w:tcPr>
            <w:tcW w:w="1783" w:type="dxa"/>
            <w:vMerge w:val="restart"/>
            <w:tcBorders>
              <w:top w:val="single" w:sz="8" w:space="0" w:color="auto"/>
              <w:left w:val="single" w:sz="8" w:space="0" w:color="FFFFFF"/>
              <w:bottom w:val="nil"/>
              <w:right w:val="single" w:sz="8" w:space="0" w:color="FFFFFF"/>
            </w:tcBorders>
            <w:shd w:val="clear" w:color="000000" w:fill="0070CD"/>
            <w:vAlign w:val="center"/>
            <w:hideMark/>
          </w:tcPr>
          <w:p w:rsidR="00701656" w:rsidRPr="00701656" w:rsidRDefault="00701656" w:rsidP="00FC6A48">
            <w:pPr>
              <w:pStyle w:val="TableHeader"/>
              <w:spacing w:before="60" w:after="60"/>
              <w:rPr>
                <w:rFonts w:eastAsia="Times New Roman"/>
              </w:rPr>
            </w:pPr>
            <w:r w:rsidRPr="00701656">
              <w:rPr>
                <w:rFonts w:eastAsia="Times New Roman"/>
              </w:rPr>
              <w:t>Ex Post Impact</w:t>
            </w:r>
            <w:r w:rsidRPr="00701656">
              <w:rPr>
                <w:rFonts w:eastAsia="Times New Roman"/>
              </w:rPr>
              <w:br/>
              <w:t>(kW)</w:t>
            </w:r>
          </w:p>
        </w:tc>
        <w:tc>
          <w:tcPr>
            <w:tcW w:w="1869" w:type="dxa"/>
            <w:vMerge w:val="restart"/>
            <w:tcBorders>
              <w:top w:val="single" w:sz="8" w:space="0" w:color="auto"/>
              <w:left w:val="single" w:sz="8" w:space="0" w:color="FFFFFF"/>
              <w:bottom w:val="nil"/>
              <w:right w:val="single" w:sz="8" w:space="0" w:color="FFFFFF"/>
            </w:tcBorders>
            <w:shd w:val="clear" w:color="000000" w:fill="0070CD"/>
            <w:vAlign w:val="center"/>
            <w:hideMark/>
          </w:tcPr>
          <w:p w:rsidR="00701656" w:rsidRPr="00701656" w:rsidRDefault="00701656" w:rsidP="00FC6A48">
            <w:pPr>
              <w:pStyle w:val="TableHeader"/>
              <w:spacing w:before="60" w:after="60"/>
              <w:rPr>
                <w:rFonts w:eastAsia="Times New Roman"/>
              </w:rPr>
            </w:pPr>
            <w:r w:rsidRPr="00701656">
              <w:rPr>
                <w:rFonts w:eastAsia="Times New Roman"/>
              </w:rPr>
              <w:t>Ex Ante Impact</w:t>
            </w:r>
            <w:r w:rsidRPr="00701656">
              <w:rPr>
                <w:rFonts w:eastAsia="Times New Roman"/>
              </w:rPr>
              <w:br/>
              <w:t>(kW)</w:t>
            </w:r>
          </w:p>
        </w:tc>
        <w:tc>
          <w:tcPr>
            <w:tcW w:w="1397" w:type="dxa"/>
            <w:vMerge w:val="restart"/>
            <w:tcBorders>
              <w:top w:val="single" w:sz="8" w:space="0" w:color="auto"/>
              <w:left w:val="single" w:sz="8" w:space="0" w:color="FFFFFF"/>
              <w:bottom w:val="nil"/>
              <w:right w:val="single" w:sz="4" w:space="0" w:color="FFFFFF" w:themeColor="background1"/>
            </w:tcBorders>
            <w:shd w:val="clear" w:color="000000" w:fill="0070CD"/>
            <w:vAlign w:val="center"/>
            <w:hideMark/>
          </w:tcPr>
          <w:p w:rsidR="00701656" w:rsidRPr="00701656" w:rsidRDefault="00701656" w:rsidP="00FC6A48">
            <w:pPr>
              <w:pStyle w:val="TableHeader"/>
              <w:spacing w:before="60" w:after="60"/>
              <w:rPr>
                <w:rFonts w:eastAsia="Times New Roman"/>
              </w:rPr>
            </w:pPr>
            <w:r w:rsidRPr="00701656">
              <w:rPr>
                <w:rFonts w:eastAsia="Times New Roman"/>
              </w:rPr>
              <w:t>Difference (kW)</w:t>
            </w:r>
          </w:p>
        </w:tc>
        <w:tc>
          <w:tcPr>
            <w:tcW w:w="1193" w:type="dxa"/>
            <w:vMerge w:val="restart"/>
            <w:tcBorders>
              <w:top w:val="single" w:sz="8" w:space="0" w:color="auto"/>
              <w:left w:val="single" w:sz="4" w:space="0" w:color="FFFFFF" w:themeColor="background1"/>
              <w:bottom w:val="nil"/>
              <w:right w:val="single" w:sz="8" w:space="0" w:color="auto"/>
            </w:tcBorders>
            <w:shd w:val="clear" w:color="000000" w:fill="0070CD"/>
            <w:vAlign w:val="center"/>
            <w:hideMark/>
          </w:tcPr>
          <w:p w:rsidR="00701656" w:rsidRPr="00701656" w:rsidRDefault="00701656" w:rsidP="00FC6A48">
            <w:pPr>
              <w:pStyle w:val="TableHeader"/>
              <w:spacing w:before="60" w:after="60"/>
              <w:rPr>
                <w:rFonts w:eastAsia="Times New Roman"/>
              </w:rPr>
            </w:pPr>
            <w:r w:rsidRPr="00701656">
              <w:rPr>
                <w:rFonts w:eastAsia="Times New Roman"/>
              </w:rPr>
              <w:t>Mean17</w:t>
            </w:r>
          </w:p>
        </w:tc>
      </w:tr>
      <w:tr w:rsidR="00701656" w:rsidRPr="00701656" w:rsidTr="00FC6A48">
        <w:trPr>
          <w:trHeight w:val="327"/>
          <w:jc w:val="center"/>
        </w:trPr>
        <w:tc>
          <w:tcPr>
            <w:tcW w:w="1724" w:type="dxa"/>
            <w:vMerge/>
            <w:tcBorders>
              <w:top w:val="single" w:sz="8" w:space="0" w:color="auto"/>
              <w:left w:val="single" w:sz="8" w:space="0" w:color="auto"/>
              <w:bottom w:val="nil"/>
              <w:right w:val="single" w:sz="8" w:space="0" w:color="FFFFFF"/>
            </w:tcBorders>
            <w:vAlign w:val="center"/>
            <w:hideMark/>
          </w:tcPr>
          <w:p w:rsidR="00701656" w:rsidRPr="00701656" w:rsidRDefault="00701656" w:rsidP="00FC6A48">
            <w:pPr>
              <w:spacing w:before="60" w:after="60" w:line="240" w:lineRule="auto"/>
              <w:rPr>
                <w:rFonts w:ascii="Arial" w:eastAsia="Times New Roman" w:hAnsi="Arial" w:cs="Arial"/>
                <w:b/>
                <w:bCs/>
                <w:color w:val="FFFFFF"/>
                <w:sz w:val="18"/>
                <w:szCs w:val="18"/>
              </w:rPr>
            </w:pPr>
          </w:p>
        </w:tc>
        <w:tc>
          <w:tcPr>
            <w:tcW w:w="1783" w:type="dxa"/>
            <w:vMerge/>
            <w:tcBorders>
              <w:top w:val="single" w:sz="8" w:space="0" w:color="auto"/>
              <w:left w:val="single" w:sz="8" w:space="0" w:color="FFFFFF"/>
              <w:bottom w:val="nil"/>
              <w:right w:val="single" w:sz="8" w:space="0" w:color="FFFFFF"/>
            </w:tcBorders>
            <w:vAlign w:val="center"/>
            <w:hideMark/>
          </w:tcPr>
          <w:p w:rsidR="00701656" w:rsidRPr="00701656" w:rsidRDefault="00701656" w:rsidP="00FC6A48">
            <w:pPr>
              <w:spacing w:before="60" w:after="60" w:line="240" w:lineRule="auto"/>
              <w:rPr>
                <w:rFonts w:ascii="Arial" w:eastAsia="Times New Roman" w:hAnsi="Arial" w:cs="Arial"/>
                <w:b/>
                <w:bCs/>
                <w:color w:val="FFFFFF"/>
                <w:sz w:val="18"/>
                <w:szCs w:val="18"/>
              </w:rPr>
            </w:pPr>
          </w:p>
        </w:tc>
        <w:tc>
          <w:tcPr>
            <w:tcW w:w="1869" w:type="dxa"/>
            <w:vMerge/>
            <w:tcBorders>
              <w:top w:val="single" w:sz="8" w:space="0" w:color="auto"/>
              <w:left w:val="single" w:sz="8" w:space="0" w:color="FFFFFF"/>
              <w:bottom w:val="nil"/>
              <w:right w:val="single" w:sz="8" w:space="0" w:color="FFFFFF"/>
            </w:tcBorders>
            <w:vAlign w:val="center"/>
            <w:hideMark/>
          </w:tcPr>
          <w:p w:rsidR="00701656" w:rsidRPr="00701656" w:rsidRDefault="00701656" w:rsidP="00FC6A48">
            <w:pPr>
              <w:spacing w:before="60" w:after="60" w:line="240" w:lineRule="auto"/>
              <w:rPr>
                <w:rFonts w:ascii="Arial" w:eastAsia="Times New Roman" w:hAnsi="Arial" w:cs="Arial"/>
                <w:b/>
                <w:bCs/>
                <w:color w:val="FFFFFF"/>
                <w:sz w:val="18"/>
                <w:szCs w:val="18"/>
              </w:rPr>
            </w:pPr>
          </w:p>
        </w:tc>
        <w:tc>
          <w:tcPr>
            <w:tcW w:w="1397" w:type="dxa"/>
            <w:vMerge/>
            <w:tcBorders>
              <w:top w:val="single" w:sz="8" w:space="0" w:color="auto"/>
              <w:left w:val="single" w:sz="8" w:space="0" w:color="FFFFFF"/>
              <w:bottom w:val="nil"/>
              <w:right w:val="single" w:sz="4" w:space="0" w:color="FFFFFF" w:themeColor="background1"/>
            </w:tcBorders>
            <w:vAlign w:val="center"/>
            <w:hideMark/>
          </w:tcPr>
          <w:p w:rsidR="00701656" w:rsidRPr="00701656" w:rsidRDefault="00701656" w:rsidP="00FC6A48">
            <w:pPr>
              <w:spacing w:before="60" w:after="60" w:line="240" w:lineRule="auto"/>
              <w:rPr>
                <w:rFonts w:ascii="Arial" w:eastAsia="Times New Roman" w:hAnsi="Arial" w:cs="Arial"/>
                <w:b/>
                <w:bCs/>
                <w:color w:val="FFFFFF"/>
                <w:sz w:val="18"/>
                <w:szCs w:val="18"/>
              </w:rPr>
            </w:pPr>
          </w:p>
        </w:tc>
        <w:tc>
          <w:tcPr>
            <w:tcW w:w="1193" w:type="dxa"/>
            <w:vMerge/>
            <w:tcBorders>
              <w:top w:val="single" w:sz="8" w:space="0" w:color="auto"/>
              <w:left w:val="single" w:sz="4" w:space="0" w:color="FFFFFF" w:themeColor="background1"/>
              <w:bottom w:val="nil"/>
              <w:right w:val="single" w:sz="8" w:space="0" w:color="auto"/>
            </w:tcBorders>
            <w:vAlign w:val="center"/>
            <w:hideMark/>
          </w:tcPr>
          <w:p w:rsidR="00701656" w:rsidRPr="00701656" w:rsidRDefault="00701656" w:rsidP="00FC6A48">
            <w:pPr>
              <w:spacing w:before="60" w:after="60" w:line="240" w:lineRule="auto"/>
              <w:rPr>
                <w:rFonts w:ascii="Arial" w:eastAsia="Times New Roman" w:hAnsi="Arial" w:cs="Arial"/>
                <w:b/>
                <w:bCs/>
                <w:color w:val="FFFFFF"/>
                <w:sz w:val="18"/>
                <w:szCs w:val="18"/>
              </w:rPr>
            </w:pPr>
          </w:p>
        </w:tc>
      </w:tr>
      <w:tr w:rsidR="00FC6A48" w:rsidRPr="00701656" w:rsidTr="00FC6A48">
        <w:trPr>
          <w:trHeight w:val="300"/>
          <w:jc w:val="center"/>
        </w:trPr>
        <w:tc>
          <w:tcPr>
            <w:tcW w:w="1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A48" w:rsidRPr="00FC6A48" w:rsidRDefault="00FC6A48" w:rsidP="00FC6A48">
            <w:pPr>
              <w:spacing w:before="60" w:after="60"/>
              <w:jc w:val="center"/>
              <w:rPr>
                <w:rFonts w:ascii="Arial" w:hAnsi="Arial" w:cs="Arial"/>
                <w:sz w:val="20"/>
                <w:szCs w:val="20"/>
              </w:rPr>
            </w:pPr>
            <w:r w:rsidRPr="00FC6A48">
              <w:rPr>
                <w:rFonts w:ascii="Arial" w:hAnsi="Arial" w:cs="Arial"/>
                <w:sz w:val="20"/>
                <w:szCs w:val="20"/>
              </w:rPr>
              <w:t>July 31, 2014</w:t>
            </w:r>
          </w:p>
        </w:tc>
        <w:tc>
          <w:tcPr>
            <w:tcW w:w="1783" w:type="dxa"/>
            <w:tcBorders>
              <w:top w:val="single" w:sz="4" w:space="0" w:color="auto"/>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2.81</w:t>
            </w:r>
          </w:p>
        </w:tc>
        <w:tc>
          <w:tcPr>
            <w:tcW w:w="1869" w:type="dxa"/>
            <w:tcBorders>
              <w:top w:val="single" w:sz="4" w:space="0" w:color="auto"/>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1.52</w:t>
            </w:r>
          </w:p>
        </w:tc>
        <w:tc>
          <w:tcPr>
            <w:tcW w:w="1397" w:type="dxa"/>
            <w:tcBorders>
              <w:top w:val="single" w:sz="4" w:space="0" w:color="auto"/>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-1.29</w:t>
            </w:r>
          </w:p>
        </w:tc>
        <w:tc>
          <w:tcPr>
            <w:tcW w:w="1193" w:type="dxa"/>
            <w:tcBorders>
              <w:top w:val="single" w:sz="4" w:space="0" w:color="auto"/>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74.6</w:t>
            </w:r>
          </w:p>
        </w:tc>
      </w:tr>
      <w:tr w:rsidR="00FC6A48" w:rsidRPr="00701656" w:rsidTr="00FC6A48">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FC6A48" w:rsidRPr="00FC6A48" w:rsidRDefault="00FC6A48" w:rsidP="00FC6A48">
            <w:pPr>
              <w:spacing w:before="60" w:after="60"/>
              <w:jc w:val="center"/>
              <w:rPr>
                <w:rFonts w:ascii="Arial" w:hAnsi="Arial" w:cs="Arial"/>
                <w:sz w:val="20"/>
                <w:szCs w:val="20"/>
              </w:rPr>
            </w:pPr>
            <w:r w:rsidRPr="00FC6A48">
              <w:rPr>
                <w:rFonts w:ascii="Arial" w:hAnsi="Arial" w:cs="Arial"/>
                <w:sz w:val="20"/>
                <w:szCs w:val="20"/>
              </w:rPr>
              <w:t>Sept. 15, 2014</w:t>
            </w:r>
          </w:p>
        </w:tc>
        <w:tc>
          <w:tcPr>
            <w:tcW w:w="178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1.32</w:t>
            </w:r>
          </w:p>
        </w:tc>
        <w:tc>
          <w:tcPr>
            <w:tcW w:w="1869"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2.02</w:t>
            </w:r>
          </w:p>
        </w:tc>
        <w:tc>
          <w:tcPr>
            <w:tcW w:w="1397"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0.70</w:t>
            </w:r>
          </w:p>
        </w:tc>
        <w:tc>
          <w:tcPr>
            <w:tcW w:w="119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80.0</w:t>
            </w:r>
          </w:p>
        </w:tc>
      </w:tr>
      <w:tr w:rsidR="00FC6A48" w:rsidRPr="00701656" w:rsidTr="00FC6A48">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FC6A48" w:rsidRPr="00FC6A48" w:rsidRDefault="00FC6A48" w:rsidP="00FC6A48">
            <w:pPr>
              <w:spacing w:before="60" w:after="60"/>
              <w:jc w:val="center"/>
              <w:rPr>
                <w:rFonts w:ascii="Arial" w:hAnsi="Arial" w:cs="Arial"/>
                <w:sz w:val="20"/>
                <w:szCs w:val="20"/>
              </w:rPr>
            </w:pPr>
            <w:r w:rsidRPr="00FC6A48">
              <w:rPr>
                <w:rFonts w:ascii="Arial" w:hAnsi="Arial" w:cs="Arial"/>
                <w:sz w:val="20"/>
                <w:szCs w:val="20"/>
              </w:rPr>
              <w:t>Sept. 16, 2014</w:t>
            </w:r>
          </w:p>
        </w:tc>
        <w:tc>
          <w:tcPr>
            <w:tcW w:w="178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1.88</w:t>
            </w:r>
          </w:p>
        </w:tc>
        <w:tc>
          <w:tcPr>
            <w:tcW w:w="1869"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2.33</w:t>
            </w:r>
          </w:p>
        </w:tc>
        <w:tc>
          <w:tcPr>
            <w:tcW w:w="1397"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0.45</w:t>
            </w:r>
          </w:p>
        </w:tc>
        <w:tc>
          <w:tcPr>
            <w:tcW w:w="119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82.9</w:t>
            </w:r>
          </w:p>
        </w:tc>
      </w:tr>
      <w:tr w:rsidR="00FC6A48" w:rsidRPr="00701656" w:rsidTr="00FC6A48">
        <w:trPr>
          <w:trHeight w:val="300"/>
          <w:jc w:val="center"/>
        </w:trPr>
        <w:tc>
          <w:tcPr>
            <w:tcW w:w="1724" w:type="dxa"/>
            <w:tcBorders>
              <w:top w:val="nil"/>
              <w:left w:val="single" w:sz="4" w:space="0" w:color="auto"/>
              <w:bottom w:val="single" w:sz="4" w:space="0" w:color="auto"/>
              <w:right w:val="single" w:sz="4" w:space="0" w:color="auto"/>
            </w:tcBorders>
            <w:shd w:val="clear" w:color="auto" w:fill="auto"/>
            <w:noWrap/>
            <w:vAlign w:val="center"/>
            <w:hideMark/>
          </w:tcPr>
          <w:p w:rsidR="00FC6A48" w:rsidRPr="00FC6A48" w:rsidRDefault="00FC6A48" w:rsidP="00FC6A48">
            <w:pPr>
              <w:spacing w:before="60" w:after="60"/>
              <w:jc w:val="center"/>
              <w:rPr>
                <w:rFonts w:ascii="Arial" w:hAnsi="Arial" w:cs="Arial"/>
                <w:sz w:val="20"/>
                <w:szCs w:val="20"/>
              </w:rPr>
            </w:pPr>
            <w:r w:rsidRPr="00FC6A48">
              <w:rPr>
                <w:rFonts w:ascii="Arial" w:hAnsi="Arial" w:cs="Arial"/>
                <w:sz w:val="20"/>
                <w:szCs w:val="20"/>
              </w:rPr>
              <w:t>Sept. 17, 2014</w:t>
            </w:r>
          </w:p>
        </w:tc>
        <w:tc>
          <w:tcPr>
            <w:tcW w:w="178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2.12</w:t>
            </w:r>
          </w:p>
        </w:tc>
        <w:tc>
          <w:tcPr>
            <w:tcW w:w="1869"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2.23</w:t>
            </w:r>
          </w:p>
        </w:tc>
        <w:tc>
          <w:tcPr>
            <w:tcW w:w="1397"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0.12</w:t>
            </w:r>
          </w:p>
        </w:tc>
        <w:tc>
          <w:tcPr>
            <w:tcW w:w="1193" w:type="dxa"/>
            <w:tcBorders>
              <w:top w:val="nil"/>
              <w:left w:val="nil"/>
              <w:bottom w:val="single" w:sz="4" w:space="0" w:color="auto"/>
              <w:right w:val="single" w:sz="4" w:space="0" w:color="auto"/>
            </w:tcBorders>
            <w:shd w:val="clear" w:color="auto" w:fill="auto"/>
            <w:noWrap/>
            <w:vAlign w:val="bottom"/>
            <w:hideMark/>
          </w:tcPr>
          <w:p w:rsidR="00FC6A48" w:rsidRPr="00701656" w:rsidRDefault="00FC6A48" w:rsidP="00FC6A48">
            <w:pPr>
              <w:pStyle w:val="TableText"/>
              <w:rPr>
                <w:rFonts w:eastAsia="Times New Roman"/>
              </w:rPr>
            </w:pPr>
            <w:r w:rsidRPr="00701656">
              <w:rPr>
                <w:rFonts w:eastAsia="Times New Roman"/>
              </w:rPr>
              <w:t>81.9</w:t>
            </w:r>
          </w:p>
        </w:tc>
      </w:tr>
    </w:tbl>
    <w:p w:rsidR="006316A7" w:rsidRDefault="006316A7" w:rsidP="00FC6A48">
      <w:pPr>
        <w:pStyle w:val="Heading2"/>
        <w:spacing w:before="360"/>
      </w:pPr>
      <w:bookmarkStart w:id="53" w:name="_Toc411938072"/>
      <w:bookmarkStart w:id="54" w:name="_Toc413592768"/>
      <w:bookmarkStart w:id="55" w:name="_Toc414535058"/>
      <w:bookmarkStart w:id="56" w:name="_Toc352567313"/>
      <w:bookmarkStart w:id="57" w:name="_Toc415585938"/>
      <w:r>
        <w:t>Estimating Ex Ante Weather Conditions</w:t>
      </w:r>
      <w:bookmarkEnd w:id="53"/>
      <w:bookmarkEnd w:id="54"/>
      <w:bookmarkEnd w:id="55"/>
      <w:bookmarkEnd w:id="57"/>
    </w:p>
    <w:p w:rsidR="006316A7" w:rsidRDefault="00A45D45" w:rsidP="006316A7">
      <w:pPr>
        <w:pStyle w:val="BodyParagraph"/>
      </w:pPr>
      <w:r>
        <w:t>T</w:t>
      </w:r>
      <w:r w:rsidR="006316A7">
        <w:t>he CPUC Load Impact Protocols</w:t>
      </w:r>
      <w:r w:rsidR="006316A7">
        <w:rPr>
          <w:rStyle w:val="FootnoteReference"/>
        </w:rPr>
        <w:footnoteReference w:id="3"/>
      </w:r>
      <w:r w:rsidR="006316A7">
        <w:t xml:space="preserve"> require that ex ante load impacts be estimated assuming weather conditions associated with both normal and extreme utility operating conditions. Normal conditions are defined as those that would be expected to occur once every </w:t>
      </w:r>
      <w:r w:rsidR="003F1F20">
        <w:t xml:space="preserve">2 </w:t>
      </w:r>
      <w:r w:rsidR="006316A7">
        <w:t xml:space="preserve">years (1-in-2 conditions) and extreme conditions are those that would be expected to occur once every </w:t>
      </w:r>
      <w:r w:rsidR="00DE2A61">
        <w:t xml:space="preserve">10 </w:t>
      </w:r>
      <w:r w:rsidR="006316A7">
        <w:t xml:space="preserve">years (1-in-10 conditions). Since 2008, the IOUs have based the </w:t>
      </w:r>
      <w:proofErr w:type="spellStart"/>
      <w:r w:rsidR="006316A7">
        <w:t>ex ante</w:t>
      </w:r>
      <w:proofErr w:type="spellEnd"/>
      <w:r w:rsidR="006316A7">
        <w:t xml:space="preserve"> weather conditions on system operating conditions specific to each individual utility. However, ex ante weather conditions could alternatively reflect 1-in-2 and 1-in-10 year operating conditions for the California Independent System Operator (CAISO) rather than the operating conditions for each IOU. While the protocols are silent on this issue, a letter from the CPUC Energy Division to the IOUs dated October 21, 2014 directed the utilities to provide impact estimates under two sets of operating conditions starting with the April 1, 2015 filings: one reflecting operating conditions for each IOU and one reflecting operating conditions for the CAISO system. </w:t>
      </w:r>
    </w:p>
    <w:p w:rsidR="006316A7" w:rsidRDefault="006316A7" w:rsidP="006316A7">
      <w:pPr>
        <w:pStyle w:val="BodyParagraph"/>
      </w:pPr>
      <w:r>
        <w:t>In order to meet this new requirement, California’s IOUs contracted with Nexant to develop ex</w:t>
      </w:r>
      <w:r w:rsidR="003F1F20">
        <w:t> </w:t>
      </w:r>
      <w:r>
        <w:t>ante weather conditions based on the peaking conditions for each utility and for the CAISO system</w:t>
      </w:r>
      <w:r w:rsidR="003F1F20">
        <w:t xml:space="preserve">. </w:t>
      </w:r>
      <w:r>
        <w:t>The previous ex ante weather conditions for each utility were developed in 2009 and were updated this year along with the development of the new CAISO based conditions</w:t>
      </w:r>
      <w:r w:rsidR="003F1F20">
        <w:t xml:space="preserve">. </w:t>
      </w:r>
      <w:r>
        <w:t>Both sets of estimates used a common methodology, which is documented in a report delivered to the IOUs.</w:t>
      </w:r>
      <w:r>
        <w:rPr>
          <w:rStyle w:val="FootnoteReference"/>
        </w:rPr>
        <w:footnoteReference w:id="4"/>
      </w:r>
      <w:r w:rsidR="00EE438C">
        <w:t xml:space="preserve"> </w:t>
      </w:r>
    </w:p>
    <w:p w:rsidR="00EE438C" w:rsidRDefault="00425278" w:rsidP="006316A7">
      <w:pPr>
        <w:pStyle w:val="BodyParagraph"/>
        <w:rPr>
          <w:highlight w:val="yellow"/>
        </w:rPr>
      </w:pPr>
      <w:r>
        <w:t>Table 5-4</w:t>
      </w:r>
      <w:r w:rsidR="006316A7">
        <w:t xml:space="preserve"> shows the value for </w:t>
      </w:r>
      <w:r w:rsidR="006316A7" w:rsidRPr="00EE438C">
        <w:rPr>
          <w:i/>
        </w:rPr>
        <w:t>mean17</w:t>
      </w:r>
      <w:r w:rsidR="006316A7">
        <w:t xml:space="preserve"> for the typical event day and the monthly system peak</w:t>
      </w:r>
      <w:r w:rsidR="003F1F20">
        <w:t> </w:t>
      </w:r>
      <w:r w:rsidR="006316A7">
        <w:t>day under the four sets of weather for which load impacts are estimated</w:t>
      </w:r>
      <w:r w:rsidR="003F1F20">
        <w:t xml:space="preserve">. </w:t>
      </w:r>
      <w:r w:rsidR="006316A7" w:rsidRPr="00CE542D">
        <w:t>As</w:t>
      </w:r>
      <w:r w:rsidR="006316A7">
        <w:t xml:space="preserve"> seen, the</w:t>
      </w:r>
      <w:r w:rsidR="00DD2A5C">
        <w:t>re are small</w:t>
      </w:r>
      <w:r w:rsidR="003F1F20">
        <w:t> </w:t>
      </w:r>
      <w:r w:rsidR="006316A7">
        <w:t xml:space="preserve">differences </w:t>
      </w:r>
      <w:r>
        <w:t>in weather conditions based on SD</w:t>
      </w:r>
      <w:r w:rsidR="006316A7">
        <w:t>G&amp;E peak conditions and CAISO peak conditions,</w:t>
      </w:r>
      <w:r w:rsidR="00DD2A5C">
        <w:t xml:space="preserve"> for normal and extreme weather</w:t>
      </w:r>
      <w:r w:rsidR="003F1F20">
        <w:t>.</w:t>
      </w:r>
      <w:r w:rsidR="00EE438C" w:rsidRPr="00EE438C">
        <w:rPr>
          <w:rFonts w:eastAsiaTheme="minorHAnsi"/>
        </w:rPr>
        <w:t xml:space="preserve"> </w:t>
      </w:r>
      <w:r w:rsidR="00EE438C">
        <w:rPr>
          <w:rFonts w:eastAsiaTheme="minorHAnsi"/>
        </w:rPr>
        <w:t xml:space="preserve">The CAISO-based conditions on the typical event day are slightly higher in a </w:t>
      </w:r>
      <w:r w:rsidR="00DD2A5C">
        <w:rPr>
          <w:rFonts w:eastAsiaTheme="minorHAnsi"/>
        </w:rPr>
        <w:t>1-in-2</w:t>
      </w:r>
      <w:r w:rsidR="00EE438C">
        <w:rPr>
          <w:rFonts w:eastAsiaTheme="minorHAnsi"/>
        </w:rPr>
        <w:t xml:space="preserve"> weather year and </w:t>
      </w:r>
      <w:r w:rsidR="00DD2A5C">
        <w:rPr>
          <w:rFonts w:eastAsiaTheme="minorHAnsi"/>
        </w:rPr>
        <w:t>l</w:t>
      </w:r>
      <w:r w:rsidR="00EE438C">
        <w:rPr>
          <w:rFonts w:eastAsiaTheme="minorHAnsi"/>
        </w:rPr>
        <w:t>ower in a 1-in-10 weather year</w:t>
      </w:r>
      <w:r w:rsidR="00DD2A5C">
        <w:rPr>
          <w:rFonts w:eastAsiaTheme="minorHAnsi"/>
        </w:rPr>
        <w:t xml:space="preserve">. For the September peak day under 1-in-10 weather conditions, the </w:t>
      </w:r>
      <w:r w:rsidR="00DD2A5C" w:rsidRPr="00DD2A5C">
        <w:rPr>
          <w:rFonts w:eastAsiaTheme="minorHAnsi"/>
          <w:i/>
        </w:rPr>
        <w:t>mean17</w:t>
      </w:r>
      <w:r w:rsidR="00DD2A5C">
        <w:rPr>
          <w:rFonts w:eastAsiaTheme="minorHAnsi"/>
        </w:rPr>
        <w:t xml:space="preserve"> value is the same (83.9 </w:t>
      </w:r>
      <w:r w:rsidR="00DD2A5C" w:rsidRPr="00EF203E">
        <w:rPr>
          <w:rFonts w:eastAsia="Times New Roman"/>
        </w:rPr>
        <w:t>°F</w:t>
      </w:r>
      <w:r w:rsidR="00DD2A5C">
        <w:rPr>
          <w:rFonts w:eastAsiaTheme="minorHAnsi"/>
        </w:rPr>
        <w:t>).</w:t>
      </w:r>
    </w:p>
    <w:p w:rsidR="006316A7" w:rsidRPr="00F42460" w:rsidRDefault="00BD6D64" w:rsidP="006316A7">
      <w:pPr>
        <w:pStyle w:val="TableFigureCaption"/>
      </w:pPr>
      <w:r>
        <w:t>Table 5-4</w:t>
      </w:r>
      <w:r w:rsidR="002A3C72">
        <w:t>: </w:t>
      </w:r>
      <w:r w:rsidR="006316A7" w:rsidRPr="00AD17A7">
        <w:t>Ex Ante Weather Values (</w:t>
      </w:r>
      <w:r w:rsidR="006316A7" w:rsidRPr="00DD2A5C">
        <w:rPr>
          <w:i/>
        </w:rPr>
        <w:t>mean17</w:t>
      </w:r>
      <w:r w:rsidR="00DD2A5C">
        <w:t xml:space="preserve">, </w:t>
      </w:r>
      <w:r w:rsidR="00DD2A5C" w:rsidRPr="00EF203E">
        <w:rPr>
          <w:rFonts w:eastAsia="Times New Roman"/>
        </w:rPr>
        <w:t>°F</w:t>
      </w:r>
      <w:r w:rsidR="00DD2A5C">
        <w:rPr>
          <w:rFonts w:eastAsia="Times New Roman"/>
        </w:rPr>
        <w:t>)</w:t>
      </w:r>
    </w:p>
    <w:tbl>
      <w:tblPr>
        <w:tblW w:w="6220" w:type="dxa"/>
        <w:jc w:val="center"/>
        <w:tblInd w:w="93" w:type="dxa"/>
        <w:tblLook w:val="04A0" w:firstRow="1" w:lastRow="0" w:firstColumn="1" w:lastColumn="0" w:noHBand="0" w:noVBand="1"/>
      </w:tblPr>
      <w:tblGrid>
        <w:gridCol w:w="2380"/>
        <w:gridCol w:w="960"/>
        <w:gridCol w:w="960"/>
        <w:gridCol w:w="960"/>
        <w:gridCol w:w="960"/>
      </w:tblGrid>
      <w:tr w:rsidR="00425278" w:rsidRPr="00425278" w:rsidTr="00425278">
        <w:trPr>
          <w:trHeight w:val="510"/>
          <w:jc w:val="center"/>
        </w:trPr>
        <w:tc>
          <w:tcPr>
            <w:tcW w:w="2380" w:type="dxa"/>
            <w:vMerge w:val="restart"/>
            <w:tcBorders>
              <w:top w:val="single" w:sz="8" w:space="0" w:color="auto"/>
              <w:left w:val="single" w:sz="8" w:space="0" w:color="auto"/>
              <w:bottom w:val="nil"/>
              <w:right w:val="single" w:sz="8" w:space="0" w:color="FFFFFF"/>
            </w:tcBorders>
            <w:shd w:val="clear" w:color="000000" w:fill="0070CD"/>
            <w:vAlign w:val="center"/>
            <w:hideMark/>
          </w:tcPr>
          <w:p w:rsidR="00425278" w:rsidRPr="00425278" w:rsidRDefault="00425278" w:rsidP="00DE2A61">
            <w:pPr>
              <w:pStyle w:val="TableHeader"/>
              <w:rPr>
                <w:rFonts w:eastAsia="Times New Roman"/>
              </w:rPr>
            </w:pPr>
            <w:bookmarkStart w:id="58" w:name="_Toc413592769"/>
            <w:bookmarkEnd w:id="58"/>
            <w:r w:rsidRPr="00425278">
              <w:rPr>
                <w:rFonts w:eastAsia="Times New Roman"/>
              </w:rPr>
              <w:t>Day Type</w:t>
            </w:r>
          </w:p>
        </w:tc>
        <w:tc>
          <w:tcPr>
            <w:tcW w:w="1920" w:type="dxa"/>
            <w:gridSpan w:val="2"/>
            <w:tcBorders>
              <w:top w:val="single" w:sz="8" w:space="0" w:color="auto"/>
              <w:left w:val="nil"/>
              <w:bottom w:val="single" w:sz="8" w:space="0" w:color="FFFFFF"/>
              <w:right w:val="single" w:sz="8" w:space="0" w:color="FFFFFF"/>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SDG&amp;E Based Weather</w:t>
            </w:r>
            <w:r w:rsidR="00DD2A5C">
              <w:rPr>
                <w:rFonts w:eastAsia="Times New Roman"/>
              </w:rPr>
              <w:t xml:space="preserve"> </w:t>
            </w:r>
            <w:r w:rsidR="00DD2A5C" w:rsidRPr="00EF203E">
              <w:rPr>
                <w:rFonts w:eastAsia="Times New Roman"/>
              </w:rPr>
              <w:t>(°F</w:t>
            </w:r>
            <w:r w:rsidR="00DD2A5C">
              <w:rPr>
                <w:rFonts w:eastAsia="Times New Roman"/>
              </w:rPr>
              <w:t>)</w:t>
            </w:r>
          </w:p>
        </w:tc>
        <w:tc>
          <w:tcPr>
            <w:tcW w:w="1920" w:type="dxa"/>
            <w:gridSpan w:val="2"/>
            <w:tcBorders>
              <w:top w:val="single" w:sz="8" w:space="0" w:color="auto"/>
              <w:left w:val="nil"/>
              <w:bottom w:val="single" w:sz="8" w:space="0" w:color="FFFFFF"/>
              <w:right w:val="single" w:sz="8" w:space="0" w:color="000000"/>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CAISO Based Weather</w:t>
            </w:r>
            <w:r w:rsidR="00DD2A5C">
              <w:rPr>
                <w:rFonts w:eastAsia="Times New Roman"/>
              </w:rPr>
              <w:t xml:space="preserve"> </w:t>
            </w:r>
            <w:r w:rsidR="00DD2A5C" w:rsidRPr="00EF203E">
              <w:rPr>
                <w:rFonts w:eastAsia="Times New Roman"/>
              </w:rPr>
              <w:t>(°F</w:t>
            </w:r>
            <w:r w:rsidR="00DD2A5C">
              <w:rPr>
                <w:rFonts w:eastAsia="Times New Roman"/>
              </w:rPr>
              <w:t>)</w:t>
            </w:r>
          </w:p>
        </w:tc>
      </w:tr>
      <w:tr w:rsidR="00425278" w:rsidRPr="00425278" w:rsidTr="00425278">
        <w:trPr>
          <w:trHeight w:val="300"/>
          <w:jc w:val="center"/>
        </w:trPr>
        <w:tc>
          <w:tcPr>
            <w:tcW w:w="2380" w:type="dxa"/>
            <w:vMerge/>
            <w:tcBorders>
              <w:top w:val="single" w:sz="8" w:space="0" w:color="auto"/>
              <w:left w:val="single" w:sz="8" w:space="0" w:color="auto"/>
              <w:bottom w:val="nil"/>
              <w:right w:val="single" w:sz="8" w:space="0" w:color="FFFFFF"/>
            </w:tcBorders>
            <w:vAlign w:val="center"/>
            <w:hideMark/>
          </w:tcPr>
          <w:p w:rsidR="00425278" w:rsidRPr="00425278" w:rsidRDefault="00425278" w:rsidP="00DE2A61">
            <w:pPr>
              <w:pStyle w:val="TableHeader"/>
              <w:rPr>
                <w:rFonts w:eastAsia="Times New Roman"/>
              </w:rPr>
            </w:pPr>
          </w:p>
        </w:tc>
        <w:tc>
          <w:tcPr>
            <w:tcW w:w="960" w:type="dxa"/>
            <w:tcBorders>
              <w:top w:val="nil"/>
              <w:left w:val="nil"/>
              <w:bottom w:val="nil"/>
              <w:right w:val="single" w:sz="8" w:space="0" w:color="FFFFFF"/>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1-in-2</w:t>
            </w:r>
          </w:p>
        </w:tc>
        <w:tc>
          <w:tcPr>
            <w:tcW w:w="960" w:type="dxa"/>
            <w:tcBorders>
              <w:top w:val="nil"/>
              <w:left w:val="nil"/>
              <w:bottom w:val="nil"/>
              <w:right w:val="single" w:sz="8" w:space="0" w:color="FFFFFF"/>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1-in-10</w:t>
            </w:r>
          </w:p>
        </w:tc>
        <w:tc>
          <w:tcPr>
            <w:tcW w:w="960" w:type="dxa"/>
            <w:tcBorders>
              <w:top w:val="nil"/>
              <w:left w:val="nil"/>
              <w:bottom w:val="nil"/>
              <w:right w:val="single" w:sz="8" w:space="0" w:color="FFFFFF"/>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1-in-2</w:t>
            </w:r>
          </w:p>
        </w:tc>
        <w:tc>
          <w:tcPr>
            <w:tcW w:w="960" w:type="dxa"/>
            <w:tcBorders>
              <w:top w:val="nil"/>
              <w:left w:val="nil"/>
              <w:bottom w:val="nil"/>
              <w:right w:val="single" w:sz="8" w:space="0" w:color="auto"/>
            </w:tcBorders>
            <w:shd w:val="clear" w:color="000000" w:fill="0070CD"/>
            <w:vAlign w:val="center"/>
            <w:hideMark/>
          </w:tcPr>
          <w:p w:rsidR="00425278" w:rsidRPr="00425278" w:rsidRDefault="00425278" w:rsidP="00DE2A61">
            <w:pPr>
              <w:pStyle w:val="TableHeader"/>
              <w:rPr>
                <w:rFonts w:eastAsia="Times New Roman"/>
              </w:rPr>
            </w:pPr>
            <w:r w:rsidRPr="00425278">
              <w:rPr>
                <w:rFonts w:eastAsia="Times New Roman"/>
              </w:rPr>
              <w:t>1-in-10</w:t>
            </w:r>
          </w:p>
        </w:tc>
      </w:tr>
      <w:tr w:rsidR="00425278" w:rsidRPr="00425278" w:rsidTr="00425278">
        <w:trPr>
          <w:trHeight w:val="300"/>
          <w:jc w:val="center"/>
        </w:trPr>
        <w:tc>
          <w:tcPr>
            <w:tcW w:w="2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Typical Event Day</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73.8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79.9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74.6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78.0</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January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51.0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47.7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50.7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46.0</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February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51.2</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52.5</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53.8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53.6</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March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55.7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64.4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53.0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66.3</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April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65.9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76.0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64.6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75.1</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May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69.1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77.6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65.6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74.7</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June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68.7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75.1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69.5</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74.4</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July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73.7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79.9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72.3</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bookmarkStart w:id="59" w:name="RANGE!F11"/>
            <w:r w:rsidRPr="00425278">
              <w:rPr>
                <w:rFonts w:eastAsia="Times New Roman"/>
              </w:rPr>
              <w:t>75.1</w:t>
            </w:r>
            <w:bookmarkEnd w:id="59"/>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August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75.6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80.7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77.7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78.4</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September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77.0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83.9</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78.6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83.9</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October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72.1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78.1</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68.3</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75.9</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November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64.6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73.4</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63.0</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70.0</w:t>
            </w:r>
          </w:p>
        </w:tc>
      </w:tr>
      <w:tr w:rsidR="00425278" w:rsidRPr="00425278" w:rsidTr="00425278">
        <w:trPr>
          <w:trHeight w:val="300"/>
          <w:jc w:val="center"/>
        </w:trPr>
        <w:tc>
          <w:tcPr>
            <w:tcW w:w="2380" w:type="dxa"/>
            <w:tcBorders>
              <w:top w:val="nil"/>
              <w:left w:val="single" w:sz="4" w:space="0" w:color="auto"/>
              <w:bottom w:val="single" w:sz="4" w:space="0" w:color="auto"/>
              <w:right w:val="single" w:sz="4" w:space="0" w:color="auto"/>
            </w:tcBorders>
            <w:shd w:val="clear" w:color="auto" w:fill="auto"/>
            <w:vAlign w:val="center"/>
            <w:hideMark/>
          </w:tcPr>
          <w:p w:rsidR="00425278" w:rsidRPr="00425278" w:rsidRDefault="00425278" w:rsidP="00DE2A61">
            <w:pPr>
              <w:pStyle w:val="TableText"/>
              <w:rPr>
                <w:rFonts w:eastAsia="Times New Roman"/>
              </w:rPr>
            </w:pPr>
            <w:r w:rsidRPr="00425278">
              <w:rPr>
                <w:rFonts w:eastAsia="Times New Roman"/>
              </w:rPr>
              <w:t>December Peak Day</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54.8</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49.6</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55.7</w:t>
            </w:r>
          </w:p>
        </w:tc>
        <w:tc>
          <w:tcPr>
            <w:tcW w:w="960" w:type="dxa"/>
            <w:tcBorders>
              <w:top w:val="nil"/>
              <w:left w:val="nil"/>
              <w:bottom w:val="single" w:sz="4" w:space="0" w:color="auto"/>
              <w:right w:val="single" w:sz="4" w:space="0" w:color="auto"/>
            </w:tcBorders>
            <w:shd w:val="clear" w:color="auto" w:fill="auto"/>
            <w:noWrap/>
            <w:vAlign w:val="bottom"/>
            <w:hideMark/>
          </w:tcPr>
          <w:p w:rsidR="00425278" w:rsidRPr="00425278" w:rsidRDefault="00425278" w:rsidP="00DE2A61">
            <w:pPr>
              <w:pStyle w:val="TableText"/>
              <w:rPr>
                <w:rFonts w:eastAsia="Times New Roman"/>
              </w:rPr>
            </w:pPr>
            <w:r w:rsidRPr="00425278">
              <w:rPr>
                <w:rFonts w:eastAsia="Times New Roman"/>
              </w:rPr>
              <w:t>49.6</w:t>
            </w:r>
          </w:p>
        </w:tc>
      </w:tr>
    </w:tbl>
    <w:p w:rsidR="006316A7" w:rsidRPr="00C17E2E" w:rsidRDefault="006316A7" w:rsidP="006316A7">
      <w:pPr>
        <w:pStyle w:val="BodyParagraph"/>
      </w:pPr>
    </w:p>
    <w:p w:rsidR="006316A7" w:rsidRPr="005D2ADB" w:rsidRDefault="006316A7" w:rsidP="006316A7">
      <w:pPr>
        <w:pStyle w:val="Heading2"/>
      </w:pPr>
      <w:bookmarkStart w:id="60" w:name="_Toc413592770"/>
      <w:bookmarkStart w:id="61" w:name="_Toc414535059"/>
      <w:bookmarkStart w:id="62" w:name="_Toc415585939"/>
      <w:r w:rsidRPr="005D2ADB">
        <w:t>Ex Ante Load Impact Results</w:t>
      </w:r>
      <w:bookmarkEnd w:id="56"/>
      <w:bookmarkEnd w:id="60"/>
      <w:bookmarkEnd w:id="61"/>
      <w:bookmarkEnd w:id="62"/>
    </w:p>
    <w:p w:rsidR="00DE2A61" w:rsidRDefault="006316A7" w:rsidP="00B65D6E">
      <w:pPr>
        <w:pStyle w:val="BodyParagraph"/>
      </w:pPr>
      <w:r w:rsidRPr="005D2ADB">
        <w:t>Section 5.</w:t>
      </w:r>
      <w:r>
        <w:t>1</w:t>
      </w:r>
      <w:r w:rsidRPr="005D2ADB">
        <w:t xml:space="preserve"> summarized the methodology used to develop ex ante impact estimates for the average </w:t>
      </w:r>
      <w:r w:rsidR="009344DF">
        <w:t xml:space="preserve">customer, under </w:t>
      </w:r>
      <w:r w:rsidRPr="005D2ADB">
        <w:t>ex ante weather conditions</w:t>
      </w:r>
      <w:r w:rsidR="003F1F20">
        <w:t xml:space="preserve">. </w:t>
      </w:r>
      <w:r w:rsidRPr="005D2ADB">
        <w:t>Aggregate ex ante estimates combine these average estimates with projections of program enrollment</w:t>
      </w:r>
      <w:r>
        <w:t xml:space="preserve"> provided by </w:t>
      </w:r>
      <w:r w:rsidR="00425278">
        <w:t>SDG&amp;E</w:t>
      </w:r>
      <w:r w:rsidR="003F1F20">
        <w:t xml:space="preserve">. </w:t>
      </w:r>
      <w:proofErr w:type="gramStart"/>
      <w:r w:rsidR="00425278">
        <w:t>Per-</w:t>
      </w:r>
      <w:proofErr w:type="gramEnd"/>
      <w:r w:rsidR="00425278">
        <w:t>thermostat</w:t>
      </w:r>
      <w:r w:rsidR="00425278" w:rsidRPr="005D2ADB">
        <w:t xml:space="preserve"> ex ante estimates </w:t>
      </w:r>
      <w:r w:rsidR="009344DF">
        <w:t xml:space="preserve">also </w:t>
      </w:r>
      <w:r w:rsidR="00425278" w:rsidRPr="005D2ADB">
        <w:t xml:space="preserve">combine </w:t>
      </w:r>
      <w:r w:rsidR="00425278">
        <w:t xml:space="preserve">the average customer </w:t>
      </w:r>
      <w:r w:rsidR="00425278" w:rsidRPr="005D2ADB">
        <w:t xml:space="preserve">estimates with projections of </w:t>
      </w:r>
      <w:r w:rsidR="009344DF">
        <w:t xml:space="preserve">the average number of thermostats, which is expected to remain around 9 thermostats per </w:t>
      </w:r>
      <w:r w:rsidR="00B65D6E">
        <w:t>customer</w:t>
      </w:r>
      <w:r w:rsidR="003F1F20">
        <w:t>.</w:t>
      </w:r>
      <w:r w:rsidR="00B65D6E">
        <w:t xml:space="preserve"> Table 5-5 summarizes the projected commercial thermostat enrollment by month and year from 2015 through 2025.</w:t>
      </w:r>
      <w:r w:rsidR="00B65D6E" w:rsidRPr="00B65D6E">
        <w:t xml:space="preserve"> </w:t>
      </w:r>
      <w:r w:rsidR="00B65D6E">
        <w:t xml:space="preserve">Currently, there are nearly 1,200 customers enrolled. This number is expected to gradually increase to </w:t>
      </w:r>
      <w:r w:rsidR="00445B3D">
        <w:t>2,013</w:t>
      </w:r>
      <w:r w:rsidR="00B65D6E">
        <w:t xml:space="preserve"> customers by the end of 2016. From 2017 through 2025, enrollment is expected to remain constant at 2,01</w:t>
      </w:r>
      <w:r w:rsidR="00445B3D">
        <w:t>3</w:t>
      </w:r>
      <w:r w:rsidR="00B65D6E">
        <w:t xml:space="preserve"> customers.</w:t>
      </w:r>
      <w:r w:rsidR="00DE2A61">
        <w:br w:type="page"/>
      </w:r>
    </w:p>
    <w:p w:rsidR="006316A7" w:rsidRDefault="006316A7" w:rsidP="005176D9">
      <w:pPr>
        <w:pStyle w:val="TableFigureCaption"/>
      </w:pPr>
      <w:r w:rsidRPr="005D2ADB">
        <w:lastRenderedPageBreak/>
        <w:t>Table 5-</w:t>
      </w:r>
      <w:r w:rsidR="004E0F57">
        <w:t>5</w:t>
      </w:r>
      <w:r w:rsidRPr="005D2ADB">
        <w:t xml:space="preserve">: Projected </w:t>
      </w:r>
      <w:r w:rsidR="00B65D6E">
        <w:t xml:space="preserve">2015-2025 </w:t>
      </w:r>
      <w:r w:rsidR="009344DF">
        <w:t xml:space="preserve">Commercial Thermostat </w:t>
      </w:r>
      <w:r w:rsidRPr="005D2ADB">
        <w:t>Enr</w:t>
      </w:r>
      <w:r w:rsidR="00DE376F">
        <w:t>ollment</w:t>
      </w:r>
      <w:r w:rsidR="009344DF">
        <w:br/>
        <w:t>Total Number of Customers Enrolled</w:t>
      </w:r>
    </w:p>
    <w:tbl>
      <w:tblPr>
        <w:tblW w:w="5559" w:type="pct"/>
        <w:jc w:val="center"/>
        <w:tblInd w:w="-435" w:type="dxa"/>
        <w:tblCellMar>
          <w:left w:w="0" w:type="dxa"/>
          <w:right w:w="0" w:type="dxa"/>
        </w:tblCellMar>
        <w:tblLook w:val="04A0" w:firstRow="1" w:lastRow="0" w:firstColumn="1" w:lastColumn="0" w:noHBand="0" w:noVBand="1"/>
      </w:tblPr>
      <w:tblGrid>
        <w:gridCol w:w="1328"/>
        <w:gridCol w:w="760"/>
        <w:gridCol w:w="760"/>
        <w:gridCol w:w="760"/>
        <w:gridCol w:w="760"/>
        <w:gridCol w:w="760"/>
        <w:gridCol w:w="760"/>
        <w:gridCol w:w="760"/>
        <w:gridCol w:w="760"/>
        <w:gridCol w:w="760"/>
        <w:gridCol w:w="760"/>
        <w:gridCol w:w="760"/>
        <w:gridCol w:w="752"/>
      </w:tblGrid>
      <w:tr w:rsidR="009344DF" w:rsidRPr="009344DF" w:rsidTr="00445B3D">
        <w:trPr>
          <w:trHeight w:val="425"/>
          <w:jc w:val="center"/>
        </w:trPr>
        <w:tc>
          <w:tcPr>
            <w:tcW w:w="636" w:type="pct"/>
            <w:tcBorders>
              <w:top w:val="single" w:sz="4" w:space="0" w:color="000000"/>
              <w:left w:val="single" w:sz="4" w:space="0" w:color="000000"/>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Year</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Jan</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Feb</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Mar</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Apr</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May</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Jun</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Jul</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Aug</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Sept</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Oct</w:t>
            </w:r>
          </w:p>
        </w:tc>
        <w:tc>
          <w:tcPr>
            <w:tcW w:w="364" w:type="pct"/>
            <w:tcBorders>
              <w:top w:val="single" w:sz="4" w:space="0" w:color="000000"/>
              <w:left w:val="nil"/>
              <w:bottom w:val="single" w:sz="4" w:space="0" w:color="000000"/>
              <w:right w:val="single" w:sz="4" w:space="0" w:color="FFFFFF"/>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Nov</w:t>
            </w:r>
          </w:p>
        </w:tc>
        <w:tc>
          <w:tcPr>
            <w:tcW w:w="360" w:type="pct"/>
            <w:tcBorders>
              <w:top w:val="single" w:sz="4" w:space="0" w:color="000000"/>
              <w:left w:val="nil"/>
              <w:bottom w:val="single" w:sz="4" w:space="0" w:color="000000"/>
              <w:right w:val="single" w:sz="4" w:space="0" w:color="000000"/>
            </w:tcBorders>
            <w:shd w:val="clear" w:color="000000" w:fill="0070CD"/>
            <w:tcMar>
              <w:top w:w="15" w:type="dxa"/>
              <w:left w:w="15" w:type="dxa"/>
              <w:bottom w:w="0" w:type="dxa"/>
              <w:right w:w="15" w:type="dxa"/>
            </w:tcMar>
            <w:vAlign w:val="center"/>
            <w:hideMark/>
          </w:tcPr>
          <w:p w:rsidR="009344DF" w:rsidRPr="009344DF" w:rsidRDefault="009344DF" w:rsidP="009344DF">
            <w:pPr>
              <w:spacing w:before="60" w:after="60"/>
              <w:jc w:val="center"/>
              <w:rPr>
                <w:rFonts w:ascii="Arial" w:hAnsi="Arial" w:cs="Arial"/>
                <w:b/>
                <w:bCs/>
                <w:color w:val="FFFFFF"/>
                <w:sz w:val="18"/>
                <w:szCs w:val="18"/>
              </w:rPr>
            </w:pPr>
            <w:r w:rsidRPr="009344DF">
              <w:rPr>
                <w:rFonts w:ascii="Arial" w:hAnsi="Arial" w:cs="Arial"/>
                <w:b/>
                <w:bCs/>
                <w:color w:val="FFFFFF"/>
                <w:sz w:val="18"/>
                <w:szCs w:val="18"/>
              </w:rPr>
              <w:t>Dec</w:t>
            </w:r>
          </w:p>
        </w:tc>
      </w:tr>
      <w:tr w:rsidR="00445B3D" w:rsidTr="00445B3D">
        <w:trPr>
          <w:trHeight w:val="315"/>
          <w:jc w:val="center"/>
        </w:trPr>
        <w:tc>
          <w:tcPr>
            <w:tcW w:w="636" w:type="pct"/>
            <w:tcBorders>
              <w:top w:val="nil"/>
              <w:left w:val="single" w:sz="4" w:space="0" w:color="000000"/>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9344DF">
            <w:pPr>
              <w:spacing w:before="60" w:after="60"/>
              <w:jc w:val="center"/>
              <w:rPr>
                <w:rFonts w:ascii="Arial" w:hAnsi="Arial" w:cs="Arial"/>
                <w:color w:val="000000"/>
                <w:sz w:val="18"/>
                <w:szCs w:val="18"/>
              </w:rPr>
            </w:pPr>
            <w:r>
              <w:rPr>
                <w:rFonts w:ascii="Arial" w:hAnsi="Arial" w:cs="Arial"/>
                <w:color w:val="000000"/>
                <w:sz w:val="18"/>
                <w:szCs w:val="18"/>
              </w:rPr>
              <w:t>2015</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1,193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1,193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1,245</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1,297</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1,349</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1,401</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1,453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1,505</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1,557</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1,609</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1,661</w:t>
            </w:r>
          </w:p>
        </w:tc>
        <w:tc>
          <w:tcPr>
            <w:tcW w:w="360"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1,713</w:t>
            </w:r>
          </w:p>
        </w:tc>
      </w:tr>
      <w:tr w:rsidR="00445B3D" w:rsidTr="00445B3D">
        <w:trPr>
          <w:trHeight w:val="300"/>
          <w:jc w:val="center"/>
        </w:trPr>
        <w:tc>
          <w:tcPr>
            <w:tcW w:w="636" w:type="pct"/>
            <w:tcBorders>
              <w:top w:val="nil"/>
              <w:left w:val="single" w:sz="4" w:space="0" w:color="000000"/>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9344DF">
            <w:pPr>
              <w:spacing w:before="60" w:after="60"/>
              <w:jc w:val="center"/>
              <w:rPr>
                <w:rFonts w:ascii="Arial" w:hAnsi="Arial" w:cs="Arial"/>
                <w:color w:val="000000"/>
                <w:sz w:val="18"/>
                <w:szCs w:val="18"/>
              </w:rPr>
            </w:pPr>
            <w:r>
              <w:rPr>
                <w:rFonts w:ascii="Arial" w:hAnsi="Arial" w:cs="Arial"/>
                <w:color w:val="000000"/>
                <w:sz w:val="18"/>
                <w:szCs w:val="18"/>
              </w:rPr>
              <w:t>2016</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1,738</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1,763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1,788</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1,813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1,838</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1,863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1,888</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1,913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1,938</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1,963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1,988</w:t>
            </w:r>
          </w:p>
        </w:tc>
        <w:tc>
          <w:tcPr>
            <w:tcW w:w="360"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r>
      <w:tr w:rsidR="00445B3D" w:rsidTr="00445B3D">
        <w:trPr>
          <w:trHeight w:val="300"/>
          <w:jc w:val="center"/>
        </w:trPr>
        <w:tc>
          <w:tcPr>
            <w:tcW w:w="636" w:type="pct"/>
            <w:tcBorders>
              <w:top w:val="nil"/>
              <w:left w:val="single" w:sz="4" w:space="0" w:color="000000"/>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9344DF">
            <w:pPr>
              <w:spacing w:before="60" w:after="60"/>
              <w:jc w:val="center"/>
              <w:rPr>
                <w:rFonts w:ascii="Arial" w:hAnsi="Arial" w:cs="Arial"/>
                <w:color w:val="000000"/>
                <w:sz w:val="18"/>
                <w:szCs w:val="18"/>
              </w:rPr>
            </w:pPr>
            <w:r>
              <w:rPr>
                <w:rFonts w:ascii="Arial" w:hAnsi="Arial" w:cs="Arial"/>
                <w:color w:val="000000"/>
                <w:sz w:val="18"/>
                <w:szCs w:val="18"/>
              </w:rPr>
              <w:t>2017-2025</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4"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c>
          <w:tcPr>
            <w:tcW w:w="360" w:type="pct"/>
            <w:tcBorders>
              <w:top w:val="nil"/>
              <w:left w:val="nil"/>
              <w:bottom w:val="single" w:sz="4" w:space="0" w:color="000000"/>
              <w:right w:val="single" w:sz="4" w:space="0" w:color="000000"/>
            </w:tcBorders>
            <w:shd w:val="clear" w:color="auto" w:fill="auto"/>
            <w:noWrap/>
            <w:tcMar>
              <w:top w:w="15" w:type="dxa"/>
              <w:left w:w="15" w:type="dxa"/>
              <w:bottom w:w="0" w:type="dxa"/>
              <w:right w:w="15" w:type="dxa"/>
            </w:tcMar>
            <w:vAlign w:val="center"/>
            <w:hideMark/>
          </w:tcPr>
          <w:p w:rsidR="00445B3D" w:rsidRDefault="00445B3D" w:rsidP="00445B3D">
            <w:pPr>
              <w:spacing w:before="60" w:after="60"/>
              <w:jc w:val="center"/>
              <w:rPr>
                <w:rFonts w:ascii="Arial" w:hAnsi="Arial" w:cs="Arial"/>
                <w:color w:val="000000"/>
                <w:sz w:val="18"/>
                <w:szCs w:val="18"/>
              </w:rPr>
            </w:pPr>
            <w:r>
              <w:rPr>
                <w:rFonts w:ascii="Arial" w:hAnsi="Arial" w:cs="Arial"/>
                <w:color w:val="000000"/>
                <w:sz w:val="18"/>
                <w:szCs w:val="18"/>
              </w:rPr>
              <w:t>2,013</w:t>
            </w:r>
          </w:p>
        </w:tc>
      </w:tr>
    </w:tbl>
    <w:p w:rsidR="006316A7" w:rsidRDefault="00817D86" w:rsidP="007064C9">
      <w:pPr>
        <w:pStyle w:val="BodyParaAfterTableFigure"/>
      </w:pPr>
      <w:r>
        <w:t>Table</w:t>
      </w:r>
      <w:r w:rsidR="006316A7">
        <w:t xml:space="preserve"> </w:t>
      </w:r>
      <w:r>
        <w:t>5-6</w:t>
      </w:r>
      <w:r w:rsidR="000E400E">
        <w:t xml:space="preserve"> summarizes the </w:t>
      </w:r>
      <w:r w:rsidR="000E400E" w:rsidRPr="00A50BF5">
        <w:t>201</w:t>
      </w:r>
      <w:r w:rsidR="000E400E">
        <w:t>7-2025 e</w:t>
      </w:r>
      <w:r w:rsidR="000E400E" w:rsidRPr="00A50BF5">
        <w:t xml:space="preserve">x </w:t>
      </w:r>
      <w:r w:rsidR="000E400E">
        <w:t>a</w:t>
      </w:r>
      <w:r w:rsidR="000E400E" w:rsidRPr="00A50BF5">
        <w:t xml:space="preserve">nte </w:t>
      </w:r>
      <w:r w:rsidR="000E400E">
        <w:t>l</w:t>
      </w:r>
      <w:r w:rsidR="000E400E" w:rsidRPr="00A50BF5">
        <w:t xml:space="preserve">oad </w:t>
      </w:r>
      <w:r w:rsidR="000E400E">
        <w:t>i</w:t>
      </w:r>
      <w:r w:rsidR="000E400E" w:rsidRPr="00A50BF5">
        <w:t xml:space="preserve">mpact </w:t>
      </w:r>
      <w:r w:rsidR="000E400E">
        <w:t>e</w:t>
      </w:r>
      <w:r w:rsidR="000E400E" w:rsidRPr="00A50BF5">
        <w:t>stimate</w:t>
      </w:r>
      <w:r w:rsidR="000E400E">
        <w:t>s by weather year and day type</w:t>
      </w:r>
      <w:r w:rsidR="006316A7">
        <w:t xml:space="preserve">. </w:t>
      </w:r>
      <w:r w:rsidR="007064C9">
        <w:t>The third</w:t>
      </w:r>
      <w:r w:rsidR="006316A7" w:rsidRPr="00C20405">
        <w:t xml:space="preserve"> and </w:t>
      </w:r>
      <w:r w:rsidR="007064C9">
        <w:t>sixth</w:t>
      </w:r>
      <w:r w:rsidR="006316A7" w:rsidRPr="00C20405">
        <w:t xml:space="preserve"> columns </w:t>
      </w:r>
      <w:r w:rsidR="006316A7">
        <w:t xml:space="preserve">in </w:t>
      </w:r>
      <w:r w:rsidR="007064C9">
        <w:t>the</w:t>
      </w:r>
      <w:r w:rsidR="006316A7">
        <w:t xml:space="preserve"> table </w:t>
      </w:r>
      <w:r w:rsidR="006316A7" w:rsidRPr="00C20405">
        <w:t>show the average hourly ex ante load impact</w:t>
      </w:r>
      <w:r w:rsidR="007064C9" w:rsidRPr="007064C9">
        <w:t xml:space="preserve"> </w:t>
      </w:r>
      <w:r w:rsidR="007064C9" w:rsidRPr="00C20405">
        <w:t xml:space="preserve">per </w:t>
      </w:r>
      <w:r w:rsidR="007064C9">
        <w:t>thermostat</w:t>
      </w:r>
      <w:r w:rsidR="006316A7" w:rsidRPr="00C20405">
        <w:t xml:space="preserve"> </w:t>
      </w:r>
      <w:r w:rsidR="007064C9">
        <w:t xml:space="preserve">(kW) </w:t>
      </w:r>
      <w:r>
        <w:t>over the event period from 2</w:t>
      </w:r>
      <w:r w:rsidR="006316A7" w:rsidRPr="00C20405">
        <w:t xml:space="preserve"> to 6 PM</w:t>
      </w:r>
      <w:r w:rsidR="007064C9">
        <w:t xml:space="preserve"> for each type of weather, followed by the per-customer impact (kW) and the aggregate impact (MW)</w:t>
      </w:r>
      <w:r w:rsidR="003F1F20">
        <w:t xml:space="preserve">. </w:t>
      </w:r>
      <w:r w:rsidR="006316A7" w:rsidRPr="00C20405">
        <w:t xml:space="preserve">The first set of rows corresponds to 1-in-2 </w:t>
      </w:r>
      <w:r w:rsidR="006316A7">
        <w:t xml:space="preserve">year </w:t>
      </w:r>
      <w:r w:rsidR="006316A7" w:rsidRPr="00C20405">
        <w:t xml:space="preserve">weather conditions while the second set covers 1-in-10 </w:t>
      </w:r>
      <w:r w:rsidR="006316A7">
        <w:t xml:space="preserve">year </w:t>
      </w:r>
      <w:r w:rsidR="006316A7" w:rsidRPr="00C20405">
        <w:t>weather</w:t>
      </w:r>
      <w:r w:rsidR="003F1F20">
        <w:t> </w:t>
      </w:r>
      <w:r w:rsidR="006316A7" w:rsidRPr="00C20405">
        <w:t>conditions</w:t>
      </w:r>
      <w:r w:rsidR="007064C9">
        <w:t xml:space="preserve">. </w:t>
      </w:r>
      <w:r w:rsidR="00143D0B">
        <w:t xml:space="preserve">The highest impacts </w:t>
      </w:r>
      <w:r w:rsidR="00782C5D">
        <w:t>consistently occur</w:t>
      </w:r>
      <w:r w:rsidR="00143D0B">
        <w:t xml:space="preserve"> on September</w:t>
      </w:r>
      <w:r w:rsidR="006316A7" w:rsidRPr="00575D21">
        <w:t xml:space="preserve"> peak days</w:t>
      </w:r>
      <w:r w:rsidR="00782C5D">
        <w:t xml:space="preserve"> under both SDG&amp;E and CAISO weather conditions</w:t>
      </w:r>
      <w:r w:rsidR="006316A7" w:rsidRPr="00575D21">
        <w:t xml:space="preserve">, </w:t>
      </w:r>
      <w:r w:rsidR="00143D0B">
        <w:t xml:space="preserve">with aggregate impacts </w:t>
      </w:r>
      <w:r w:rsidR="00782C5D">
        <w:t xml:space="preserve">of </w:t>
      </w:r>
      <w:r w:rsidR="00143D0B">
        <w:t>5</w:t>
      </w:r>
      <w:r w:rsidR="007064C9">
        <w:t>.3</w:t>
      </w:r>
      <w:r w:rsidR="006316A7" w:rsidRPr="00575D21">
        <w:t xml:space="preserve"> MW</w:t>
      </w:r>
      <w:r w:rsidR="00143D0B">
        <w:t xml:space="preserve"> in </w:t>
      </w:r>
      <w:r w:rsidR="00782C5D">
        <w:t xml:space="preserve">a </w:t>
      </w:r>
      <w:r w:rsidR="00143D0B">
        <w:t>1-in-10 year</w:t>
      </w:r>
      <w:r w:rsidR="00782C5D">
        <w:t xml:space="preserve"> and around </w:t>
      </w:r>
      <w:r w:rsidR="00143D0B">
        <w:t xml:space="preserve">4 </w:t>
      </w:r>
      <w:r w:rsidR="00782C5D">
        <w:t xml:space="preserve">MW </w:t>
      </w:r>
      <w:r w:rsidR="00143D0B">
        <w:t xml:space="preserve">in </w:t>
      </w:r>
      <w:r w:rsidR="00782C5D">
        <w:t>a 1-in-2 year.</w:t>
      </w:r>
    </w:p>
    <w:p w:rsidR="006316A7" w:rsidRPr="00A50BF5" w:rsidRDefault="006316A7" w:rsidP="001D78D2">
      <w:pPr>
        <w:pStyle w:val="TableFigureCaption"/>
      </w:pPr>
      <w:r w:rsidRPr="00A50BF5">
        <w:t>Table 5-</w:t>
      </w:r>
      <w:r w:rsidR="004D09F0">
        <w:t>6</w:t>
      </w:r>
      <w:r w:rsidRPr="00A50BF5">
        <w:t>: 201</w:t>
      </w:r>
      <w:r w:rsidR="000E400E">
        <w:t>7-2025</w:t>
      </w:r>
      <w:r w:rsidRPr="00A50BF5">
        <w:t xml:space="preserve"> Ex Ante Load Impact Estimate</w:t>
      </w:r>
      <w:r w:rsidR="001D78D2">
        <w:t>s by Weather Year and Day Type</w:t>
      </w:r>
      <w:r w:rsidR="000E400E">
        <w:t xml:space="preserve"> </w:t>
      </w:r>
      <w:r w:rsidR="001D78D2">
        <w:br/>
        <w:t>(kW per Customer, Aggregate MW</w:t>
      </w:r>
      <w:r w:rsidR="000E400E">
        <w:t>,</w:t>
      </w:r>
      <w:r w:rsidR="001D78D2">
        <w:t xml:space="preserve"> and kW per Thermostat)</w:t>
      </w:r>
    </w:p>
    <w:tbl>
      <w:tblPr>
        <w:tblW w:w="0" w:type="auto"/>
        <w:jc w:val="center"/>
        <w:tblInd w:w="-432" w:type="dxa"/>
        <w:tblLayout w:type="fixed"/>
        <w:tblLook w:val="04A0" w:firstRow="1" w:lastRow="0" w:firstColumn="1" w:lastColumn="0" w:noHBand="0" w:noVBand="1"/>
      </w:tblPr>
      <w:tblGrid>
        <w:gridCol w:w="900"/>
        <w:gridCol w:w="2160"/>
        <w:gridCol w:w="1158"/>
        <w:gridCol w:w="1158"/>
        <w:gridCol w:w="1158"/>
        <w:gridCol w:w="1158"/>
        <w:gridCol w:w="1158"/>
        <w:gridCol w:w="1158"/>
      </w:tblGrid>
      <w:tr w:rsidR="00DE2A61" w:rsidRPr="0058137F" w:rsidTr="000E400E">
        <w:trPr>
          <w:trHeight w:val="250"/>
          <w:tblHeader/>
          <w:jc w:val="center"/>
        </w:trPr>
        <w:tc>
          <w:tcPr>
            <w:tcW w:w="900"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Weather Year</w:t>
            </w:r>
          </w:p>
        </w:tc>
        <w:tc>
          <w:tcPr>
            <w:tcW w:w="216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Day Type</w:t>
            </w:r>
          </w:p>
        </w:tc>
        <w:tc>
          <w:tcPr>
            <w:tcW w:w="3474" w:type="dxa"/>
            <w:gridSpan w:val="3"/>
            <w:tcBorders>
              <w:top w:val="single" w:sz="8" w:space="0" w:color="auto"/>
              <w:left w:val="nil"/>
              <w:bottom w:val="single" w:sz="8" w:space="0" w:color="FFFFFF"/>
              <w:right w:val="single" w:sz="8" w:space="0" w:color="FFFFFF"/>
            </w:tcBorders>
            <w:shd w:val="clear" w:color="000000" w:fill="0070CD"/>
            <w:vAlign w:val="center"/>
            <w:hideMark/>
          </w:tcPr>
          <w:p w:rsidR="0058137F" w:rsidRPr="00B50BBC" w:rsidRDefault="000E400E" w:rsidP="000E400E">
            <w:pPr>
              <w:pStyle w:val="TableHeader"/>
              <w:spacing w:before="60" w:after="60"/>
              <w:rPr>
                <w:rFonts w:eastAsia="Times New Roman"/>
                <w:sz w:val="16"/>
                <w:szCs w:val="16"/>
              </w:rPr>
            </w:pPr>
            <w:r>
              <w:rPr>
                <w:rFonts w:eastAsia="Times New Roman"/>
                <w:sz w:val="16"/>
                <w:szCs w:val="16"/>
              </w:rPr>
              <w:t>SDG&amp;E Mean Hourly Impacts (2-6 PM)</w:t>
            </w:r>
          </w:p>
        </w:tc>
        <w:tc>
          <w:tcPr>
            <w:tcW w:w="3474" w:type="dxa"/>
            <w:gridSpan w:val="3"/>
            <w:tcBorders>
              <w:top w:val="single" w:sz="8" w:space="0" w:color="auto"/>
              <w:left w:val="nil"/>
              <w:bottom w:val="single" w:sz="8" w:space="0" w:color="FFFFFF"/>
              <w:right w:val="single" w:sz="8" w:space="0" w:color="000000"/>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CAISO</w:t>
            </w:r>
            <w:r w:rsidR="000E400E">
              <w:rPr>
                <w:rFonts w:eastAsia="Times New Roman"/>
                <w:sz w:val="16"/>
                <w:szCs w:val="16"/>
              </w:rPr>
              <w:t xml:space="preserve"> Mean Hourly Impacts (2-6 PM)</w:t>
            </w:r>
          </w:p>
        </w:tc>
      </w:tr>
      <w:tr w:rsidR="000E400E" w:rsidRPr="0058137F" w:rsidTr="000E400E">
        <w:trPr>
          <w:trHeight w:val="574"/>
          <w:tblHeader/>
          <w:jc w:val="center"/>
        </w:trPr>
        <w:tc>
          <w:tcPr>
            <w:tcW w:w="900" w:type="dxa"/>
            <w:vMerge/>
            <w:tcBorders>
              <w:top w:val="single" w:sz="8" w:space="0" w:color="auto"/>
              <w:left w:val="single" w:sz="8" w:space="0" w:color="auto"/>
              <w:bottom w:val="single" w:sz="8" w:space="0" w:color="000000"/>
              <w:right w:val="single" w:sz="8" w:space="0" w:color="FFFFFF"/>
            </w:tcBorders>
            <w:vAlign w:val="center"/>
            <w:hideMark/>
          </w:tcPr>
          <w:p w:rsidR="000E400E" w:rsidRPr="00B50BBC" w:rsidRDefault="000E400E" w:rsidP="000E400E">
            <w:pPr>
              <w:pStyle w:val="TableHeader"/>
              <w:spacing w:before="60" w:after="60"/>
              <w:rPr>
                <w:rFonts w:eastAsia="Times New Roman"/>
                <w:sz w:val="16"/>
                <w:szCs w:val="16"/>
              </w:rPr>
            </w:pPr>
          </w:p>
        </w:tc>
        <w:tc>
          <w:tcPr>
            <w:tcW w:w="2160" w:type="dxa"/>
            <w:vMerge/>
            <w:tcBorders>
              <w:top w:val="single" w:sz="8" w:space="0" w:color="auto"/>
              <w:left w:val="single" w:sz="8" w:space="0" w:color="FFFFFF"/>
              <w:bottom w:val="single" w:sz="8" w:space="0" w:color="000000"/>
              <w:right w:val="single" w:sz="8" w:space="0" w:color="FFFFFF"/>
            </w:tcBorders>
            <w:vAlign w:val="center"/>
            <w:hideMark/>
          </w:tcPr>
          <w:p w:rsidR="000E400E" w:rsidRPr="00B50BBC" w:rsidRDefault="000E400E" w:rsidP="000E400E">
            <w:pPr>
              <w:pStyle w:val="TableHeader"/>
              <w:spacing w:before="60" w:after="60"/>
              <w:rPr>
                <w:rFonts w:eastAsia="Times New Roman"/>
                <w:sz w:val="16"/>
                <w:szCs w:val="16"/>
              </w:rPr>
            </w:pPr>
          </w:p>
        </w:tc>
        <w:tc>
          <w:tcPr>
            <w:tcW w:w="1158" w:type="dxa"/>
            <w:tcBorders>
              <w:top w:val="nil"/>
              <w:left w:val="nil"/>
              <w:bottom w:val="single" w:sz="8" w:space="0" w:color="FFFFFF"/>
              <w:right w:val="single" w:sz="8" w:space="0" w:color="FFFFFF"/>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Pr>
                <w:rFonts w:eastAsia="Times New Roman"/>
                <w:sz w:val="16"/>
                <w:szCs w:val="16"/>
              </w:rPr>
              <w:t>Per Thermostat</w:t>
            </w:r>
          </w:p>
        </w:tc>
        <w:tc>
          <w:tcPr>
            <w:tcW w:w="1158" w:type="dxa"/>
            <w:tcBorders>
              <w:top w:val="nil"/>
              <w:left w:val="nil"/>
              <w:bottom w:val="single" w:sz="8" w:space="0" w:color="FFFFFF"/>
              <w:right w:val="single" w:sz="8" w:space="0" w:color="FFFFFF"/>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Pr>
                <w:rFonts w:eastAsia="Times New Roman"/>
                <w:sz w:val="16"/>
                <w:szCs w:val="16"/>
              </w:rPr>
              <w:t>Per Customer</w:t>
            </w:r>
          </w:p>
        </w:tc>
        <w:tc>
          <w:tcPr>
            <w:tcW w:w="1158" w:type="dxa"/>
            <w:tcBorders>
              <w:top w:val="nil"/>
              <w:left w:val="nil"/>
              <w:bottom w:val="single" w:sz="8" w:space="0" w:color="FFFFFF"/>
              <w:right w:val="single" w:sz="8" w:space="0" w:color="FFFFFF"/>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sidRPr="00B50BBC">
              <w:rPr>
                <w:rFonts w:eastAsia="Times New Roman"/>
                <w:sz w:val="16"/>
                <w:szCs w:val="16"/>
              </w:rPr>
              <w:t>Ag</w:t>
            </w:r>
            <w:r>
              <w:rPr>
                <w:rFonts w:eastAsia="Times New Roman"/>
                <w:sz w:val="16"/>
                <w:szCs w:val="16"/>
              </w:rPr>
              <w:t>gregate</w:t>
            </w:r>
          </w:p>
        </w:tc>
        <w:tc>
          <w:tcPr>
            <w:tcW w:w="1158" w:type="dxa"/>
            <w:tcBorders>
              <w:top w:val="nil"/>
              <w:left w:val="nil"/>
              <w:bottom w:val="single" w:sz="8" w:space="0" w:color="FFFFFF"/>
              <w:right w:val="single" w:sz="8" w:space="0" w:color="FFFFFF"/>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Pr>
                <w:rFonts w:eastAsia="Times New Roman"/>
                <w:sz w:val="16"/>
                <w:szCs w:val="16"/>
              </w:rPr>
              <w:t>Per Thermostat</w:t>
            </w:r>
          </w:p>
        </w:tc>
        <w:tc>
          <w:tcPr>
            <w:tcW w:w="1158" w:type="dxa"/>
            <w:tcBorders>
              <w:top w:val="nil"/>
              <w:left w:val="nil"/>
              <w:bottom w:val="single" w:sz="8" w:space="0" w:color="FFFFFF"/>
              <w:right w:val="single" w:sz="8" w:space="0" w:color="FFFFFF"/>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Pr>
                <w:rFonts w:eastAsia="Times New Roman"/>
                <w:sz w:val="16"/>
                <w:szCs w:val="16"/>
              </w:rPr>
              <w:t>Per Customer</w:t>
            </w:r>
          </w:p>
        </w:tc>
        <w:tc>
          <w:tcPr>
            <w:tcW w:w="1158" w:type="dxa"/>
            <w:tcBorders>
              <w:top w:val="nil"/>
              <w:left w:val="nil"/>
              <w:bottom w:val="single" w:sz="8" w:space="0" w:color="FFFFFF"/>
              <w:right w:val="single" w:sz="8" w:space="0" w:color="auto"/>
            </w:tcBorders>
            <w:shd w:val="clear" w:color="000000" w:fill="0070CD"/>
            <w:vAlign w:val="center"/>
            <w:hideMark/>
          </w:tcPr>
          <w:p w:rsidR="000E400E" w:rsidRPr="00B50BBC" w:rsidRDefault="000E400E" w:rsidP="000E400E">
            <w:pPr>
              <w:pStyle w:val="TableHeader"/>
              <w:spacing w:before="60" w:after="60"/>
              <w:rPr>
                <w:rFonts w:eastAsia="Times New Roman"/>
                <w:sz w:val="16"/>
                <w:szCs w:val="16"/>
              </w:rPr>
            </w:pPr>
            <w:r w:rsidRPr="00B50BBC">
              <w:rPr>
                <w:rFonts w:eastAsia="Times New Roman"/>
                <w:sz w:val="16"/>
                <w:szCs w:val="16"/>
              </w:rPr>
              <w:t>Ag</w:t>
            </w:r>
            <w:r>
              <w:rPr>
                <w:rFonts w:eastAsia="Times New Roman"/>
                <w:sz w:val="16"/>
                <w:szCs w:val="16"/>
              </w:rPr>
              <w:t>gregate</w:t>
            </w:r>
          </w:p>
        </w:tc>
      </w:tr>
      <w:tr w:rsidR="000E400E" w:rsidRPr="0058137F" w:rsidTr="000E400E">
        <w:trPr>
          <w:trHeight w:val="241"/>
          <w:tblHeader/>
          <w:jc w:val="center"/>
        </w:trPr>
        <w:tc>
          <w:tcPr>
            <w:tcW w:w="900" w:type="dxa"/>
            <w:vMerge/>
            <w:tcBorders>
              <w:top w:val="single" w:sz="8" w:space="0" w:color="auto"/>
              <w:left w:val="single" w:sz="8" w:space="0" w:color="auto"/>
              <w:bottom w:val="single" w:sz="8" w:space="0" w:color="000000"/>
              <w:right w:val="single" w:sz="8" w:space="0" w:color="FFFFFF"/>
            </w:tcBorders>
            <w:vAlign w:val="center"/>
            <w:hideMark/>
          </w:tcPr>
          <w:p w:rsidR="0058137F" w:rsidRPr="00B50BBC" w:rsidRDefault="0058137F" w:rsidP="000E400E">
            <w:pPr>
              <w:pStyle w:val="TableHeader"/>
              <w:spacing w:before="60" w:after="60"/>
              <w:rPr>
                <w:rFonts w:eastAsia="Times New Roman"/>
                <w:sz w:val="16"/>
                <w:szCs w:val="16"/>
              </w:rPr>
            </w:pPr>
          </w:p>
        </w:tc>
        <w:tc>
          <w:tcPr>
            <w:tcW w:w="2160" w:type="dxa"/>
            <w:vMerge/>
            <w:tcBorders>
              <w:top w:val="single" w:sz="8" w:space="0" w:color="auto"/>
              <w:left w:val="single" w:sz="8" w:space="0" w:color="FFFFFF"/>
              <w:bottom w:val="single" w:sz="8" w:space="0" w:color="000000"/>
              <w:right w:val="single" w:sz="8" w:space="0" w:color="FFFFFF"/>
            </w:tcBorders>
            <w:vAlign w:val="center"/>
            <w:hideMark/>
          </w:tcPr>
          <w:p w:rsidR="0058137F" w:rsidRPr="00B50BBC" w:rsidRDefault="0058137F" w:rsidP="000E400E">
            <w:pPr>
              <w:pStyle w:val="TableHeader"/>
              <w:spacing w:before="60" w:after="60"/>
              <w:rPr>
                <w:rFonts w:eastAsia="Times New Roman"/>
                <w:sz w:val="16"/>
                <w:szCs w:val="16"/>
              </w:rPr>
            </w:pPr>
          </w:p>
        </w:tc>
        <w:tc>
          <w:tcPr>
            <w:tcW w:w="1158" w:type="dxa"/>
            <w:tcBorders>
              <w:top w:val="nil"/>
              <w:left w:val="nil"/>
              <w:bottom w:val="single" w:sz="8" w:space="0" w:color="auto"/>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(MW)</w:t>
            </w:r>
          </w:p>
        </w:tc>
        <w:tc>
          <w:tcPr>
            <w:tcW w:w="1158" w:type="dxa"/>
            <w:tcBorders>
              <w:top w:val="nil"/>
              <w:left w:val="nil"/>
              <w:bottom w:val="single" w:sz="8" w:space="0" w:color="auto"/>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FFFFFF"/>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(kW)</w:t>
            </w:r>
          </w:p>
        </w:tc>
        <w:tc>
          <w:tcPr>
            <w:tcW w:w="1158" w:type="dxa"/>
            <w:tcBorders>
              <w:top w:val="nil"/>
              <w:left w:val="nil"/>
              <w:bottom w:val="single" w:sz="8" w:space="0" w:color="auto"/>
              <w:right w:val="single" w:sz="8" w:space="0" w:color="auto"/>
            </w:tcBorders>
            <w:shd w:val="clear" w:color="000000" w:fill="0070CD"/>
            <w:vAlign w:val="center"/>
            <w:hideMark/>
          </w:tcPr>
          <w:p w:rsidR="0058137F" w:rsidRPr="00B50BBC" w:rsidRDefault="0058137F" w:rsidP="000E400E">
            <w:pPr>
              <w:pStyle w:val="TableHeader"/>
              <w:spacing w:before="60" w:after="60"/>
              <w:rPr>
                <w:rFonts w:eastAsia="Times New Roman"/>
                <w:sz w:val="16"/>
                <w:szCs w:val="16"/>
              </w:rPr>
            </w:pPr>
            <w:r w:rsidRPr="00B50BBC">
              <w:rPr>
                <w:rFonts w:eastAsia="Times New Roman"/>
                <w:sz w:val="16"/>
                <w:szCs w:val="16"/>
              </w:rPr>
              <w:t>(MW)</w:t>
            </w:r>
          </w:p>
        </w:tc>
      </w:tr>
      <w:tr w:rsidR="000E400E" w:rsidRPr="0058137F" w:rsidTr="000E400E">
        <w:trPr>
          <w:trHeight w:val="223"/>
          <w:jc w:val="center"/>
        </w:trPr>
        <w:tc>
          <w:tcPr>
            <w:tcW w:w="9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1-in-2</w:t>
            </w: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Typical Event Day</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1.49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2.99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1.58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3.17</w:t>
            </w:r>
          </w:p>
        </w:tc>
      </w:tr>
      <w:tr w:rsidR="000E400E" w:rsidRPr="0058137F" w:rsidTr="000E400E">
        <w:trPr>
          <w:trHeight w:val="170"/>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January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215"/>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February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89"/>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March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134"/>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April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0.59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1.19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0.45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0.90</w:t>
            </w:r>
          </w:p>
        </w:tc>
      </w:tr>
      <w:tr w:rsidR="000E400E" w:rsidRPr="0058137F" w:rsidTr="000E400E">
        <w:trPr>
          <w:trHeight w:val="197"/>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May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0.95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1.92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0.56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1.12</w:t>
            </w:r>
          </w:p>
        </w:tc>
      </w:tr>
      <w:tr w:rsidR="000E400E" w:rsidRPr="0058137F" w:rsidTr="000E400E">
        <w:trPr>
          <w:trHeight w:val="242"/>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June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0.91</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1.83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2.02</w:t>
            </w:r>
          </w:p>
        </w:tc>
      </w:tr>
      <w:tr w:rsidR="000E400E" w:rsidRPr="0058137F" w:rsidTr="000E400E">
        <w:trPr>
          <w:trHeight w:val="197"/>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July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1.48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2.98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1.32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2.67</w:t>
            </w:r>
          </w:p>
        </w:tc>
      </w:tr>
      <w:tr w:rsidR="000E400E" w:rsidRPr="0058137F" w:rsidTr="000E400E">
        <w:trPr>
          <w:trHeight w:val="152"/>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August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1.69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3.41</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1.94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3.90</w:t>
            </w:r>
          </w:p>
        </w:tc>
      </w:tr>
      <w:tr w:rsidR="000E400E" w:rsidRPr="0058137F" w:rsidTr="000E400E">
        <w:trPr>
          <w:trHeight w:val="125"/>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September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1.86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3.74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0.21</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2.04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4.11</w:t>
            </w:r>
          </w:p>
        </w:tc>
      </w:tr>
      <w:tr w:rsidR="000E400E" w:rsidRPr="0058137F" w:rsidTr="000E400E">
        <w:trPr>
          <w:trHeight w:val="89"/>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October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0.13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1.30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2.62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0.86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1.73</w:t>
            </w:r>
          </w:p>
        </w:tc>
      </w:tr>
      <w:tr w:rsidR="000E400E" w:rsidRPr="0058137F" w:rsidTr="000E400E">
        <w:trPr>
          <w:cantSplit/>
          <w:trHeight w:val="134"/>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November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0.44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0.89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0.26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0.53</w:t>
            </w:r>
          </w:p>
        </w:tc>
      </w:tr>
      <w:tr w:rsidR="000E400E" w:rsidRPr="0058137F" w:rsidTr="000E400E">
        <w:trPr>
          <w:trHeight w:val="179"/>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December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134"/>
          <w:jc w:val="center"/>
        </w:trPr>
        <w:tc>
          <w:tcPr>
            <w:tcW w:w="9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1-in-10</w:t>
            </w: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Typical Event Day</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2.19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4.40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1.97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3.96</w:t>
            </w:r>
          </w:p>
        </w:tc>
      </w:tr>
      <w:tr w:rsidR="000E400E" w:rsidRPr="0058137F" w:rsidTr="000E400E">
        <w:trPr>
          <w:trHeight w:val="188"/>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January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152"/>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February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0.00</w:t>
            </w:r>
          </w:p>
        </w:tc>
      </w:tr>
      <w:tr w:rsidR="000E400E" w:rsidRPr="0058137F" w:rsidTr="000E400E">
        <w:trPr>
          <w:trHeight w:val="116"/>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March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0.42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0.85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0.06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0.63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1.27</w:t>
            </w:r>
          </w:p>
        </w:tc>
      </w:tr>
      <w:tr w:rsidR="000E400E" w:rsidRPr="0058137F" w:rsidTr="000E400E">
        <w:trPr>
          <w:trHeight w:val="161"/>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April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1.74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3.50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1.64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3.31</w:t>
            </w:r>
          </w:p>
        </w:tc>
      </w:tr>
      <w:tr w:rsidR="000E400E" w:rsidRPr="0058137F" w:rsidTr="000E400E">
        <w:trPr>
          <w:trHeight w:val="206"/>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May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1.93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3.88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1.59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3.20</w:t>
            </w:r>
          </w:p>
        </w:tc>
      </w:tr>
      <w:tr w:rsidR="000E400E" w:rsidRPr="0058137F" w:rsidTr="000E400E">
        <w:trPr>
          <w:trHeight w:val="170"/>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June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1.63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3.29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1.56</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3.14</w:t>
            </w:r>
          </w:p>
        </w:tc>
      </w:tr>
      <w:tr w:rsidR="000E400E" w:rsidRPr="0058137F" w:rsidTr="000E400E">
        <w:trPr>
          <w:trHeight w:val="224"/>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July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2.19</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4.41</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1.64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3.31</w:t>
            </w:r>
          </w:p>
        </w:tc>
      </w:tr>
      <w:tr w:rsidR="000E400E" w:rsidRPr="0058137F" w:rsidTr="000E400E">
        <w:trPr>
          <w:trHeight w:val="188"/>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August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0.23</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2.28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4.58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2.02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4.06</w:t>
            </w:r>
          </w:p>
        </w:tc>
      </w:tr>
      <w:tr w:rsidR="000E400E" w:rsidRPr="0058137F" w:rsidTr="000E400E">
        <w:trPr>
          <w:trHeight w:val="233"/>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September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2.64</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5.32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2.65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5.33</w:t>
            </w:r>
          </w:p>
        </w:tc>
      </w:tr>
      <w:tr w:rsidR="000E400E" w:rsidRPr="0058137F" w:rsidTr="000E400E">
        <w:trPr>
          <w:trHeight w:val="98"/>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October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0.20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1.98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3.98</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0.17</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1.72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3.47</w:t>
            </w:r>
          </w:p>
        </w:tc>
      </w:tr>
      <w:tr w:rsidR="000E400E" w:rsidRPr="0058137F" w:rsidTr="000E400E">
        <w:trPr>
          <w:trHeight w:val="170"/>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keepN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keepNext/>
              <w:contextualSpacing/>
              <w:rPr>
                <w:rFonts w:eastAsia="Times New Roman"/>
                <w:sz w:val="16"/>
                <w:szCs w:val="16"/>
              </w:rPr>
            </w:pPr>
            <w:r w:rsidRPr="00B50BBC">
              <w:rPr>
                <w:rFonts w:eastAsia="Times New Roman"/>
                <w:sz w:val="16"/>
                <w:szCs w:val="16"/>
              </w:rPr>
              <w:t>November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1.45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2.92</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0.11</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1.05</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keepNext/>
              <w:spacing w:before="60" w:after="60"/>
              <w:jc w:val="center"/>
              <w:rPr>
                <w:rFonts w:ascii="Arial" w:hAnsi="Arial" w:cs="Arial"/>
                <w:color w:val="000000"/>
                <w:sz w:val="16"/>
                <w:szCs w:val="16"/>
              </w:rPr>
            </w:pPr>
            <w:r w:rsidRPr="000E400E">
              <w:rPr>
                <w:rFonts w:ascii="Arial" w:hAnsi="Arial" w:cs="Arial"/>
                <w:color w:val="000000"/>
                <w:sz w:val="16"/>
                <w:szCs w:val="16"/>
              </w:rPr>
              <w:t>2.12</w:t>
            </w:r>
          </w:p>
        </w:tc>
      </w:tr>
      <w:tr w:rsidR="000E400E" w:rsidRPr="0058137F" w:rsidTr="000E400E">
        <w:trPr>
          <w:trHeight w:val="233"/>
          <w:jc w:val="center"/>
        </w:trPr>
        <w:tc>
          <w:tcPr>
            <w:tcW w:w="900" w:type="dxa"/>
            <w:vMerge/>
            <w:tcBorders>
              <w:top w:val="nil"/>
              <w:left w:val="single" w:sz="4" w:space="0" w:color="auto"/>
              <w:bottom w:val="single" w:sz="4" w:space="0" w:color="auto"/>
              <w:right w:val="single" w:sz="4" w:space="0" w:color="auto"/>
            </w:tcBorders>
            <w:vAlign w:val="center"/>
            <w:hideMark/>
          </w:tcPr>
          <w:p w:rsidR="000E400E" w:rsidRPr="00B50BBC" w:rsidRDefault="000E400E" w:rsidP="000E400E">
            <w:pPr>
              <w:pStyle w:val="TableText"/>
              <w:contextualSpacing/>
              <w:rPr>
                <w:rFonts w:eastAsia="Times New Roman"/>
                <w:sz w:val="16"/>
                <w:szCs w:val="16"/>
              </w:rPr>
            </w:pPr>
          </w:p>
        </w:tc>
        <w:tc>
          <w:tcPr>
            <w:tcW w:w="2160" w:type="dxa"/>
            <w:tcBorders>
              <w:top w:val="nil"/>
              <w:left w:val="nil"/>
              <w:bottom w:val="single" w:sz="4" w:space="0" w:color="auto"/>
              <w:right w:val="single" w:sz="4" w:space="0" w:color="auto"/>
            </w:tcBorders>
            <w:shd w:val="clear" w:color="auto" w:fill="auto"/>
            <w:noWrap/>
            <w:vAlign w:val="center"/>
            <w:hideMark/>
          </w:tcPr>
          <w:p w:rsidR="000E400E" w:rsidRPr="00B50BBC" w:rsidRDefault="000E400E" w:rsidP="000E400E">
            <w:pPr>
              <w:pStyle w:val="TableText"/>
              <w:contextualSpacing/>
              <w:rPr>
                <w:rFonts w:eastAsia="Times New Roman"/>
                <w:sz w:val="16"/>
                <w:szCs w:val="16"/>
              </w:rPr>
            </w:pPr>
            <w:r w:rsidRPr="00B50BBC">
              <w:rPr>
                <w:rFonts w:eastAsia="Times New Roman"/>
                <w:sz w:val="16"/>
                <w:szCs w:val="16"/>
              </w:rPr>
              <w:t>December Monthly Peak</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c>
          <w:tcPr>
            <w:tcW w:w="1158" w:type="dxa"/>
            <w:tcBorders>
              <w:top w:val="nil"/>
              <w:left w:val="nil"/>
              <w:bottom w:val="single" w:sz="4" w:space="0" w:color="auto"/>
              <w:right w:val="single" w:sz="4" w:space="0" w:color="auto"/>
            </w:tcBorders>
            <w:shd w:val="clear" w:color="auto" w:fill="auto"/>
            <w:noWrap/>
            <w:vAlign w:val="center"/>
            <w:hideMark/>
          </w:tcPr>
          <w:p w:rsidR="000E400E" w:rsidRPr="000E400E" w:rsidRDefault="000E400E" w:rsidP="000E400E">
            <w:pPr>
              <w:spacing w:before="60" w:after="60"/>
              <w:jc w:val="center"/>
              <w:rPr>
                <w:rFonts w:ascii="Arial" w:hAnsi="Arial" w:cs="Arial"/>
                <w:color w:val="000000"/>
                <w:sz w:val="16"/>
                <w:szCs w:val="16"/>
              </w:rPr>
            </w:pPr>
            <w:r w:rsidRPr="000E400E">
              <w:rPr>
                <w:rFonts w:ascii="Arial" w:hAnsi="Arial" w:cs="Arial"/>
                <w:color w:val="000000"/>
                <w:sz w:val="16"/>
                <w:szCs w:val="16"/>
              </w:rPr>
              <w:t>0.00</w:t>
            </w:r>
          </w:p>
        </w:tc>
      </w:tr>
    </w:tbl>
    <w:p w:rsidR="006316A7" w:rsidRDefault="006316A7" w:rsidP="006316A7">
      <w:pPr>
        <w:pStyle w:val="TableFigureCaption"/>
        <w:keepLines/>
      </w:pPr>
    </w:p>
    <w:p w:rsidR="006316A7" w:rsidRDefault="006316A7" w:rsidP="006316A7">
      <w:pPr>
        <w:pStyle w:val="TableFigureCaption"/>
        <w:keepLines/>
      </w:pPr>
      <w:r>
        <w:br w:type="page"/>
      </w:r>
    </w:p>
    <w:p w:rsidR="006316A7" w:rsidRDefault="006316A7" w:rsidP="006316A7">
      <w:pPr>
        <w:pStyle w:val="BodyParaAfterTableFigure"/>
        <w:sectPr w:rsidR="006316A7" w:rsidSect="000E400E">
          <w:footerReference w:type="default" r:id="rId50"/>
          <w:pgSz w:w="12240" w:h="15840"/>
          <w:pgMar w:top="1440" w:right="1440" w:bottom="1440" w:left="1440" w:header="720" w:footer="720" w:gutter="0"/>
          <w:cols w:space="720"/>
          <w:docGrid w:linePitch="360"/>
        </w:sectPr>
      </w:pPr>
    </w:p>
    <w:p w:rsidR="006316A7" w:rsidRPr="0091783C" w:rsidRDefault="006316A7" w:rsidP="006316A7">
      <w:pPr>
        <w:pStyle w:val="Heading2"/>
      </w:pPr>
      <w:bookmarkStart w:id="63" w:name="_Toc372883584"/>
      <w:bookmarkStart w:id="64" w:name="_Toc413592771"/>
      <w:bookmarkStart w:id="65" w:name="_Toc414535060"/>
      <w:bookmarkStart w:id="66" w:name="_Toc415585940"/>
      <w:r w:rsidRPr="0091783C">
        <w:lastRenderedPageBreak/>
        <w:t xml:space="preserve">Relationship </w:t>
      </w:r>
      <w:proofErr w:type="gramStart"/>
      <w:r w:rsidRPr="0091783C">
        <w:t>Between</w:t>
      </w:r>
      <w:proofErr w:type="gramEnd"/>
      <w:r w:rsidRPr="0091783C">
        <w:t xml:space="preserve"> Ex Post and Ex Ante Estimates</w:t>
      </w:r>
      <w:bookmarkEnd w:id="63"/>
      <w:bookmarkEnd w:id="64"/>
      <w:bookmarkEnd w:id="65"/>
      <w:bookmarkEnd w:id="66"/>
    </w:p>
    <w:p w:rsidR="006316A7" w:rsidRPr="0091783C" w:rsidRDefault="006316A7" w:rsidP="006316A7">
      <w:pPr>
        <w:pStyle w:val="BodyParagraph"/>
      </w:pPr>
      <w:r w:rsidRPr="0091783C">
        <w:t xml:space="preserve">The ex post estimates presented in Section 4 and the </w:t>
      </w:r>
      <w:proofErr w:type="spellStart"/>
      <w:r w:rsidRPr="0091783C">
        <w:t>ex ante</w:t>
      </w:r>
      <w:proofErr w:type="spellEnd"/>
      <w:r w:rsidRPr="0091783C">
        <w:t xml:space="preserve"> estimates presented above differ</w:t>
      </w:r>
      <w:r w:rsidR="002E722E">
        <w:t> </w:t>
      </w:r>
      <w:r>
        <w:t xml:space="preserve">for a number of reasons, </w:t>
      </w:r>
      <w:r w:rsidRPr="0091783C">
        <w:t>including differences in weather</w:t>
      </w:r>
      <w:r w:rsidR="007C5C5B">
        <w:t>,</w:t>
      </w:r>
      <w:r w:rsidRPr="0091783C">
        <w:t xml:space="preserve"> enrollment</w:t>
      </w:r>
      <w:r w:rsidR="007C5C5B">
        <w:t>,</w:t>
      </w:r>
      <w:r w:rsidRPr="0091783C">
        <w:t xml:space="preserve"> and estimati</w:t>
      </w:r>
      <w:r>
        <w:t xml:space="preserve">on </w:t>
      </w:r>
      <w:r w:rsidRPr="0091783C">
        <w:t>methodology</w:t>
      </w:r>
      <w:r w:rsidR="003F1F20">
        <w:t xml:space="preserve">. </w:t>
      </w:r>
      <w:r w:rsidRPr="0091783C">
        <w:t>This section discusses the impact of each of these factors on the difference between ex post and ex ante impact estimates</w:t>
      </w:r>
      <w:r w:rsidR="008B04EC">
        <w:t>.</w:t>
      </w:r>
    </w:p>
    <w:p w:rsidR="006316A7" w:rsidRPr="00633D7C" w:rsidRDefault="006316A7" w:rsidP="006316A7">
      <w:pPr>
        <w:pStyle w:val="BodyParagraph"/>
        <w:sectPr w:rsidR="006316A7" w:rsidRPr="00633D7C" w:rsidSect="00B64E85">
          <w:footerReference w:type="default" r:id="rId51"/>
          <w:pgSz w:w="12240" w:h="15840"/>
          <w:pgMar w:top="1440" w:right="1440" w:bottom="1440" w:left="1440" w:header="720" w:footer="720" w:gutter="0"/>
          <w:cols w:space="720"/>
          <w:docGrid w:linePitch="360"/>
        </w:sectPr>
      </w:pPr>
      <w:r w:rsidRPr="00376E31">
        <w:t>Table 5-</w:t>
      </w:r>
      <w:r w:rsidR="007C5C5B">
        <w:t>7</w:t>
      </w:r>
      <w:r w:rsidRPr="00376E31">
        <w:t xml:space="preserve"> summarizes the key factors that </w:t>
      </w:r>
      <w:r w:rsidR="008B04EC">
        <w:t>l</w:t>
      </w:r>
      <w:r w:rsidRPr="00376E31">
        <w:t xml:space="preserve">ead to differences </w:t>
      </w:r>
      <w:r>
        <w:t>between</w:t>
      </w:r>
      <w:r w:rsidRPr="00376E31">
        <w:t xml:space="preserve"> ex post and ex ante estimates for the </w:t>
      </w:r>
      <w:r w:rsidR="007C5C5B">
        <w:t xml:space="preserve">commercial thermostat </w:t>
      </w:r>
      <w:r w:rsidRPr="00376E31">
        <w:t>program and the expected influence that these factors have on the relationship between ex post and ex ante impacts</w:t>
      </w:r>
      <w:r w:rsidR="003F1F20">
        <w:t xml:space="preserve">. </w:t>
      </w:r>
      <w:r w:rsidR="007C5C5B">
        <w:t xml:space="preserve">Given that the </w:t>
      </w:r>
      <w:r>
        <w:t xml:space="preserve">load impacts are quite sensitive to variation in weather, even small changes in </w:t>
      </w:r>
      <w:r w:rsidRPr="00956321">
        <w:rPr>
          <w:i/>
        </w:rPr>
        <w:t>mean</w:t>
      </w:r>
      <w:r>
        <w:t>17</w:t>
      </w:r>
      <w:r w:rsidRPr="00956321">
        <w:t xml:space="preserve"> </w:t>
      </w:r>
      <w:r>
        <w:t>between ex post actual and ex ante weather conditions can produce relatively large differences in load impacts</w:t>
      </w:r>
      <w:r w:rsidR="003F1F20">
        <w:t>.</w:t>
      </w:r>
      <w:r w:rsidR="007C5C5B">
        <w:t xml:space="preserve"> </w:t>
      </w:r>
      <w:r>
        <w:t>Changes in enrollment between the values used for ex post estimation and the 2015</w:t>
      </w:r>
      <w:r w:rsidR="002E722E">
        <w:t> </w:t>
      </w:r>
      <w:r>
        <w:t xml:space="preserve">enrollment values are expected to </w:t>
      </w:r>
      <w:r w:rsidR="007C5C5B">
        <w:t>more than double impact estimates as the program has</w:t>
      </w:r>
      <w:r w:rsidR="002E722E">
        <w:t> </w:t>
      </w:r>
      <w:r w:rsidR="008B04EC">
        <w:t>grown substantially</w:t>
      </w:r>
      <w:r w:rsidR="007C5C5B">
        <w:t xml:space="preserve"> sin</w:t>
      </w:r>
      <w:r w:rsidR="008B04EC">
        <w:t>ce the last event in September.</w:t>
      </w:r>
    </w:p>
    <w:p w:rsidR="006316A7" w:rsidRPr="00CE3A74" w:rsidRDefault="006316A7" w:rsidP="006316A7">
      <w:pPr>
        <w:pStyle w:val="TableFigureCaption"/>
      </w:pPr>
      <w:r w:rsidRPr="00CE3A74">
        <w:lastRenderedPageBreak/>
        <w:t>Table 5-</w:t>
      </w:r>
      <w:r w:rsidR="007C5C5B">
        <w:t>7</w:t>
      </w:r>
      <w:r w:rsidRPr="00CE3A74">
        <w:t xml:space="preserve">: Summary of Factors Underlying Differences </w:t>
      </w:r>
      <w:proofErr w:type="gramStart"/>
      <w:r w:rsidRPr="00CE3A74">
        <w:t>Between</w:t>
      </w:r>
      <w:proofErr w:type="gramEnd"/>
      <w:r w:rsidRPr="00CE3A74">
        <w:t xml:space="preserve"> Ex Post and Ex Ante Impacts </w:t>
      </w:r>
      <w:r>
        <w:br/>
      </w:r>
      <w:r w:rsidRPr="00CE3A74">
        <w:t xml:space="preserve">for the </w:t>
      </w:r>
      <w:r w:rsidR="00EF203E">
        <w:t>Commercial Thermostat</w:t>
      </w:r>
      <w:r w:rsidRPr="00CE3A74">
        <w:t xml:space="preserve"> Program</w:t>
      </w:r>
      <w:r>
        <w:t xml:space="preserve"> for the Ex Ante Typical Event Day</w:t>
      </w:r>
    </w:p>
    <w:tbl>
      <w:tblPr>
        <w:tblW w:w="12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8"/>
        <w:gridCol w:w="3600"/>
        <w:gridCol w:w="4680"/>
        <w:gridCol w:w="3240"/>
      </w:tblGrid>
      <w:tr w:rsidR="006316A7" w:rsidRPr="00981BF8" w:rsidTr="004F5CB0">
        <w:trPr>
          <w:trHeight w:val="525"/>
        </w:trPr>
        <w:tc>
          <w:tcPr>
            <w:tcW w:w="1458" w:type="dxa"/>
            <w:tcBorders>
              <w:right w:val="single" w:sz="4" w:space="0" w:color="FFFFFF" w:themeColor="background1"/>
            </w:tcBorders>
            <w:shd w:val="clear" w:color="auto" w:fill="0070CD"/>
            <w:vAlign w:val="center"/>
            <w:hideMark/>
          </w:tcPr>
          <w:p w:rsidR="006316A7" w:rsidRPr="00CE3A74" w:rsidRDefault="006316A7" w:rsidP="004F5CB0">
            <w:pPr>
              <w:pStyle w:val="TableHeader"/>
              <w:spacing w:before="60" w:after="60"/>
            </w:pPr>
            <w:r w:rsidRPr="00CE3A74">
              <w:t>Factor</w:t>
            </w:r>
          </w:p>
        </w:tc>
        <w:tc>
          <w:tcPr>
            <w:tcW w:w="3600" w:type="dxa"/>
            <w:tcBorders>
              <w:left w:val="single" w:sz="4" w:space="0" w:color="FFFFFF" w:themeColor="background1"/>
              <w:right w:val="single" w:sz="4" w:space="0" w:color="FFFFFF" w:themeColor="background1"/>
            </w:tcBorders>
            <w:shd w:val="clear" w:color="auto" w:fill="0070CD"/>
            <w:vAlign w:val="center"/>
            <w:hideMark/>
          </w:tcPr>
          <w:p w:rsidR="006316A7" w:rsidRPr="00CE3A74" w:rsidRDefault="006316A7" w:rsidP="004F5CB0">
            <w:pPr>
              <w:pStyle w:val="TableHeader"/>
              <w:spacing w:before="60" w:after="60"/>
            </w:pPr>
            <w:r w:rsidRPr="00CE3A74">
              <w:t>Ex Post</w:t>
            </w:r>
          </w:p>
        </w:tc>
        <w:tc>
          <w:tcPr>
            <w:tcW w:w="4680" w:type="dxa"/>
            <w:tcBorders>
              <w:left w:val="single" w:sz="4" w:space="0" w:color="FFFFFF" w:themeColor="background1"/>
              <w:right w:val="single" w:sz="4" w:space="0" w:color="FFFFFF" w:themeColor="background1"/>
            </w:tcBorders>
            <w:shd w:val="clear" w:color="auto" w:fill="0070CD"/>
            <w:vAlign w:val="center"/>
            <w:hideMark/>
          </w:tcPr>
          <w:p w:rsidR="006316A7" w:rsidRPr="00CE3A74" w:rsidRDefault="006316A7" w:rsidP="004F5CB0">
            <w:pPr>
              <w:pStyle w:val="TableHeader"/>
              <w:spacing w:before="60" w:after="60"/>
            </w:pPr>
            <w:r w:rsidRPr="00CE3A74">
              <w:t>Ex Ante</w:t>
            </w:r>
          </w:p>
        </w:tc>
        <w:tc>
          <w:tcPr>
            <w:tcW w:w="3240" w:type="dxa"/>
            <w:tcBorders>
              <w:left w:val="single" w:sz="4" w:space="0" w:color="FFFFFF" w:themeColor="background1"/>
            </w:tcBorders>
            <w:shd w:val="clear" w:color="auto" w:fill="0070CD"/>
            <w:vAlign w:val="center"/>
            <w:hideMark/>
          </w:tcPr>
          <w:p w:rsidR="006316A7" w:rsidRPr="00CE3A74" w:rsidRDefault="006316A7" w:rsidP="004F5CB0">
            <w:pPr>
              <w:pStyle w:val="TableHeader"/>
              <w:spacing w:before="60" w:after="60"/>
            </w:pPr>
            <w:r w:rsidRPr="00CE3A74">
              <w:t>Expected Impact</w:t>
            </w:r>
          </w:p>
        </w:tc>
      </w:tr>
      <w:tr w:rsidR="00EF203E" w:rsidRPr="00981BF8" w:rsidTr="004F5CB0">
        <w:trPr>
          <w:trHeight w:val="1178"/>
        </w:trPr>
        <w:tc>
          <w:tcPr>
            <w:tcW w:w="1458" w:type="dxa"/>
            <w:vMerge w:val="restart"/>
            <w:shd w:val="clear" w:color="auto" w:fill="auto"/>
            <w:noWrap/>
            <w:vAlign w:val="center"/>
            <w:hideMark/>
          </w:tcPr>
          <w:p w:rsidR="00EF203E" w:rsidRPr="00981BF8" w:rsidRDefault="00EF203E" w:rsidP="004F5CB0">
            <w:pPr>
              <w:pStyle w:val="TableText"/>
              <w:contextualSpacing/>
              <w:rPr>
                <w:highlight w:val="lightGray"/>
              </w:rPr>
            </w:pPr>
            <w:r w:rsidRPr="00805E9C">
              <w:t>Weather</w:t>
            </w:r>
          </w:p>
        </w:tc>
        <w:tc>
          <w:tcPr>
            <w:tcW w:w="3600" w:type="dxa"/>
            <w:vMerge w:val="restart"/>
            <w:shd w:val="clear" w:color="auto" w:fill="auto"/>
            <w:noWrap/>
            <w:vAlign w:val="center"/>
            <w:hideMark/>
          </w:tcPr>
          <w:p w:rsidR="00EF203E" w:rsidRPr="001475E7" w:rsidRDefault="006E66FE" w:rsidP="004F5CB0">
            <w:pPr>
              <w:pStyle w:val="TableText"/>
              <w:contextualSpacing/>
              <w:jc w:val="left"/>
              <w:rPr>
                <w:rFonts w:cs="Times New Roman"/>
              </w:rPr>
            </w:pPr>
            <w:r>
              <w:rPr>
                <w:rFonts w:cs="Calibri"/>
              </w:rPr>
              <w:t>75&lt; event day mean17 &lt; 83</w:t>
            </w:r>
          </w:p>
          <w:p w:rsidR="00EF203E" w:rsidRPr="001475E7" w:rsidRDefault="006E66FE" w:rsidP="004F5CB0">
            <w:pPr>
              <w:pStyle w:val="TableText"/>
              <w:contextualSpacing/>
              <w:jc w:val="left"/>
              <w:rPr>
                <w:rFonts w:cs="Calibri"/>
              </w:rPr>
            </w:pPr>
            <w:r>
              <w:rPr>
                <w:rFonts w:cs="Calibri"/>
              </w:rPr>
              <w:t>Average event day mean17 = 80</w:t>
            </w:r>
          </w:p>
          <w:p w:rsidR="00EF203E" w:rsidRPr="00981BF8" w:rsidRDefault="00EF203E" w:rsidP="004F5CB0">
            <w:pPr>
              <w:pStyle w:val="TableText"/>
              <w:contextualSpacing/>
              <w:jc w:val="left"/>
              <w:rPr>
                <w:rFonts w:cs="Times New Roman"/>
                <w:highlight w:val="lightGray"/>
              </w:rPr>
            </w:pPr>
          </w:p>
        </w:tc>
        <w:tc>
          <w:tcPr>
            <w:tcW w:w="4680" w:type="dxa"/>
            <w:shd w:val="clear" w:color="000000" w:fill="FFFFFF"/>
            <w:vAlign w:val="center"/>
            <w:hideMark/>
          </w:tcPr>
          <w:p w:rsidR="00EF203E" w:rsidRPr="001940FD" w:rsidRDefault="00EF203E" w:rsidP="004F5CB0">
            <w:pPr>
              <w:pStyle w:val="TableText"/>
              <w:contextualSpacing/>
              <w:jc w:val="left"/>
            </w:pPr>
            <w:r>
              <w:t>Mean17</w:t>
            </w:r>
            <w:r w:rsidRPr="001940FD">
              <w:t xml:space="preserve"> </w:t>
            </w:r>
            <w:r w:rsidR="006E66FE">
              <w:t>for 1-in-2 typical event day = 73.8 and 74.6 for SD</w:t>
            </w:r>
            <w:r>
              <w:t>G&amp;E and CAISO weather, respectively</w:t>
            </w:r>
            <w:r w:rsidRPr="001940FD">
              <w:t xml:space="preserve"> </w:t>
            </w:r>
          </w:p>
        </w:tc>
        <w:tc>
          <w:tcPr>
            <w:tcW w:w="3240" w:type="dxa"/>
            <w:vMerge w:val="restart"/>
            <w:shd w:val="clear" w:color="000000" w:fill="FFFFFF"/>
            <w:vAlign w:val="center"/>
            <w:hideMark/>
          </w:tcPr>
          <w:p w:rsidR="00EF203E" w:rsidRPr="001940FD" w:rsidRDefault="00EF203E" w:rsidP="004F5CB0">
            <w:pPr>
              <w:pStyle w:val="TableText"/>
              <w:contextualSpacing/>
              <w:jc w:val="left"/>
            </w:pPr>
            <w:r>
              <w:t>Ex ante estimates are highly sensitive to variation in mean17 – ex ante weather is generally cooler than the observed weather for 2014, so ex ante should generally be low</w:t>
            </w:r>
            <w:r w:rsidR="008B04EC">
              <w:t>er than ex post, all else equal</w:t>
            </w:r>
          </w:p>
        </w:tc>
      </w:tr>
      <w:tr w:rsidR="00EF203E" w:rsidRPr="00981BF8" w:rsidTr="004F5CB0">
        <w:trPr>
          <w:trHeight w:val="745"/>
        </w:trPr>
        <w:tc>
          <w:tcPr>
            <w:tcW w:w="1458" w:type="dxa"/>
            <w:vMerge/>
            <w:vAlign w:val="center"/>
            <w:hideMark/>
          </w:tcPr>
          <w:p w:rsidR="00EF203E" w:rsidRPr="00981BF8" w:rsidRDefault="00EF203E" w:rsidP="004F5CB0">
            <w:pPr>
              <w:pStyle w:val="TableText"/>
              <w:contextualSpacing/>
              <w:rPr>
                <w:highlight w:val="lightGray"/>
              </w:rPr>
            </w:pPr>
          </w:p>
        </w:tc>
        <w:tc>
          <w:tcPr>
            <w:tcW w:w="3600" w:type="dxa"/>
            <w:vMerge/>
            <w:shd w:val="clear" w:color="auto" w:fill="auto"/>
            <w:noWrap/>
            <w:vAlign w:val="center"/>
            <w:hideMark/>
          </w:tcPr>
          <w:p w:rsidR="00EF203E" w:rsidRPr="00981BF8" w:rsidRDefault="00EF203E" w:rsidP="004F5CB0">
            <w:pPr>
              <w:pStyle w:val="TableText"/>
              <w:contextualSpacing/>
              <w:jc w:val="left"/>
              <w:rPr>
                <w:highlight w:val="lightGray"/>
              </w:rPr>
            </w:pPr>
          </w:p>
        </w:tc>
        <w:tc>
          <w:tcPr>
            <w:tcW w:w="4680" w:type="dxa"/>
            <w:shd w:val="clear" w:color="000000" w:fill="FFFFFF"/>
            <w:vAlign w:val="center"/>
            <w:hideMark/>
          </w:tcPr>
          <w:p w:rsidR="00EF203E" w:rsidRPr="001940FD" w:rsidRDefault="006E66FE" w:rsidP="004F5CB0">
            <w:pPr>
              <w:pStyle w:val="TableText"/>
              <w:contextualSpacing/>
              <w:jc w:val="left"/>
            </w:pPr>
            <w:r>
              <w:t>M</w:t>
            </w:r>
            <w:r w:rsidR="00EF203E" w:rsidRPr="001940FD">
              <w:t>ean17 f</w:t>
            </w:r>
            <w:r w:rsidR="00EF203E">
              <w:t>or 1-in-10</w:t>
            </w:r>
            <w:r>
              <w:t xml:space="preserve"> typical event day = 79.9</w:t>
            </w:r>
            <w:r w:rsidR="00EF203E">
              <w:t xml:space="preserve"> and </w:t>
            </w:r>
            <w:r>
              <w:t>78.0</w:t>
            </w:r>
            <w:r w:rsidR="00EF203E">
              <w:t xml:space="preserve"> for PG&amp;E and CAISO weather, respectively</w:t>
            </w:r>
          </w:p>
        </w:tc>
        <w:tc>
          <w:tcPr>
            <w:tcW w:w="3240" w:type="dxa"/>
            <w:vMerge/>
            <w:shd w:val="clear" w:color="000000" w:fill="FFFFFF"/>
            <w:vAlign w:val="center"/>
            <w:hideMark/>
          </w:tcPr>
          <w:p w:rsidR="00EF203E" w:rsidRPr="00981BF8" w:rsidRDefault="00EF203E" w:rsidP="004F5CB0">
            <w:pPr>
              <w:pStyle w:val="TableText"/>
              <w:contextualSpacing/>
              <w:jc w:val="left"/>
              <w:rPr>
                <w:highlight w:val="lightGray"/>
              </w:rPr>
            </w:pPr>
          </w:p>
        </w:tc>
      </w:tr>
      <w:tr w:rsidR="006316A7" w:rsidRPr="00981BF8" w:rsidTr="004F5CB0">
        <w:trPr>
          <w:trHeight w:val="772"/>
        </w:trPr>
        <w:tc>
          <w:tcPr>
            <w:tcW w:w="1458" w:type="dxa"/>
            <w:shd w:val="clear" w:color="auto" w:fill="auto"/>
            <w:noWrap/>
            <w:vAlign w:val="center"/>
            <w:hideMark/>
          </w:tcPr>
          <w:p w:rsidR="006316A7" w:rsidRPr="00E82778" w:rsidRDefault="006316A7" w:rsidP="004F5CB0">
            <w:pPr>
              <w:pStyle w:val="TableText"/>
              <w:contextualSpacing/>
            </w:pPr>
            <w:r w:rsidRPr="00E82778">
              <w:t>Enrollment</w:t>
            </w:r>
          </w:p>
        </w:tc>
        <w:tc>
          <w:tcPr>
            <w:tcW w:w="3600" w:type="dxa"/>
            <w:shd w:val="clear" w:color="auto" w:fill="auto"/>
            <w:noWrap/>
            <w:vAlign w:val="center"/>
            <w:hideMark/>
          </w:tcPr>
          <w:p w:rsidR="006316A7" w:rsidRPr="00E82778" w:rsidRDefault="006316A7" w:rsidP="004F5CB0">
            <w:pPr>
              <w:pStyle w:val="TableText"/>
              <w:contextualSpacing/>
              <w:jc w:val="left"/>
            </w:pPr>
            <w:r>
              <w:rPr>
                <w:rFonts w:cs="Calibri"/>
              </w:rPr>
              <w:t>E</w:t>
            </w:r>
            <w:r w:rsidRPr="00E82778">
              <w:rPr>
                <w:rFonts w:cs="Calibri"/>
              </w:rPr>
              <w:t xml:space="preserve">nrollment </w:t>
            </w:r>
            <w:r>
              <w:rPr>
                <w:rFonts w:cs="Calibri"/>
              </w:rPr>
              <w:t xml:space="preserve">grew </w:t>
            </w:r>
            <w:r w:rsidR="007C5C5B">
              <w:rPr>
                <w:rFonts w:cs="Calibri"/>
              </w:rPr>
              <w:t>by nearly 50%</w:t>
            </w:r>
            <w:r w:rsidR="008B04EC">
              <w:rPr>
                <w:rFonts w:cs="Calibri"/>
              </w:rPr>
              <w:t xml:space="preserve"> from the first to second event</w:t>
            </w:r>
          </w:p>
        </w:tc>
        <w:tc>
          <w:tcPr>
            <w:tcW w:w="4680" w:type="dxa"/>
            <w:shd w:val="clear" w:color="000000" w:fill="FFFFFF"/>
            <w:vAlign w:val="center"/>
            <w:hideMark/>
          </w:tcPr>
          <w:p w:rsidR="006316A7" w:rsidRPr="00E82778" w:rsidRDefault="007C5C5B" w:rsidP="004F5CB0">
            <w:pPr>
              <w:pStyle w:val="TableText"/>
              <w:contextualSpacing/>
              <w:jc w:val="left"/>
            </w:pPr>
            <w:r>
              <w:t>201</w:t>
            </w:r>
            <w:r w:rsidR="008B04EC">
              <w:t>7-2015</w:t>
            </w:r>
            <w:r w:rsidR="006316A7">
              <w:t xml:space="preserve"> enrollment is forecast to</w:t>
            </w:r>
            <w:r>
              <w:t xml:space="preserve"> be</w:t>
            </w:r>
            <w:r w:rsidR="00EF203E">
              <w:t xml:space="preserve"> </w:t>
            </w:r>
            <w:r w:rsidR="008B04EC">
              <w:t xml:space="preserve">more than </w:t>
            </w:r>
            <w:r>
              <w:t xml:space="preserve">five times </w:t>
            </w:r>
            <w:r w:rsidR="006316A7">
              <w:t xml:space="preserve">higher </w:t>
            </w:r>
            <w:r>
              <w:t xml:space="preserve">than </w:t>
            </w:r>
            <w:r w:rsidR="00EF203E">
              <w:t xml:space="preserve">September </w:t>
            </w:r>
            <w:r w:rsidR="008B04EC">
              <w:t>2014 enrollment</w:t>
            </w:r>
          </w:p>
        </w:tc>
        <w:tc>
          <w:tcPr>
            <w:tcW w:w="3240" w:type="dxa"/>
            <w:shd w:val="clear" w:color="000000" w:fill="FFFFFF"/>
            <w:vAlign w:val="center"/>
            <w:hideMark/>
          </w:tcPr>
          <w:p w:rsidR="006316A7" w:rsidRPr="00E82778" w:rsidRDefault="006316A7" w:rsidP="004F5CB0">
            <w:pPr>
              <w:pStyle w:val="TableText"/>
              <w:contextualSpacing/>
              <w:jc w:val="left"/>
            </w:pPr>
            <w:r>
              <w:t>Ex</w:t>
            </w:r>
            <w:r w:rsidR="00EF203E">
              <w:t xml:space="preserve"> ante estimates will</w:t>
            </w:r>
            <w:r w:rsidR="008B04EC">
              <w:t xml:space="preserve"> grow to be</w:t>
            </w:r>
            <w:r w:rsidR="00EF203E">
              <w:t xml:space="preserve"> </w:t>
            </w:r>
            <w:r w:rsidR="004F5CB0">
              <w:t xml:space="preserve">more than </w:t>
            </w:r>
            <w:r w:rsidR="00EF203E">
              <w:t>five-times</w:t>
            </w:r>
            <w:r>
              <w:t xml:space="preserve"> hi</w:t>
            </w:r>
            <w:r w:rsidR="008B04EC">
              <w:t>gher than ex post</w:t>
            </w:r>
          </w:p>
        </w:tc>
      </w:tr>
      <w:tr w:rsidR="006316A7" w:rsidRPr="00981BF8" w:rsidTr="004F5CB0">
        <w:trPr>
          <w:trHeight w:val="1456"/>
        </w:trPr>
        <w:tc>
          <w:tcPr>
            <w:tcW w:w="1458" w:type="dxa"/>
            <w:shd w:val="clear" w:color="auto" w:fill="auto"/>
            <w:noWrap/>
            <w:vAlign w:val="center"/>
            <w:hideMark/>
          </w:tcPr>
          <w:p w:rsidR="006316A7" w:rsidRPr="00C77672" w:rsidRDefault="006316A7" w:rsidP="004F5CB0">
            <w:pPr>
              <w:pStyle w:val="TableText"/>
              <w:contextualSpacing/>
            </w:pPr>
            <w:r w:rsidRPr="00C77672">
              <w:t>Methodology</w:t>
            </w:r>
          </w:p>
        </w:tc>
        <w:tc>
          <w:tcPr>
            <w:tcW w:w="3600" w:type="dxa"/>
            <w:shd w:val="clear" w:color="auto" w:fill="auto"/>
            <w:vAlign w:val="center"/>
            <w:hideMark/>
          </w:tcPr>
          <w:p w:rsidR="006316A7" w:rsidRPr="00C77672" w:rsidRDefault="00087237" w:rsidP="004F5CB0">
            <w:pPr>
              <w:pStyle w:val="TableText"/>
              <w:contextualSpacing/>
              <w:jc w:val="left"/>
            </w:pPr>
            <w:r>
              <w:rPr>
                <w:rFonts w:cs="Calibri"/>
              </w:rPr>
              <w:t>I</w:t>
            </w:r>
            <w:r w:rsidR="006316A7" w:rsidRPr="00C77672">
              <w:rPr>
                <w:rFonts w:cs="Calibri"/>
              </w:rPr>
              <w:t xml:space="preserve">mpacts </w:t>
            </w:r>
            <w:r>
              <w:rPr>
                <w:rFonts w:cs="Calibri"/>
              </w:rPr>
              <w:t xml:space="preserve">are largely </w:t>
            </w:r>
            <w:r w:rsidR="006316A7" w:rsidRPr="00C77672">
              <w:rPr>
                <w:rFonts w:cs="Calibri"/>
              </w:rPr>
              <w:t>base</w:t>
            </w:r>
            <w:r>
              <w:rPr>
                <w:rFonts w:cs="Calibri"/>
              </w:rPr>
              <w:t xml:space="preserve">d on matched control groups and </w:t>
            </w:r>
            <w:r w:rsidR="006316A7" w:rsidRPr="00C77672">
              <w:rPr>
                <w:rFonts w:cs="Calibri"/>
              </w:rPr>
              <w:t>adjustment</w:t>
            </w:r>
            <w:r>
              <w:rPr>
                <w:rFonts w:cs="Calibri"/>
              </w:rPr>
              <w:t>s</w:t>
            </w:r>
            <w:r w:rsidR="006316A7" w:rsidRPr="00C77672">
              <w:rPr>
                <w:rFonts w:cs="Calibri"/>
              </w:rPr>
              <w:t xml:space="preserve"> based on differences in pre-event hours</w:t>
            </w:r>
            <w:r>
              <w:rPr>
                <w:rFonts w:cs="Calibri"/>
              </w:rPr>
              <w:t xml:space="preserve"> and weather sensitivity</w:t>
            </w:r>
          </w:p>
        </w:tc>
        <w:tc>
          <w:tcPr>
            <w:tcW w:w="4680" w:type="dxa"/>
            <w:shd w:val="clear" w:color="000000" w:fill="FFFFFF"/>
            <w:vAlign w:val="center"/>
            <w:hideMark/>
          </w:tcPr>
          <w:p w:rsidR="006316A7" w:rsidRPr="00C77672" w:rsidRDefault="006316A7" w:rsidP="004F5CB0">
            <w:pPr>
              <w:pStyle w:val="TableText"/>
              <w:contextualSpacing/>
              <w:jc w:val="left"/>
            </w:pPr>
            <w:r w:rsidRPr="00C77672">
              <w:t xml:space="preserve">Regression of ex post </w:t>
            </w:r>
            <w:r w:rsidR="00087237">
              <w:t>reference loads</w:t>
            </w:r>
            <w:r w:rsidRPr="00C77672">
              <w:t xml:space="preserve"> against mean17 for </w:t>
            </w:r>
            <w:r>
              <w:t>each hour</w:t>
            </w:r>
            <w:r w:rsidRPr="00C77672">
              <w:t xml:space="preserve"> </w:t>
            </w:r>
            <w:r w:rsidR="00087237">
              <w:t xml:space="preserve">and a weather-based adjustment estimated from </w:t>
            </w:r>
            <w:r w:rsidR="00DB5712">
              <w:t>Summer Saver</w:t>
            </w:r>
            <w:r w:rsidR="004F5CB0">
              <w:t xml:space="preserve"> weather-sensitivity</w:t>
            </w:r>
          </w:p>
        </w:tc>
        <w:tc>
          <w:tcPr>
            <w:tcW w:w="3240" w:type="dxa"/>
            <w:shd w:val="clear" w:color="000000" w:fill="FFFFFF"/>
            <w:vAlign w:val="center"/>
            <w:hideMark/>
          </w:tcPr>
          <w:p w:rsidR="006316A7" w:rsidRPr="00C77672" w:rsidRDefault="004F5CB0" w:rsidP="004F5CB0">
            <w:pPr>
              <w:pStyle w:val="TableText"/>
              <w:contextualSpacing/>
              <w:jc w:val="left"/>
            </w:pPr>
            <w:r>
              <w:t>Impacts will vary differently with weather, given that Summer Saver is a larger, more established program that shows a strong relationship between weather and impacts, whereas the commercial thermostat temperature-impact relationship has few data points (4 event days)</w:t>
            </w:r>
          </w:p>
        </w:tc>
      </w:tr>
    </w:tbl>
    <w:p w:rsidR="006316A7" w:rsidRPr="00981BF8" w:rsidRDefault="006316A7" w:rsidP="006316A7">
      <w:pPr>
        <w:pStyle w:val="BodyParaAfterTableFigure"/>
        <w:rPr>
          <w:highlight w:val="lightGray"/>
        </w:rPr>
        <w:sectPr w:rsidR="006316A7" w:rsidRPr="00981BF8" w:rsidSect="00B64E85">
          <w:footerReference w:type="default" r:id="rId52"/>
          <w:pgSz w:w="15840" w:h="12240" w:orient="landscape"/>
          <w:pgMar w:top="1440" w:right="1440" w:bottom="1440" w:left="1440" w:header="720" w:footer="720" w:gutter="0"/>
          <w:cols w:space="720"/>
          <w:docGrid w:linePitch="360"/>
        </w:sectPr>
      </w:pPr>
    </w:p>
    <w:p w:rsidR="004F5CB0" w:rsidRDefault="006316A7" w:rsidP="006316A7">
      <w:pPr>
        <w:pStyle w:val="BodyParagraph"/>
      </w:pPr>
      <w:r w:rsidRPr="0031190C">
        <w:lastRenderedPageBreak/>
        <w:t>Table 5-</w:t>
      </w:r>
      <w:r w:rsidR="00C47CFE">
        <w:t>8</w:t>
      </w:r>
      <w:r w:rsidRPr="0031190C">
        <w:t xml:space="preserve"> show</w:t>
      </w:r>
      <w:r>
        <w:t>s</w:t>
      </w:r>
      <w:r w:rsidRPr="0031190C">
        <w:t xml:space="preserve"> how aggregate load impacts change as a result of differences in the factors underlying ex post and ex ante estimates</w:t>
      </w:r>
      <w:r w:rsidR="003F1F20">
        <w:t xml:space="preserve">. </w:t>
      </w:r>
      <w:r w:rsidRPr="00243D10">
        <w:t xml:space="preserve">The third column </w:t>
      </w:r>
      <w:r>
        <w:t>reproduces the ex post values from Table 4-1</w:t>
      </w:r>
      <w:r w:rsidR="003F1F20">
        <w:t xml:space="preserve">. </w:t>
      </w:r>
      <w:r w:rsidRPr="00243D10">
        <w:t xml:space="preserve">The next column </w:t>
      </w:r>
      <w:r>
        <w:t>grosses these estimates up by the difference in ex post and e</w:t>
      </w:r>
      <w:r w:rsidR="00C47CFE">
        <w:t>x ante enrollment in August 2016</w:t>
      </w:r>
      <w:r w:rsidR="003F1F20">
        <w:t xml:space="preserve">. </w:t>
      </w:r>
      <w:r w:rsidR="00380FA9">
        <w:t>As expected, t</w:t>
      </w:r>
      <w:r w:rsidR="00C47CFE">
        <w:t xml:space="preserve">his produces a nearly </w:t>
      </w:r>
      <w:proofErr w:type="gramStart"/>
      <w:r w:rsidR="00C47CFE">
        <w:t>five-times</w:t>
      </w:r>
      <w:proofErr w:type="gramEnd"/>
      <w:r w:rsidR="00C47CFE">
        <w:t xml:space="preserve"> increase in the impacts. </w:t>
      </w:r>
      <w:r>
        <w:t xml:space="preserve">The next column </w:t>
      </w:r>
      <w:r w:rsidRPr="00243D10">
        <w:t xml:space="preserve">shows what the </w:t>
      </w:r>
      <w:proofErr w:type="spellStart"/>
      <w:r w:rsidRPr="00243D10">
        <w:t>ex</w:t>
      </w:r>
      <w:r w:rsidR="002E722E">
        <w:t xml:space="preserve"> </w:t>
      </w:r>
      <w:r w:rsidRPr="00243D10">
        <w:t>ante</w:t>
      </w:r>
      <w:proofErr w:type="spellEnd"/>
      <w:r w:rsidRPr="00243D10">
        <w:t xml:space="preserve"> model would produce using the same </w:t>
      </w:r>
      <w:r w:rsidR="00C47CFE">
        <w:t>2016</w:t>
      </w:r>
      <w:r>
        <w:t xml:space="preserve"> </w:t>
      </w:r>
      <w:r w:rsidRPr="00243D10">
        <w:t xml:space="preserve">August enrollment figures and the </w:t>
      </w:r>
      <w:r>
        <w:t>ex post weather conditions for each event day</w:t>
      </w:r>
      <w:r w:rsidR="003F1F20">
        <w:t xml:space="preserve">. </w:t>
      </w:r>
      <w:r w:rsidR="00380FA9">
        <w:t>As discussed above, t</w:t>
      </w:r>
      <w:r>
        <w:t xml:space="preserve">he </w:t>
      </w:r>
      <w:proofErr w:type="spellStart"/>
      <w:r>
        <w:t>ex ante</w:t>
      </w:r>
      <w:proofErr w:type="spellEnd"/>
      <w:r>
        <w:t xml:space="preserve"> model over predicts load reductions</w:t>
      </w:r>
      <w:r w:rsidR="00C47CFE">
        <w:t xml:space="preserve"> for September and under predicts for July. This is due to </w:t>
      </w:r>
      <w:r w:rsidR="00380FA9">
        <w:t xml:space="preserve">the unexpected </w:t>
      </w:r>
      <w:r w:rsidR="00C47CFE">
        <w:t xml:space="preserve">high impact on </w:t>
      </w:r>
      <w:r w:rsidR="00380FA9">
        <w:t>the relatively cool July 31 event day</w:t>
      </w:r>
      <w:r w:rsidR="00C47CFE">
        <w:t xml:space="preserve">, and the relatively limited number of events available to determine whether the observed trend of higher impacts on </w:t>
      </w:r>
      <w:r w:rsidR="00380FA9">
        <w:t>cooler</w:t>
      </w:r>
      <w:r w:rsidR="00C47CFE">
        <w:t xml:space="preserve"> day was </w:t>
      </w:r>
      <w:r w:rsidR="00380FA9">
        <w:t>spurious</w:t>
      </w:r>
      <w:r w:rsidR="00C47CFE">
        <w:t xml:space="preserve">, or was due to a real </w:t>
      </w:r>
      <w:r w:rsidR="00380FA9">
        <w:t>trend</w:t>
      </w:r>
      <w:r w:rsidR="00C47CFE">
        <w:t xml:space="preserve">. One </w:t>
      </w:r>
      <w:r w:rsidR="00380FA9">
        <w:t xml:space="preserve">other </w:t>
      </w:r>
      <w:r w:rsidR="00C47CFE">
        <w:t>potential explanation for this difference is the change in</w:t>
      </w:r>
      <w:r w:rsidR="002E722E">
        <w:t> </w:t>
      </w:r>
      <w:r w:rsidR="00C47CFE">
        <w:t xml:space="preserve">the population from the July </w:t>
      </w:r>
      <w:r w:rsidR="00380FA9">
        <w:t xml:space="preserve">event </w:t>
      </w:r>
      <w:r w:rsidR="00C47CFE">
        <w:t xml:space="preserve">to the September events. </w:t>
      </w:r>
      <w:r>
        <w:t>The final four columns show how aggregate load reductions vary with the different ex ante weather scenarios</w:t>
      </w:r>
      <w:r w:rsidR="003F1F20">
        <w:t xml:space="preserve">. </w:t>
      </w:r>
      <w:r>
        <w:t xml:space="preserve">The </w:t>
      </w:r>
      <w:r w:rsidR="00C47CFE">
        <w:t>SDG&amp;E 1-in-10</w:t>
      </w:r>
      <w:r>
        <w:t xml:space="preserve"> condition</w:t>
      </w:r>
      <w:r w:rsidR="00C47CFE">
        <w:t>s are most similar to the 2014 SD</w:t>
      </w:r>
      <w:r>
        <w:t xml:space="preserve">G&amp;E ex post weather conditions </w:t>
      </w:r>
      <w:r w:rsidR="00C47CFE">
        <w:t>on average across all event days</w:t>
      </w:r>
      <w:r>
        <w:t>, although for any given ex post day, the weather conditions can differ s</w:t>
      </w:r>
      <w:r w:rsidR="00C47CFE">
        <w:t>ignificantly</w:t>
      </w:r>
      <w:r w:rsidR="003F1F20">
        <w:t xml:space="preserve">. </w:t>
      </w:r>
      <w:r w:rsidR="00C47CFE">
        <w:t>Using the SDG&amp;E 1-in-10 year conditions de</w:t>
      </w:r>
      <w:r>
        <w:t>creases</w:t>
      </w:r>
      <w:r w:rsidR="00C47CFE">
        <w:t xml:space="preserve"> the average impacts by about 2</w:t>
      </w:r>
      <w:r>
        <w:t>% compared with ex post weather</w:t>
      </w:r>
      <w:r w:rsidR="003F1F20">
        <w:t>.</w:t>
      </w:r>
    </w:p>
    <w:p w:rsidR="006316A7" w:rsidRDefault="006316A7" w:rsidP="006316A7">
      <w:pPr>
        <w:pStyle w:val="TableFigureCaption"/>
      </w:pPr>
      <w:r w:rsidRPr="00E2267C">
        <w:t>Table 5-</w:t>
      </w:r>
      <w:r w:rsidR="00C47CFE">
        <w:t>8</w:t>
      </w:r>
      <w:r w:rsidRPr="00E2267C">
        <w:t>: Differences in Ex Post and Ex A</w:t>
      </w:r>
      <w:r w:rsidR="00C47CFE">
        <w:t xml:space="preserve">nte Impacts Due to Key Factors </w:t>
      </w:r>
    </w:p>
    <w:tbl>
      <w:tblPr>
        <w:tblW w:w="5852" w:type="pct"/>
        <w:jc w:val="center"/>
        <w:tblLayout w:type="fixed"/>
        <w:tblLook w:val="04A0" w:firstRow="1" w:lastRow="0" w:firstColumn="1" w:lastColumn="0" w:noHBand="0" w:noVBand="1"/>
      </w:tblPr>
      <w:tblGrid>
        <w:gridCol w:w="1112"/>
        <w:gridCol w:w="957"/>
        <w:gridCol w:w="865"/>
        <w:gridCol w:w="2302"/>
        <w:gridCol w:w="1979"/>
        <w:gridCol w:w="899"/>
        <w:gridCol w:w="989"/>
        <w:gridCol w:w="1116"/>
        <w:gridCol w:w="989"/>
      </w:tblGrid>
      <w:tr w:rsidR="00B50BBC" w:rsidRPr="00EF203E" w:rsidTr="00B50BBC">
        <w:trPr>
          <w:trHeight w:val="900"/>
          <w:jc w:val="center"/>
        </w:trPr>
        <w:tc>
          <w:tcPr>
            <w:tcW w:w="496" w:type="pct"/>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Date</w:t>
            </w:r>
          </w:p>
        </w:tc>
        <w:tc>
          <w:tcPr>
            <w:tcW w:w="427"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Mean17</w:t>
            </w:r>
          </w:p>
        </w:tc>
        <w:tc>
          <w:tcPr>
            <w:tcW w:w="386"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Ex Post Impact</w:t>
            </w:r>
          </w:p>
        </w:tc>
        <w:tc>
          <w:tcPr>
            <w:tcW w:w="1027"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Ex Post Impact with August 2016 Ex Ante Enrollment</w:t>
            </w:r>
          </w:p>
        </w:tc>
        <w:tc>
          <w:tcPr>
            <w:tcW w:w="883" w:type="pct"/>
            <w:tcBorders>
              <w:top w:val="single" w:sz="8" w:space="0" w:color="auto"/>
              <w:left w:val="single" w:sz="8" w:space="0" w:color="FFFFFF"/>
              <w:bottom w:val="single" w:sz="4" w:space="0" w:color="FFFFFF" w:themeColor="background1"/>
              <w:right w:val="single" w:sz="8" w:space="0" w:color="FFFFFF"/>
            </w:tcBorders>
            <w:shd w:val="clear" w:color="000000" w:fill="0070CD"/>
            <w:vAlign w:val="center"/>
            <w:hideMark/>
          </w:tcPr>
          <w:p w:rsidR="00EF203E" w:rsidRPr="00EF203E" w:rsidRDefault="00EF203E" w:rsidP="004F5CB0">
            <w:pPr>
              <w:pStyle w:val="TableHeader"/>
              <w:rPr>
                <w:rFonts w:eastAsia="Times New Roman"/>
              </w:rPr>
            </w:pPr>
            <w:r w:rsidRPr="00EF203E">
              <w:rPr>
                <w:rFonts w:eastAsia="Times New Roman"/>
              </w:rPr>
              <w:t>Ex Ante Model E</w:t>
            </w:r>
            <w:r w:rsidR="00B50BBC">
              <w:rPr>
                <w:rFonts w:eastAsia="Times New Roman"/>
              </w:rPr>
              <w:t>x Post Weather and Event Window</w:t>
            </w:r>
          </w:p>
        </w:tc>
        <w:tc>
          <w:tcPr>
            <w:tcW w:w="401"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CAISO 1-in-2</w:t>
            </w:r>
          </w:p>
        </w:tc>
        <w:tc>
          <w:tcPr>
            <w:tcW w:w="441"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SDG&amp;E 1-in-2</w:t>
            </w:r>
          </w:p>
        </w:tc>
        <w:tc>
          <w:tcPr>
            <w:tcW w:w="498" w:type="pct"/>
            <w:tcBorders>
              <w:top w:val="single" w:sz="8" w:space="0" w:color="auto"/>
              <w:left w:val="nil"/>
              <w:bottom w:val="single" w:sz="4" w:space="0" w:color="FFFFFF" w:themeColor="background1"/>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 xml:space="preserve">CAISO </w:t>
            </w:r>
            <w:r w:rsidR="00B50BBC">
              <w:rPr>
                <w:rFonts w:eastAsia="Times New Roman"/>
              </w:rPr>
              <w:br/>
            </w:r>
            <w:r w:rsidRPr="00EF203E">
              <w:rPr>
                <w:rFonts w:eastAsia="Times New Roman"/>
              </w:rPr>
              <w:t>1-in-10</w:t>
            </w:r>
          </w:p>
        </w:tc>
        <w:tc>
          <w:tcPr>
            <w:tcW w:w="441" w:type="pct"/>
            <w:tcBorders>
              <w:top w:val="single" w:sz="8" w:space="0" w:color="auto"/>
              <w:left w:val="nil"/>
              <w:bottom w:val="single" w:sz="4" w:space="0" w:color="FFFFFF" w:themeColor="background1"/>
              <w:right w:val="single" w:sz="8" w:space="0" w:color="auto"/>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SDG&amp;E 1-in-10</w:t>
            </w:r>
          </w:p>
        </w:tc>
      </w:tr>
      <w:tr w:rsidR="00B50BBC" w:rsidRPr="00EF203E" w:rsidTr="00B50BBC">
        <w:trPr>
          <w:trHeight w:val="315"/>
          <w:jc w:val="center"/>
        </w:trPr>
        <w:tc>
          <w:tcPr>
            <w:tcW w:w="496" w:type="pct"/>
            <w:vMerge/>
            <w:tcBorders>
              <w:top w:val="single" w:sz="8" w:space="0" w:color="auto"/>
              <w:left w:val="single" w:sz="8" w:space="0" w:color="auto"/>
              <w:bottom w:val="single" w:sz="8" w:space="0" w:color="000000"/>
              <w:right w:val="single" w:sz="8" w:space="0" w:color="FFFFFF"/>
            </w:tcBorders>
            <w:vAlign w:val="center"/>
            <w:hideMark/>
          </w:tcPr>
          <w:p w:rsidR="00EF203E" w:rsidRPr="00EF203E" w:rsidRDefault="00EF203E" w:rsidP="00B50BBC">
            <w:pPr>
              <w:pStyle w:val="TableHeader"/>
              <w:rPr>
                <w:rFonts w:eastAsia="Times New Roman"/>
              </w:rPr>
            </w:pPr>
          </w:p>
        </w:tc>
        <w:tc>
          <w:tcPr>
            <w:tcW w:w="427"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(°F)</w:t>
            </w:r>
          </w:p>
        </w:tc>
        <w:tc>
          <w:tcPr>
            <w:tcW w:w="386"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c>
          <w:tcPr>
            <w:tcW w:w="1027"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c>
          <w:tcPr>
            <w:tcW w:w="883" w:type="pct"/>
            <w:tcBorders>
              <w:top w:val="single" w:sz="4" w:space="0" w:color="FFFFFF" w:themeColor="background1"/>
              <w:left w:val="single" w:sz="8" w:space="0" w:color="FFFFFF"/>
              <w:bottom w:val="single" w:sz="8" w:space="0" w:color="000000"/>
              <w:right w:val="single" w:sz="8" w:space="0" w:color="FFFFFF"/>
            </w:tcBorders>
            <w:shd w:val="clear" w:color="000000" w:fill="0070CD"/>
            <w:vAlign w:val="center"/>
            <w:hideMark/>
          </w:tcPr>
          <w:p w:rsidR="00EF203E" w:rsidRPr="00EF203E" w:rsidRDefault="00B50BBC" w:rsidP="00B50BBC">
            <w:pPr>
              <w:pStyle w:val="TableHeader"/>
              <w:rPr>
                <w:rFonts w:eastAsia="Times New Roman"/>
              </w:rPr>
            </w:pPr>
            <w:r w:rsidRPr="00EF203E">
              <w:rPr>
                <w:rFonts w:eastAsia="Times New Roman"/>
              </w:rPr>
              <w:t>(MW)</w:t>
            </w:r>
          </w:p>
        </w:tc>
        <w:tc>
          <w:tcPr>
            <w:tcW w:w="401"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c>
          <w:tcPr>
            <w:tcW w:w="441"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c>
          <w:tcPr>
            <w:tcW w:w="498" w:type="pct"/>
            <w:tcBorders>
              <w:top w:val="single" w:sz="4" w:space="0" w:color="FFFFFF" w:themeColor="background1"/>
              <w:left w:val="nil"/>
              <w:bottom w:val="single" w:sz="8" w:space="0" w:color="auto"/>
              <w:right w:val="single" w:sz="8" w:space="0" w:color="FFFFFF"/>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c>
          <w:tcPr>
            <w:tcW w:w="441" w:type="pct"/>
            <w:tcBorders>
              <w:top w:val="single" w:sz="4" w:space="0" w:color="FFFFFF" w:themeColor="background1"/>
              <w:left w:val="nil"/>
              <w:bottom w:val="single" w:sz="8" w:space="0" w:color="auto"/>
              <w:right w:val="single" w:sz="8" w:space="0" w:color="auto"/>
            </w:tcBorders>
            <w:shd w:val="clear" w:color="000000" w:fill="0070CD"/>
            <w:vAlign w:val="center"/>
            <w:hideMark/>
          </w:tcPr>
          <w:p w:rsidR="00EF203E" w:rsidRPr="00EF203E" w:rsidRDefault="00EF203E" w:rsidP="00B50BBC">
            <w:pPr>
              <w:pStyle w:val="TableHeader"/>
              <w:rPr>
                <w:rFonts w:eastAsia="Times New Roman"/>
              </w:rPr>
            </w:pPr>
            <w:r w:rsidRPr="00EF203E">
              <w:rPr>
                <w:rFonts w:eastAsia="Times New Roman"/>
              </w:rPr>
              <w:t>(MW)</w:t>
            </w:r>
          </w:p>
        </w:tc>
      </w:tr>
      <w:tr w:rsidR="00B50BBC" w:rsidRPr="00EF203E" w:rsidTr="00B50BBC">
        <w:trPr>
          <w:trHeight w:val="315"/>
          <w:jc w:val="center"/>
        </w:trPr>
        <w:tc>
          <w:tcPr>
            <w:tcW w:w="496" w:type="pct"/>
            <w:tcBorders>
              <w:top w:val="nil"/>
              <w:left w:val="single" w:sz="8" w:space="0" w:color="auto"/>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7/31/2014</w:t>
            </w:r>
          </w:p>
        </w:tc>
        <w:tc>
          <w:tcPr>
            <w:tcW w:w="4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75</w:t>
            </w:r>
          </w:p>
        </w:tc>
        <w:tc>
          <w:tcPr>
            <w:tcW w:w="386"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0.77</w:t>
            </w:r>
          </w:p>
        </w:tc>
        <w:tc>
          <w:tcPr>
            <w:tcW w:w="10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5.40</w:t>
            </w:r>
          </w:p>
        </w:tc>
        <w:tc>
          <w:tcPr>
            <w:tcW w:w="883"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2.91</w:t>
            </w:r>
          </w:p>
        </w:tc>
        <w:tc>
          <w:tcPr>
            <w:tcW w:w="401"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3.02</w:t>
            </w:r>
          </w:p>
        </w:tc>
        <w:tc>
          <w:tcPr>
            <w:tcW w:w="441"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2.84</w:t>
            </w:r>
          </w:p>
        </w:tc>
        <w:tc>
          <w:tcPr>
            <w:tcW w:w="498"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3.76</w:t>
            </w:r>
          </w:p>
        </w:tc>
        <w:tc>
          <w:tcPr>
            <w:tcW w:w="441"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4.18</w:t>
            </w:r>
          </w:p>
        </w:tc>
      </w:tr>
      <w:tr w:rsidR="00B50BBC" w:rsidRPr="00EF203E" w:rsidTr="00B50BBC">
        <w:trPr>
          <w:trHeight w:val="315"/>
          <w:jc w:val="center"/>
        </w:trPr>
        <w:tc>
          <w:tcPr>
            <w:tcW w:w="496" w:type="pct"/>
            <w:tcBorders>
              <w:top w:val="nil"/>
              <w:left w:val="single" w:sz="8" w:space="0" w:color="auto"/>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9/15/2014</w:t>
            </w:r>
          </w:p>
        </w:tc>
        <w:tc>
          <w:tcPr>
            <w:tcW w:w="4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80</w:t>
            </w:r>
          </w:p>
        </w:tc>
        <w:tc>
          <w:tcPr>
            <w:tcW w:w="386"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0.59</w:t>
            </w:r>
          </w:p>
        </w:tc>
        <w:tc>
          <w:tcPr>
            <w:tcW w:w="10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3.09</w:t>
            </w:r>
          </w:p>
        </w:tc>
        <w:tc>
          <w:tcPr>
            <w:tcW w:w="883"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3.87</w:t>
            </w:r>
          </w:p>
        </w:tc>
        <w:tc>
          <w:tcPr>
            <w:tcW w:w="40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98"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r>
      <w:tr w:rsidR="00B50BBC" w:rsidRPr="00EF203E" w:rsidTr="00B50BBC">
        <w:trPr>
          <w:trHeight w:val="315"/>
          <w:jc w:val="center"/>
        </w:trPr>
        <w:tc>
          <w:tcPr>
            <w:tcW w:w="496" w:type="pct"/>
            <w:tcBorders>
              <w:top w:val="nil"/>
              <w:left w:val="single" w:sz="8" w:space="0" w:color="auto"/>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9/16/2014</w:t>
            </w:r>
          </w:p>
        </w:tc>
        <w:tc>
          <w:tcPr>
            <w:tcW w:w="4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83</w:t>
            </w:r>
          </w:p>
        </w:tc>
        <w:tc>
          <w:tcPr>
            <w:tcW w:w="386"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0.59</w:t>
            </w:r>
          </w:p>
        </w:tc>
        <w:tc>
          <w:tcPr>
            <w:tcW w:w="10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3.11</w:t>
            </w:r>
          </w:p>
        </w:tc>
        <w:tc>
          <w:tcPr>
            <w:tcW w:w="883"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4.46</w:t>
            </w:r>
          </w:p>
        </w:tc>
        <w:tc>
          <w:tcPr>
            <w:tcW w:w="40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98"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r>
      <w:tr w:rsidR="00B50BBC" w:rsidRPr="00EF203E" w:rsidTr="00B50BBC">
        <w:trPr>
          <w:trHeight w:val="315"/>
          <w:jc w:val="center"/>
        </w:trPr>
        <w:tc>
          <w:tcPr>
            <w:tcW w:w="496" w:type="pct"/>
            <w:tcBorders>
              <w:top w:val="nil"/>
              <w:left w:val="single" w:sz="8" w:space="0" w:color="auto"/>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9/17/2014</w:t>
            </w:r>
          </w:p>
        </w:tc>
        <w:tc>
          <w:tcPr>
            <w:tcW w:w="4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82</w:t>
            </w:r>
          </w:p>
        </w:tc>
        <w:tc>
          <w:tcPr>
            <w:tcW w:w="386"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0.69</w:t>
            </w:r>
          </w:p>
        </w:tc>
        <w:tc>
          <w:tcPr>
            <w:tcW w:w="10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3.63</w:t>
            </w:r>
          </w:p>
        </w:tc>
        <w:tc>
          <w:tcPr>
            <w:tcW w:w="883"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4.46</w:t>
            </w:r>
          </w:p>
        </w:tc>
        <w:tc>
          <w:tcPr>
            <w:tcW w:w="40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98"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r>
      <w:tr w:rsidR="00B50BBC" w:rsidRPr="00EF203E" w:rsidTr="00B50BBC">
        <w:trPr>
          <w:trHeight w:val="315"/>
          <w:jc w:val="center"/>
        </w:trPr>
        <w:tc>
          <w:tcPr>
            <w:tcW w:w="496" w:type="pct"/>
            <w:tcBorders>
              <w:top w:val="nil"/>
              <w:left w:val="single" w:sz="8" w:space="0" w:color="auto"/>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Average</w:t>
            </w:r>
          </w:p>
        </w:tc>
        <w:tc>
          <w:tcPr>
            <w:tcW w:w="4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80</w:t>
            </w:r>
          </w:p>
        </w:tc>
        <w:tc>
          <w:tcPr>
            <w:tcW w:w="386"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0.68</w:t>
            </w:r>
          </w:p>
        </w:tc>
        <w:tc>
          <w:tcPr>
            <w:tcW w:w="1027"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3.80</w:t>
            </w:r>
          </w:p>
        </w:tc>
        <w:tc>
          <w:tcPr>
            <w:tcW w:w="883" w:type="pct"/>
            <w:tcBorders>
              <w:top w:val="nil"/>
              <w:left w:val="nil"/>
              <w:bottom w:val="single" w:sz="8" w:space="0" w:color="auto"/>
              <w:right w:val="single" w:sz="8" w:space="0" w:color="auto"/>
            </w:tcBorders>
            <w:shd w:val="clear" w:color="auto" w:fill="auto"/>
            <w:noWrap/>
            <w:vAlign w:val="center"/>
            <w:hideMark/>
          </w:tcPr>
          <w:p w:rsidR="00EF203E" w:rsidRPr="00EF203E" w:rsidRDefault="00EF203E" w:rsidP="00B50BBC">
            <w:pPr>
              <w:pStyle w:val="TableText"/>
              <w:rPr>
                <w:rFonts w:eastAsia="Times New Roman"/>
              </w:rPr>
            </w:pPr>
            <w:r w:rsidRPr="00EF203E">
              <w:rPr>
                <w:rFonts w:eastAsia="Times New Roman"/>
              </w:rPr>
              <w:t>4.27</w:t>
            </w:r>
          </w:p>
        </w:tc>
        <w:tc>
          <w:tcPr>
            <w:tcW w:w="40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98"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c>
          <w:tcPr>
            <w:tcW w:w="441" w:type="pct"/>
            <w:vMerge/>
            <w:tcBorders>
              <w:top w:val="nil"/>
              <w:left w:val="single" w:sz="8" w:space="0" w:color="auto"/>
              <w:bottom w:val="single" w:sz="8" w:space="0" w:color="000000"/>
              <w:right w:val="single" w:sz="8" w:space="0" w:color="auto"/>
            </w:tcBorders>
            <w:vAlign w:val="center"/>
            <w:hideMark/>
          </w:tcPr>
          <w:p w:rsidR="00EF203E" w:rsidRPr="00EF203E" w:rsidRDefault="00EF203E" w:rsidP="00B50BBC">
            <w:pPr>
              <w:pStyle w:val="TableText"/>
              <w:rPr>
                <w:rFonts w:eastAsia="Times New Roman"/>
              </w:rPr>
            </w:pPr>
          </w:p>
        </w:tc>
      </w:tr>
    </w:tbl>
    <w:p w:rsidR="006316A7" w:rsidRDefault="006316A7" w:rsidP="004559DB">
      <w:pPr>
        <w:pStyle w:val="BodyParaAfterTableFigure"/>
        <w:jc w:val="center"/>
      </w:pPr>
      <w:r>
        <w:br w:type="page"/>
      </w:r>
    </w:p>
    <w:p w:rsidR="004B1E9B" w:rsidRPr="009770B6" w:rsidRDefault="009770B6" w:rsidP="009770B6">
      <w:pPr>
        <w:pStyle w:val="Heading1"/>
        <w:rPr>
          <w:snapToGrid w:val="0"/>
          <w:w w:val="0"/>
        </w:rPr>
      </w:pPr>
      <w:bookmarkStart w:id="67" w:name="_Toc415585941"/>
      <w:r w:rsidRPr="009770B6">
        <w:rPr>
          <w:snapToGrid w:val="0"/>
          <w:w w:val="0"/>
        </w:rPr>
        <w:lastRenderedPageBreak/>
        <w:t>Recommendations</w:t>
      </w:r>
      <w:bookmarkEnd w:id="67"/>
    </w:p>
    <w:p w:rsidR="00B40C55" w:rsidRDefault="00B40C55" w:rsidP="00B40C55">
      <w:pPr>
        <w:pStyle w:val="BodyParagraph"/>
      </w:pPr>
      <w:r>
        <w:t xml:space="preserve">A common concern about temperature setback strategies is that they result in impacts that decline throughout the event window, given that indoor temperatures will gradually rise to the higher temperature set point. Instead, the results from this study suggest that the impacts for the 50% cycling strategy </w:t>
      </w:r>
      <w:r w:rsidR="00C87342">
        <w:t xml:space="preserve">were lower overall and also </w:t>
      </w:r>
      <w:r>
        <w:t xml:space="preserve">went down at a faster rate during the events. In the </w:t>
      </w:r>
      <w:r w:rsidRPr="00C87342">
        <w:rPr>
          <w:i/>
        </w:rPr>
        <w:t>final hour</w:t>
      </w:r>
      <w:r>
        <w:t xml:space="preserve"> of the event, 4-degree setback customers delivered an impact of 0.2 kW per thermostat, which was almost as high as the per-thermostat impacts for 50% cycling customers in the </w:t>
      </w:r>
      <w:r w:rsidRPr="00C87342">
        <w:rPr>
          <w:i/>
        </w:rPr>
        <w:t>first event hour</w:t>
      </w:r>
      <w:r>
        <w:t xml:space="preserve">. </w:t>
      </w:r>
      <w:r w:rsidR="00C87342">
        <w:t>Considering that this difference in effectiveness of the cycling strategies may be</w:t>
      </w:r>
      <w:r>
        <w:t xml:space="preserve"> partly due to pre-existing differences in the customer mix, </w:t>
      </w:r>
      <w:r w:rsidR="00C87342">
        <w:t xml:space="preserve">Nexant recommends that SDG&amp;E continue to see if this result still holds </w:t>
      </w:r>
      <w:r>
        <w:t>as the program expands and more events are called.</w:t>
      </w:r>
      <w:r w:rsidR="00C87342">
        <w:t xml:space="preserve"> In addition, Nexant recommends that SDG&amp;E consider alternating cycling strategies from event to event, which would allow for a comparison of how the same customers respond to both 50% cycling and the 4-degree setback.</w:t>
      </w:r>
    </w:p>
    <w:p w:rsidR="009770B6" w:rsidRPr="00B40C55" w:rsidRDefault="009770B6" w:rsidP="00B40C55">
      <w:pPr>
        <w:pStyle w:val="BodyParagraph"/>
      </w:pPr>
    </w:p>
    <w:sectPr w:rsidR="009770B6" w:rsidRPr="00B40C55" w:rsidSect="00B24EF7">
      <w:headerReference w:type="default" r:id="rId53"/>
      <w:footerReference w:type="default" r:id="rId5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0C55" w:rsidRDefault="00B40C55" w:rsidP="00DB35F9">
      <w:pPr>
        <w:spacing w:after="0" w:line="240" w:lineRule="auto"/>
      </w:pPr>
      <w:r>
        <w:separator/>
      </w:r>
    </w:p>
  </w:endnote>
  <w:endnote w:type="continuationSeparator" w:id="0">
    <w:p w:rsidR="00B40C55" w:rsidRDefault="00B40C55" w:rsidP="00DB3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rsidP="002C5BF9">
    <w:pPr>
      <w:pStyle w:val="Footer"/>
      <w:jc w:val="right"/>
      <w:rPr>
        <w:rFonts w:ascii="TitilliumText22L Xb" w:eastAsiaTheme="minorHAnsi" w:hAnsi="TitilliumText22L Xb" w:cstheme="minorBidi"/>
        <w:szCs w:val="22"/>
      </w:rPr>
    </w:pPr>
    <w:r>
      <w:rPr>
        <w:rFonts w:ascii="TitilliumText22L Xb" w:hAnsi="TitilliumText22L Xb"/>
        <w:noProof/>
      </w:rPr>
      <w:drawing>
        <wp:anchor distT="0" distB="0" distL="114300" distR="114300" simplePos="0" relativeHeight="251673600" behindDoc="0" locked="0" layoutInCell="1" allowOverlap="1" wp14:anchorId="7FD7B421" wp14:editId="11265D3D">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rPr>
        <w:id w:val="1694266858"/>
        <w:docPartObj>
          <w:docPartGallery w:val="Page Numbers (Bottom of Page)"/>
          <w:docPartUnique/>
        </w:docPartObj>
      </w:sdtPr>
      <w:sdtContent>
        <w:r w:rsidRPr="00344C3B">
          <w:rPr>
            <w:rFonts w:ascii="Arial Black" w:hAnsi="Arial Black"/>
            <w:color w:val="808080" w:themeColor="background1" w:themeShade="80"/>
          </w:rPr>
          <w:fldChar w:fldCharType="begin"/>
        </w:r>
        <w:r w:rsidRPr="00344C3B">
          <w:rPr>
            <w:rFonts w:ascii="Arial Black" w:hAnsi="Arial Black"/>
            <w:color w:val="808080" w:themeColor="background1" w:themeShade="80"/>
          </w:rPr>
          <w:instrText xml:space="preserve"> PAGE   \* MERGEFORMAT </w:instrText>
        </w:r>
        <w:r w:rsidRPr="00344C3B">
          <w:rPr>
            <w:rFonts w:ascii="Arial Black" w:hAnsi="Arial Black"/>
            <w:color w:val="808080" w:themeColor="background1" w:themeShade="80"/>
          </w:rPr>
          <w:fldChar w:fldCharType="separate"/>
        </w:r>
        <w:r>
          <w:rPr>
            <w:rFonts w:ascii="Arial Black" w:hAnsi="Arial Black"/>
            <w:noProof/>
            <w:color w:val="808080" w:themeColor="background1" w:themeShade="80"/>
          </w:rPr>
          <w:t>6</w:t>
        </w:r>
        <w:r w:rsidRPr="00344C3B">
          <w:rPr>
            <w:rFonts w:ascii="Arial Black" w:hAnsi="Arial Black"/>
            <w:color w:val="808080" w:themeColor="background1" w:themeShade="80"/>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rsidP="00DB35F9">
    <w:pPr>
      <w:pStyle w:val="Footer"/>
      <w:jc w:val="right"/>
    </w:pPr>
  </w:p>
  <w:p w:rsidR="00B40C55" w:rsidRDefault="00B40C5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321715" w:rsidRDefault="00B40C55" w:rsidP="00B50663">
    <w:pPr>
      <w:pStyle w:val="Footer"/>
      <w:jc w:val="right"/>
      <w:rPr>
        <w:sz w:val="20"/>
        <w:szCs w:val="20"/>
      </w:rPr>
    </w:pPr>
  </w:p>
  <w:p w:rsidR="00B40C55" w:rsidRDefault="00B40C5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437603195"/>
      <w:docPartObj>
        <w:docPartGallery w:val="Page Numbers (Bottom of Page)"/>
        <w:docPartUnique/>
      </w:docPartObj>
    </w:sdtPr>
    <w:sdtContent>
      <w:p w:rsidR="00B40C55" w:rsidRPr="000E73DD" w:rsidRDefault="00B40C5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61824" behindDoc="1" locked="0" layoutInCell="1" allowOverlap="1" wp14:anchorId="5C83F366" wp14:editId="4D1D816C">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i</w:t>
        </w:r>
        <w:r w:rsidRPr="00C566BC">
          <w:rPr>
            <w:rFonts w:asciiTheme="minorHAnsi" w:hAnsiTheme="minorHAnsi" w:cstheme="minorHAnsi"/>
            <w:color w:val="808080" w:themeColor="background1" w:themeShade="8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321715" w:rsidRDefault="00B40C55" w:rsidP="00B50663">
    <w:pPr>
      <w:pStyle w:val="Footer"/>
      <w:jc w:val="right"/>
      <w:rPr>
        <w:sz w:val="20"/>
        <w:szCs w:val="20"/>
      </w:rPr>
    </w:pPr>
    <w:r w:rsidRPr="009D111C">
      <w:rPr>
        <w:rStyle w:val="PageNumber"/>
        <w:sz w:val="20"/>
        <w:szCs w:val="20"/>
      </w:rPr>
      <w:fldChar w:fldCharType="begin"/>
    </w:r>
    <w:r w:rsidRPr="009D111C">
      <w:rPr>
        <w:rStyle w:val="PageNumber"/>
        <w:sz w:val="20"/>
        <w:szCs w:val="20"/>
      </w:rPr>
      <w:instrText xml:space="preserve">PAGE  </w:instrText>
    </w:r>
    <w:r w:rsidRPr="009D111C">
      <w:rPr>
        <w:rStyle w:val="PageNumber"/>
        <w:sz w:val="20"/>
        <w:szCs w:val="20"/>
      </w:rPr>
      <w:fldChar w:fldCharType="separate"/>
    </w:r>
    <w:r>
      <w:rPr>
        <w:rStyle w:val="PageNumber"/>
        <w:noProof/>
        <w:sz w:val="20"/>
        <w:szCs w:val="20"/>
      </w:rPr>
      <w:t>58</w:t>
    </w:r>
    <w:r w:rsidRPr="009D111C">
      <w:rPr>
        <w:rStyle w:val="PageNumber"/>
        <w:sz w:val="20"/>
        <w:szCs w:val="20"/>
      </w:rPr>
      <w:fldChar w:fldCharType="end"/>
    </w:r>
  </w:p>
  <w:p w:rsidR="00B40C55" w:rsidRDefault="00B40C5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849951464"/>
      <w:docPartObj>
        <w:docPartGallery w:val="Page Numbers (Bottom of Page)"/>
        <w:docPartUnique/>
      </w:docPartObj>
    </w:sdtPr>
    <w:sdtContent>
      <w:p w:rsidR="00B40C55" w:rsidRPr="000E73DD" w:rsidRDefault="00B40C5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99200" behindDoc="1" locked="0" layoutInCell="1" allowOverlap="1" wp14:anchorId="335DEF64" wp14:editId="35B5A486">
              <wp:simplePos x="0" y="0"/>
              <wp:positionH relativeFrom="column">
                <wp:posOffset>-154216</wp:posOffset>
              </wp:positionH>
              <wp:positionV relativeFrom="paragraph">
                <wp:posOffset>-29003</wp:posOffset>
              </wp:positionV>
              <wp:extent cx="1020445" cy="370840"/>
              <wp:effectExtent l="0" t="0" r="0" b="0"/>
              <wp:wrapNone/>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13</w:t>
        </w:r>
        <w:r w:rsidRPr="00C566BC">
          <w:rPr>
            <w:rFonts w:asciiTheme="minorHAnsi" w:hAnsiTheme="minorHAnsi" w:cstheme="minorHAnsi"/>
            <w:color w:val="808080" w:themeColor="background1" w:themeShade="8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993553191"/>
      <w:docPartObj>
        <w:docPartGallery w:val="Page Numbers (Bottom of Page)"/>
        <w:docPartUnique/>
      </w:docPartObj>
    </w:sdtPr>
    <w:sdtContent>
      <w:p w:rsidR="00B40C55" w:rsidRPr="000E73DD" w:rsidRDefault="00B40C55"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05344" behindDoc="1" locked="0" layoutInCell="1" allowOverlap="1" wp14:anchorId="389F8EED" wp14:editId="5C3AF1B0">
              <wp:simplePos x="0" y="0"/>
              <wp:positionH relativeFrom="column">
                <wp:posOffset>-154216</wp:posOffset>
              </wp:positionH>
              <wp:positionV relativeFrom="paragraph">
                <wp:posOffset>-29003</wp:posOffset>
              </wp:positionV>
              <wp:extent cx="1020445" cy="37084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14</w:t>
        </w:r>
        <w:r w:rsidRPr="00C566BC">
          <w:rPr>
            <w:rFonts w:asciiTheme="minorHAnsi" w:hAnsiTheme="minorHAnsi" w:cstheme="minorHAnsi"/>
            <w:color w:val="808080" w:themeColor="background1" w:themeShade="80"/>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516358681"/>
      <w:docPartObj>
        <w:docPartGallery w:val="Page Numbers (Bottom of Page)"/>
        <w:docPartUnique/>
      </w:docPartObj>
    </w:sdtPr>
    <w:sdtContent>
      <w:p w:rsidR="00B40C55" w:rsidRPr="000E73DD" w:rsidRDefault="00B40C5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2208" behindDoc="1" locked="0" layoutInCell="1" allowOverlap="1" wp14:anchorId="440FCDC2" wp14:editId="2D556A30">
              <wp:simplePos x="0" y="0"/>
              <wp:positionH relativeFrom="column">
                <wp:posOffset>-154216</wp:posOffset>
              </wp:positionH>
              <wp:positionV relativeFrom="paragraph">
                <wp:posOffset>-29003</wp:posOffset>
              </wp:positionV>
              <wp:extent cx="1020445" cy="37084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19</w:t>
        </w:r>
        <w:r w:rsidRPr="00C566BC">
          <w:rPr>
            <w:rFonts w:asciiTheme="minorHAnsi" w:hAnsiTheme="minorHAnsi" w:cstheme="minorHAnsi"/>
            <w:color w:val="808080" w:themeColor="background1" w:themeShade="80"/>
          </w:rPr>
          <w:fldChar w:fldCharType="end"/>
        </w:r>
      </w:p>
    </w:sdtContent>
  </w:sdt>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87287845"/>
      <w:docPartObj>
        <w:docPartGallery w:val="Page Numbers (Bottom of Page)"/>
        <w:docPartUnique/>
      </w:docPartObj>
    </w:sdtPr>
    <w:sdtContent>
      <w:p w:rsidR="00B40C55" w:rsidRPr="000E73DD" w:rsidRDefault="00B40C55"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3232" behindDoc="1" locked="0" layoutInCell="1" allowOverlap="1" wp14:anchorId="062860D9" wp14:editId="56181A41">
              <wp:simplePos x="0" y="0"/>
              <wp:positionH relativeFrom="column">
                <wp:posOffset>-154216</wp:posOffset>
              </wp:positionH>
              <wp:positionV relativeFrom="paragraph">
                <wp:posOffset>-29003</wp:posOffset>
              </wp:positionV>
              <wp:extent cx="1020445" cy="37084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20</w:t>
        </w:r>
        <w:r w:rsidRPr="00C566BC">
          <w:rPr>
            <w:rFonts w:asciiTheme="minorHAnsi" w:hAnsiTheme="minorHAnsi" w:cstheme="minorHAnsi"/>
            <w:color w:val="808080" w:themeColor="background1" w:themeShade="80"/>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131468625"/>
      <w:docPartObj>
        <w:docPartGallery w:val="Page Numbers (Bottom of Page)"/>
        <w:docPartUnique/>
      </w:docPartObj>
    </w:sdtPr>
    <w:sdtContent>
      <w:p w:rsidR="00B40C55" w:rsidRPr="000E73DD" w:rsidRDefault="00B40C55" w:rsidP="002F6866">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9136" behindDoc="1" locked="0" layoutInCell="1" allowOverlap="1" wp14:anchorId="0DE5290C" wp14:editId="2B646FB4">
              <wp:simplePos x="0" y="0"/>
              <wp:positionH relativeFrom="column">
                <wp:posOffset>-154216</wp:posOffset>
              </wp:positionH>
              <wp:positionV relativeFrom="paragraph">
                <wp:posOffset>-29003</wp:posOffset>
              </wp:positionV>
              <wp:extent cx="1020445" cy="37084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27</w:t>
        </w:r>
        <w:r w:rsidRPr="00C566BC">
          <w:rPr>
            <w:rFonts w:asciiTheme="minorHAnsi" w:hAnsiTheme="minorHAnsi" w:cstheme="minorHAnsi"/>
            <w:color w:val="808080" w:themeColor="background1" w:themeShade="80"/>
          </w:rP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342246072"/>
      <w:docPartObj>
        <w:docPartGallery w:val="Page Numbers (Bottom of Page)"/>
        <w:docPartUnique/>
      </w:docPartObj>
    </w:sdtPr>
    <w:sdtContent>
      <w:p w:rsidR="00B40C55" w:rsidRPr="000E73DD" w:rsidRDefault="00B40C5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40160" behindDoc="1" locked="0" layoutInCell="1" allowOverlap="1" wp14:anchorId="6023D0C0" wp14:editId="590C4132">
              <wp:simplePos x="0" y="0"/>
              <wp:positionH relativeFrom="column">
                <wp:posOffset>-154216</wp:posOffset>
              </wp:positionH>
              <wp:positionV relativeFrom="paragraph">
                <wp:posOffset>-29003</wp:posOffset>
              </wp:positionV>
              <wp:extent cx="1020445" cy="37084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28</w:t>
        </w:r>
        <w:r w:rsidRPr="00C566BC">
          <w:rPr>
            <w:rFonts w:asciiTheme="minorHAnsi" w:hAnsiTheme="minorHAnsi" w:cstheme="minorHAnsi"/>
            <w:color w:val="808080" w:themeColor="background1" w:themeShade="80"/>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067391421"/>
      <w:docPartObj>
        <w:docPartGallery w:val="Page Numbers (Bottom of Page)"/>
        <w:docPartUnique/>
      </w:docPartObj>
    </w:sdtPr>
    <w:sdtContent>
      <w:p w:rsidR="00B40C55" w:rsidRPr="000E73DD" w:rsidRDefault="00B40C55" w:rsidP="00B64E85">
        <w:pPr>
          <w:pStyle w:val="Footer"/>
          <w:tabs>
            <w:tab w:val="clear" w:pos="4320"/>
            <w:tab w:val="clear" w:pos="8640"/>
            <w:tab w:val="right" w:pos="128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8112" behindDoc="1" locked="0" layoutInCell="1" allowOverlap="1" wp14:anchorId="36729DC4" wp14:editId="661B32C1">
              <wp:simplePos x="0" y="0"/>
              <wp:positionH relativeFrom="column">
                <wp:posOffset>-154216</wp:posOffset>
              </wp:positionH>
              <wp:positionV relativeFrom="paragraph">
                <wp:posOffset>-29003</wp:posOffset>
              </wp:positionV>
              <wp:extent cx="1020445" cy="37084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29</w:t>
        </w:r>
        <w:r w:rsidRPr="00C566BC">
          <w:rPr>
            <w:rFonts w:asciiTheme="minorHAnsi" w:hAnsiTheme="minorHAnsi" w:cstheme="minorHAnsi"/>
            <w:color w:val="808080" w:themeColor="background1" w:themeShade="80"/>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930036133"/>
      <w:docPartObj>
        <w:docPartGallery w:val="Page Numbers (Bottom of Page)"/>
        <w:docPartUnique/>
      </w:docPartObj>
    </w:sdtPr>
    <w:sdtContent>
      <w:p w:rsidR="00B40C55" w:rsidRPr="000E73DD" w:rsidRDefault="00B40C55"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734016" behindDoc="1" locked="0" layoutInCell="1" allowOverlap="1" wp14:anchorId="09D97AC3" wp14:editId="774730AD">
              <wp:simplePos x="0" y="0"/>
              <wp:positionH relativeFrom="column">
                <wp:posOffset>-154216</wp:posOffset>
              </wp:positionH>
              <wp:positionV relativeFrom="paragraph">
                <wp:posOffset>-29003</wp:posOffset>
              </wp:positionV>
              <wp:extent cx="1020445" cy="370840"/>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5C70CF">
          <w:rPr>
            <w:rFonts w:asciiTheme="minorHAnsi" w:hAnsiTheme="minorHAnsi" w:cstheme="minorHAnsi"/>
            <w:noProof/>
            <w:color w:val="808080" w:themeColor="background1" w:themeShade="80"/>
          </w:rPr>
          <w:t>31</w:t>
        </w:r>
        <w:r w:rsidRPr="00C566BC">
          <w:rPr>
            <w:rFonts w:asciiTheme="minorHAnsi" w:hAnsiTheme="minorHAnsi" w:cstheme="minorHAnsi"/>
            <w:color w:val="808080" w:themeColor="background1" w:themeShade="8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0C55" w:rsidRDefault="00B40C55" w:rsidP="00DB35F9">
      <w:pPr>
        <w:spacing w:after="0" w:line="240" w:lineRule="auto"/>
      </w:pPr>
      <w:r>
        <w:separator/>
      </w:r>
    </w:p>
  </w:footnote>
  <w:footnote w:type="continuationSeparator" w:id="0">
    <w:p w:rsidR="00B40C55" w:rsidRDefault="00B40C55" w:rsidP="00DB35F9">
      <w:pPr>
        <w:spacing w:after="0" w:line="240" w:lineRule="auto"/>
      </w:pPr>
      <w:r>
        <w:continuationSeparator/>
      </w:r>
    </w:p>
  </w:footnote>
  <w:footnote w:id="1">
    <w:p w:rsidR="00B40C55" w:rsidRDefault="00B40C55" w:rsidP="00860F1E">
      <w:pPr>
        <w:pStyle w:val="FootnoteText"/>
      </w:pPr>
      <w:r>
        <w:rPr>
          <w:rStyle w:val="FootnoteReference"/>
        </w:rPr>
        <w:footnoteRef/>
      </w:r>
      <w:r>
        <w:t xml:space="preserve"> For a comparison of results using various research methods, including RCT/RED designs, statistical matching and within-subjects regression analysis, see </w:t>
      </w:r>
      <w:r w:rsidRPr="00C221C9">
        <w:t xml:space="preserve">the interim report on Sacramento Municipal Utility District’s Smart Pricing Options pilot:  </w:t>
      </w:r>
      <w:hyperlink r:id="rId1" w:history="1">
        <w:r w:rsidRPr="0011376C">
          <w:rPr>
            <w:rStyle w:val="Hyperlink"/>
            <w:rFonts w:ascii="Franklin Gothic Book" w:hAnsi="Franklin Gothic Book"/>
            <w:sz w:val="18"/>
          </w:rPr>
          <w:t>https://www.smartgrid.gov/sites/default/files/MASTER_SMUD%20CBS%20Interim%20Evaluation_Final_SUBMITTED%20TO%20TAG%2020131023.pdf</w:t>
        </w:r>
      </w:hyperlink>
      <w:r>
        <w:t xml:space="preserve"> </w:t>
      </w:r>
    </w:p>
  </w:footnote>
  <w:footnote w:id="2">
    <w:p w:rsidR="00B40C55" w:rsidRDefault="00B40C55" w:rsidP="00860F1E">
      <w:pPr>
        <w:pStyle w:val="Footnote"/>
      </w:pPr>
      <w:r>
        <w:rPr>
          <w:rStyle w:val="FootnoteReference"/>
        </w:rPr>
        <w:footnoteRef/>
      </w:r>
      <w:r>
        <w:t xml:space="preserve"> </w:t>
      </w:r>
      <w:r w:rsidRPr="004241DC">
        <w:t>The days were</w:t>
      </w:r>
      <w:r>
        <w:t xml:space="preserve"> July 24</w:t>
      </w:r>
      <w:r w:rsidRPr="00C23CFB">
        <w:rPr>
          <w:vertAlign w:val="superscript"/>
        </w:rPr>
        <w:t>th</w:t>
      </w:r>
      <w:r>
        <w:t xml:space="preserve"> and July 30</w:t>
      </w:r>
      <w:r w:rsidRPr="00C23CFB">
        <w:rPr>
          <w:vertAlign w:val="superscript"/>
        </w:rPr>
        <w:t>th</w:t>
      </w:r>
      <w:r>
        <w:t xml:space="preserve"> to estimate impacts for the one July event day, and September 8</w:t>
      </w:r>
      <w:r w:rsidRPr="00C23CFB">
        <w:rPr>
          <w:vertAlign w:val="superscript"/>
        </w:rPr>
        <w:t>t</w:t>
      </w:r>
      <w:r>
        <w:rPr>
          <w:vertAlign w:val="superscript"/>
        </w:rPr>
        <w:t>h</w:t>
      </w:r>
      <w:r>
        <w:t>, and September 9</w:t>
      </w:r>
      <w:r w:rsidRPr="001D78D2">
        <w:rPr>
          <w:vertAlign w:val="superscript"/>
        </w:rPr>
        <w:t>th</w:t>
      </w:r>
      <w:r>
        <w:t xml:space="preserve"> to estimate impacts for the three consecutive September event days</w:t>
      </w:r>
      <w:r w:rsidRPr="004241DC">
        <w:t>.</w:t>
      </w:r>
      <w:r>
        <w:t xml:space="preserve"> Several alternative sets of days were tested and validated</w:t>
      </w:r>
      <w:r w:rsidRPr="001D78D2">
        <w:t xml:space="preserve">, </w:t>
      </w:r>
      <w:r>
        <w:t>including sets of up to 10 days, but we ultimately found that only including two recent days that were most similar to the event days was the most accurate approach.</w:t>
      </w:r>
    </w:p>
  </w:footnote>
  <w:footnote w:id="3">
    <w:p w:rsidR="00B40C55" w:rsidRDefault="00B40C55" w:rsidP="006316A7">
      <w:pPr>
        <w:pStyle w:val="FootnoteText"/>
      </w:pPr>
      <w:r>
        <w:rPr>
          <w:rStyle w:val="FootnoteReference"/>
        </w:rPr>
        <w:footnoteRef/>
      </w:r>
      <w:r>
        <w:t xml:space="preserve"> </w:t>
      </w:r>
      <w:r w:rsidRPr="00F42460">
        <w:t>See CPUC Rulemaking (R.) 07-01-041 Decision (D.) 08-04-050, “Adopting Protocols for Estimating Demand Response Load Impacts” and Attachment A, “Protocols.”</w:t>
      </w:r>
    </w:p>
  </w:footnote>
  <w:footnote w:id="4">
    <w:p w:rsidR="00B40C55" w:rsidRDefault="00B40C55" w:rsidP="006316A7">
      <w:pPr>
        <w:pStyle w:val="FootnoteText"/>
      </w:pPr>
      <w:r>
        <w:rPr>
          <w:rStyle w:val="FootnoteReference"/>
        </w:rPr>
        <w:footnoteRef/>
      </w:r>
      <w:r>
        <w:t xml:space="preserve"> See </w:t>
      </w:r>
      <w:r w:rsidRPr="00633D7C">
        <w:rPr>
          <w:i/>
        </w:rPr>
        <w:t>Statewide Demand Response Ex Ante Weather Conditions</w:t>
      </w:r>
      <w:r>
        <w:t>. Nexant, Inc. January 30, 2015.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pPr>
      <w:pStyle w:val="Header"/>
    </w:pPr>
    <w:r>
      <w:rPr>
        <w:noProof/>
      </w:rPr>
      <mc:AlternateContent>
        <mc:Choice Requires="wps">
          <w:drawing>
            <wp:inline distT="0" distB="0" distL="0" distR="0" wp14:anchorId="08FA4D16" wp14:editId="056C0CA1">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5f497a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A53758" w:rsidRDefault="00B40C55" w:rsidP="00517952">
    <w:pPr>
      <w:pStyle w:val="Heading1"/>
      <w:numPr>
        <w:ilvl w:val="0"/>
        <w:numId w:val="0"/>
      </w:numPr>
      <w:rPr>
        <w:b w:val="0"/>
        <w:color w:val="77BC1F"/>
        <w:sz w:val="36"/>
        <w:szCs w:val="36"/>
      </w:rPr>
    </w:pPr>
    <w:r w:rsidRPr="00AC6369">
      <w:rPr>
        <w:noProof/>
      </w:rPr>
      <w:drawing>
        <wp:anchor distT="0" distB="0" distL="114300" distR="114300" simplePos="0" relativeHeight="251675648" behindDoc="0" locked="0" layoutInCell="1" allowOverlap="1" wp14:anchorId="1D2D30DB" wp14:editId="69B80ADD">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8B3E1E">
      <w:rPr>
        <w:color w:val="77BC1F"/>
        <w:sz w:val="40"/>
        <w:szCs w:val="40"/>
      </w:rPr>
      <w:t>REPORT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AC6369" w:rsidRDefault="00B40C55" w:rsidP="00AC6369">
    <w:r w:rsidRPr="00AC6369">
      <w:rPr>
        <w:noProof/>
      </w:rPr>
      <w:drawing>
        <wp:anchor distT="0" distB="0" distL="114300" distR="114300" simplePos="0" relativeHeight="251674624" behindDoc="0" locked="0" layoutInCell="1" allowOverlap="1" wp14:anchorId="3F63A318" wp14:editId="6C74A536">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845265" w:rsidRDefault="00B40C55" w:rsidP="002F58AD">
    <w:pPr>
      <w:pStyle w:val="Footnote"/>
      <w:rPr>
        <w:rFonts w:asciiTheme="minorHAnsi" w:hAnsiTheme="minorHAnsi" w:cstheme="min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rsidP="00B50663">
    <w:pPr>
      <w:pStyle w:val="Header"/>
      <w:jc w:val="center"/>
    </w:pPr>
    <w:r w:rsidRPr="00E92F4E">
      <w:rPr>
        <w:noProof/>
      </w:rPr>
      <w:drawing>
        <wp:inline distT="0" distB="0" distL="0" distR="0" wp14:anchorId="4E7F17A2" wp14:editId="7CBA7A0A">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1738A7" w:rsidRDefault="00B40C55" w:rsidP="00845265">
    <w:pPr>
      <w:pStyle w:val="Header"/>
      <w:rPr>
        <w:rFonts w:cs="Arial"/>
      </w:rPr>
    </w:pPr>
    <w:r w:rsidRPr="001738A7">
      <w:rPr>
        <w:rFonts w:cs="Arial"/>
      </w:rPr>
      <w:fldChar w:fldCharType="begin"/>
    </w:r>
    <w:r w:rsidRPr="001738A7">
      <w:rPr>
        <w:rFonts w:cs="Arial"/>
      </w:rPr>
      <w:instrText xml:space="preserve"> STYLEREF  "Heading 1" </w:instrText>
    </w:r>
    <w:r w:rsidRPr="001738A7">
      <w:rPr>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rsidP="00DB35F9">
    <w:pPr>
      <w:pStyle w:val="Header"/>
      <w:tabs>
        <w:tab w:val="left" w:pos="360"/>
        <w:tab w:val="left" w:pos="8910"/>
        <w:tab w:val="left" w:pos="9000"/>
      </w:tabs>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5C70CF">
      <w:rPr>
        <w:rFonts w:asciiTheme="minorHAnsi" w:hAnsiTheme="minorHAnsi" w:cstheme="minorHAnsi"/>
        <w:noProof/>
      </w:rPr>
      <w:t>2014 Ex Post Load Impacts</w:t>
    </w:r>
    <w:r>
      <w:rPr>
        <w:rFonts w:asciiTheme="minorHAnsi" w:hAnsiTheme="minorHAnsi" w:cstheme="minorHAnsi"/>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Default="00B40C55" w:rsidP="00DB35F9">
    <w:pPr>
      <w:pStyle w:val="Header"/>
      <w:tabs>
        <w:tab w:val="left" w:pos="360"/>
        <w:tab w:val="left" w:pos="8910"/>
        <w:tab w:val="left" w:pos="9000"/>
      </w:tabs>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5C70CF">
      <w:rPr>
        <w:rFonts w:asciiTheme="minorHAnsi" w:hAnsiTheme="minorHAnsi" w:cstheme="minorHAnsi"/>
        <w:noProof/>
      </w:rPr>
      <w:t>Ex Ante Methodology and Results</w:t>
    </w:r>
    <w:r>
      <w:rPr>
        <w:rFonts w:asciiTheme="minorHAnsi" w:hAnsiTheme="minorHAnsi" w:cstheme="minorHAnsi"/>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0C55" w:rsidRPr="00845265" w:rsidRDefault="00B40C55" w:rsidP="00845265">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5C70CF">
      <w:rPr>
        <w:rFonts w:asciiTheme="minorHAnsi" w:hAnsiTheme="minorHAnsi" w:cstheme="minorHAnsi"/>
        <w:noProof/>
      </w:rPr>
      <w:t>Recommendations</w:t>
    </w:r>
    <w:r>
      <w:rPr>
        <w:rFonts w:asciiTheme="minorHAnsi" w:hAnsiTheme="minorHAnsi" w:cstheme="minorHAnsi"/>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3C2A7E6E"/>
    <w:lvl w:ilvl="0">
      <w:start w:val="1"/>
      <w:numFmt w:val="decimal"/>
      <w:pStyle w:val="ListNumber3"/>
      <w:lvlText w:val="%1."/>
      <w:lvlJc w:val="left"/>
      <w:pPr>
        <w:tabs>
          <w:tab w:val="num" w:pos="1080"/>
        </w:tabs>
        <w:ind w:left="1080" w:hanging="360"/>
      </w:pPr>
    </w:lvl>
  </w:abstractNum>
  <w:abstractNum w:abstractNumId="1">
    <w:nsid w:val="FFFFFF7F"/>
    <w:multiLevelType w:val="singleLevel"/>
    <w:tmpl w:val="548A8206"/>
    <w:lvl w:ilvl="0">
      <w:start w:val="1"/>
      <w:numFmt w:val="decimal"/>
      <w:pStyle w:val="ListNumber2"/>
      <w:lvlText w:val="%1."/>
      <w:lvlJc w:val="left"/>
      <w:pPr>
        <w:tabs>
          <w:tab w:val="num" w:pos="720"/>
        </w:tabs>
        <w:ind w:left="720" w:hanging="360"/>
      </w:pPr>
    </w:lvl>
  </w:abstractNum>
  <w:abstractNum w:abstractNumId="2">
    <w:nsid w:val="FFFFFF82"/>
    <w:multiLevelType w:val="singleLevel"/>
    <w:tmpl w:val="123E1F66"/>
    <w:lvl w:ilvl="0">
      <w:start w:val="1"/>
      <w:numFmt w:val="bullet"/>
      <w:pStyle w:val="ListBullet3"/>
      <w:lvlText w:val=""/>
      <w:lvlJc w:val="left"/>
      <w:pPr>
        <w:ind w:left="1080" w:hanging="360"/>
      </w:pPr>
      <w:rPr>
        <w:rFonts w:ascii="Symbol" w:hAnsi="Symbol" w:hint="default"/>
      </w:rPr>
    </w:lvl>
  </w:abstractNum>
  <w:abstractNum w:abstractNumId="3">
    <w:nsid w:val="025E751A"/>
    <w:multiLevelType w:val="singleLevel"/>
    <w:tmpl w:val="436ABFDA"/>
    <w:lvl w:ilvl="0">
      <w:start w:val="1"/>
      <w:numFmt w:val="bullet"/>
      <w:pStyle w:val="b"/>
      <w:lvlText w:val=""/>
      <w:lvlJc w:val="left"/>
      <w:pPr>
        <w:tabs>
          <w:tab w:val="num" w:pos="360"/>
        </w:tabs>
        <w:ind w:left="360" w:hanging="360"/>
      </w:pPr>
      <w:rPr>
        <w:rFonts w:ascii="Wingdings" w:hAnsi="Wingdings" w:hint="default"/>
      </w:rPr>
    </w:lvl>
  </w:abstractNum>
  <w:abstractNum w:abstractNumId="4">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6A593E"/>
    <w:multiLevelType w:val="hybridMultilevel"/>
    <w:tmpl w:val="15DC166E"/>
    <w:lvl w:ilvl="0" w:tplc="BB7E7A98">
      <w:start w:val="1"/>
      <w:numFmt w:val="bullet"/>
      <w:pStyle w:val="Bullets"/>
      <w:lvlText w:val=""/>
      <w:lvlJc w:val="left"/>
      <w:pPr>
        <w:tabs>
          <w:tab w:val="num" w:pos="720"/>
        </w:tabs>
        <w:ind w:left="720" w:hanging="360"/>
      </w:pPr>
      <w:rPr>
        <w:rFonts w:ascii="Wingdings" w:hAnsi="Wingding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990431"/>
    <w:multiLevelType w:val="multilevel"/>
    <w:tmpl w:val="E47C1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60E263D"/>
    <w:multiLevelType w:val="multilevel"/>
    <w:tmpl w:val="8EF4ACD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72172814"/>
    <w:multiLevelType w:val="hybridMultilevel"/>
    <w:tmpl w:val="884087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2B67E72"/>
    <w:multiLevelType w:val="hybridMultilevel"/>
    <w:tmpl w:val="61183102"/>
    <w:lvl w:ilvl="0" w:tplc="0409000F">
      <w:start w:val="1"/>
      <w:numFmt w:val="decimal"/>
      <w:lvlText w:val="%1."/>
      <w:lvlJc w:val="left"/>
      <w:pPr>
        <w:tabs>
          <w:tab w:val="num" w:pos="720"/>
        </w:tabs>
        <w:ind w:left="720" w:hanging="360"/>
      </w:pPr>
      <w:rPr>
        <w:rFonts w:hint="default"/>
        <w:color w:val="433B67"/>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0"/>
  </w:num>
  <w:num w:numId="3">
    <w:abstractNumId w:val="8"/>
  </w:num>
  <w:num w:numId="4">
    <w:abstractNumId w:val="11"/>
  </w:num>
  <w:num w:numId="5">
    <w:abstractNumId w:val="9"/>
  </w:num>
  <w:num w:numId="6">
    <w:abstractNumId w:val="6"/>
  </w:num>
  <w:num w:numId="7">
    <w:abstractNumId w:val="4"/>
  </w:num>
  <w:num w:numId="8">
    <w:abstractNumId w:val="13"/>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1"/>
  </w:num>
  <w:num w:numId="13">
    <w:abstractNumId w:val="0"/>
  </w:num>
  <w:num w:numId="14">
    <w:abstractNumId w:val="3"/>
  </w:num>
  <w:num w:numId="15">
    <w:abstractNumId w:val="12"/>
  </w:num>
  <w:num w:numId="16">
    <w:abstractNumId w:val="7"/>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8193" strokecolor="#1f497d">
      <v:stroke color="#1f497d" weight="3pt"/>
      <v:shadow on="t" type="perspective" color="none [1607]" opacity=".5" offset="1pt" offset2="-1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6771"/>
    <w:rsid w:val="00006668"/>
    <w:rsid w:val="00012A04"/>
    <w:rsid w:val="00014A86"/>
    <w:rsid w:val="00020942"/>
    <w:rsid w:val="00020BC6"/>
    <w:rsid w:val="000252A6"/>
    <w:rsid w:val="00025D48"/>
    <w:rsid w:val="00035685"/>
    <w:rsid w:val="000357CA"/>
    <w:rsid w:val="000423F0"/>
    <w:rsid w:val="00044449"/>
    <w:rsid w:val="0005088F"/>
    <w:rsid w:val="00054606"/>
    <w:rsid w:val="0005598B"/>
    <w:rsid w:val="0006172C"/>
    <w:rsid w:val="00062C14"/>
    <w:rsid w:val="00063FAC"/>
    <w:rsid w:val="00082E09"/>
    <w:rsid w:val="00086424"/>
    <w:rsid w:val="00087237"/>
    <w:rsid w:val="00095247"/>
    <w:rsid w:val="000969D3"/>
    <w:rsid w:val="000B4794"/>
    <w:rsid w:val="000C29FD"/>
    <w:rsid w:val="000C5046"/>
    <w:rsid w:val="000D3BB0"/>
    <w:rsid w:val="000D7B44"/>
    <w:rsid w:val="000E2064"/>
    <w:rsid w:val="000E2A34"/>
    <w:rsid w:val="000E400E"/>
    <w:rsid w:val="000E73DD"/>
    <w:rsid w:val="000F1515"/>
    <w:rsid w:val="000F5FC0"/>
    <w:rsid w:val="00101BF1"/>
    <w:rsid w:val="00105674"/>
    <w:rsid w:val="00107177"/>
    <w:rsid w:val="00114244"/>
    <w:rsid w:val="00125C63"/>
    <w:rsid w:val="00125ED1"/>
    <w:rsid w:val="001324E3"/>
    <w:rsid w:val="001331D2"/>
    <w:rsid w:val="00134D4B"/>
    <w:rsid w:val="00137F86"/>
    <w:rsid w:val="00142ACF"/>
    <w:rsid w:val="00143D0B"/>
    <w:rsid w:val="00143E9F"/>
    <w:rsid w:val="00157BFA"/>
    <w:rsid w:val="00161023"/>
    <w:rsid w:val="001618BC"/>
    <w:rsid w:val="00163508"/>
    <w:rsid w:val="00164045"/>
    <w:rsid w:val="001738A7"/>
    <w:rsid w:val="00186D10"/>
    <w:rsid w:val="00192CF8"/>
    <w:rsid w:val="001933D2"/>
    <w:rsid w:val="001A15E3"/>
    <w:rsid w:val="001A4169"/>
    <w:rsid w:val="001A4480"/>
    <w:rsid w:val="001A71A9"/>
    <w:rsid w:val="001B0ACB"/>
    <w:rsid w:val="001B352B"/>
    <w:rsid w:val="001B43DF"/>
    <w:rsid w:val="001B6BDC"/>
    <w:rsid w:val="001C1F7B"/>
    <w:rsid w:val="001C38B7"/>
    <w:rsid w:val="001C4BCF"/>
    <w:rsid w:val="001D78D2"/>
    <w:rsid w:val="001E35A3"/>
    <w:rsid w:val="001E3CBC"/>
    <w:rsid w:val="001E4485"/>
    <w:rsid w:val="001E4F10"/>
    <w:rsid w:val="001E6657"/>
    <w:rsid w:val="001E7312"/>
    <w:rsid w:val="001E7B77"/>
    <w:rsid w:val="001F0F3C"/>
    <w:rsid w:val="001F15CA"/>
    <w:rsid w:val="001F5863"/>
    <w:rsid w:val="002077EA"/>
    <w:rsid w:val="00211634"/>
    <w:rsid w:val="00213694"/>
    <w:rsid w:val="00216630"/>
    <w:rsid w:val="00221765"/>
    <w:rsid w:val="0022445B"/>
    <w:rsid w:val="00232C4F"/>
    <w:rsid w:val="00235625"/>
    <w:rsid w:val="002436C1"/>
    <w:rsid w:val="00250CC7"/>
    <w:rsid w:val="00252FAF"/>
    <w:rsid w:val="0025738B"/>
    <w:rsid w:val="002723A6"/>
    <w:rsid w:val="00272C6A"/>
    <w:rsid w:val="00272C70"/>
    <w:rsid w:val="002765E6"/>
    <w:rsid w:val="0028429E"/>
    <w:rsid w:val="002842C9"/>
    <w:rsid w:val="00285473"/>
    <w:rsid w:val="0028548F"/>
    <w:rsid w:val="0028777A"/>
    <w:rsid w:val="00290CB5"/>
    <w:rsid w:val="00292F0F"/>
    <w:rsid w:val="00296ADE"/>
    <w:rsid w:val="002A3C72"/>
    <w:rsid w:val="002A6B02"/>
    <w:rsid w:val="002B07E5"/>
    <w:rsid w:val="002C118D"/>
    <w:rsid w:val="002C5924"/>
    <w:rsid w:val="002C5BF9"/>
    <w:rsid w:val="002E722E"/>
    <w:rsid w:val="002F12F6"/>
    <w:rsid w:val="002F40EA"/>
    <w:rsid w:val="002F58AD"/>
    <w:rsid w:val="002F6866"/>
    <w:rsid w:val="002F7554"/>
    <w:rsid w:val="00305437"/>
    <w:rsid w:val="00306A8C"/>
    <w:rsid w:val="00307162"/>
    <w:rsid w:val="003076DE"/>
    <w:rsid w:val="00313B12"/>
    <w:rsid w:val="00314CCB"/>
    <w:rsid w:val="00315D29"/>
    <w:rsid w:val="0032034D"/>
    <w:rsid w:val="00322A5C"/>
    <w:rsid w:val="00322FF5"/>
    <w:rsid w:val="00332316"/>
    <w:rsid w:val="00334712"/>
    <w:rsid w:val="00344C3B"/>
    <w:rsid w:val="0034638D"/>
    <w:rsid w:val="003619FC"/>
    <w:rsid w:val="0036226B"/>
    <w:rsid w:val="00362A5F"/>
    <w:rsid w:val="00365361"/>
    <w:rsid w:val="0037451A"/>
    <w:rsid w:val="003750BF"/>
    <w:rsid w:val="00380FA9"/>
    <w:rsid w:val="003838A1"/>
    <w:rsid w:val="00385706"/>
    <w:rsid w:val="00393B5B"/>
    <w:rsid w:val="00394640"/>
    <w:rsid w:val="003973A1"/>
    <w:rsid w:val="00397BED"/>
    <w:rsid w:val="003A0F85"/>
    <w:rsid w:val="003A1851"/>
    <w:rsid w:val="003A4BA1"/>
    <w:rsid w:val="003A665C"/>
    <w:rsid w:val="003A7A68"/>
    <w:rsid w:val="003A7CEB"/>
    <w:rsid w:val="003B2B65"/>
    <w:rsid w:val="003B678E"/>
    <w:rsid w:val="003C2940"/>
    <w:rsid w:val="003C3C3B"/>
    <w:rsid w:val="003C4E0E"/>
    <w:rsid w:val="003D2441"/>
    <w:rsid w:val="003D27CF"/>
    <w:rsid w:val="003D395D"/>
    <w:rsid w:val="003D68A0"/>
    <w:rsid w:val="003E2B56"/>
    <w:rsid w:val="003E43D8"/>
    <w:rsid w:val="003F1F20"/>
    <w:rsid w:val="003F7781"/>
    <w:rsid w:val="0040437B"/>
    <w:rsid w:val="004136DA"/>
    <w:rsid w:val="00423629"/>
    <w:rsid w:val="00425278"/>
    <w:rsid w:val="0043026C"/>
    <w:rsid w:val="004309AB"/>
    <w:rsid w:val="00431B77"/>
    <w:rsid w:val="00435656"/>
    <w:rsid w:val="00436018"/>
    <w:rsid w:val="00445B3D"/>
    <w:rsid w:val="004559DB"/>
    <w:rsid w:val="0046277A"/>
    <w:rsid w:val="00462A0A"/>
    <w:rsid w:val="0047000A"/>
    <w:rsid w:val="004756C3"/>
    <w:rsid w:val="004769D2"/>
    <w:rsid w:val="00480CF0"/>
    <w:rsid w:val="00495FFF"/>
    <w:rsid w:val="00496567"/>
    <w:rsid w:val="004A621E"/>
    <w:rsid w:val="004B1403"/>
    <w:rsid w:val="004B1E9B"/>
    <w:rsid w:val="004B50C8"/>
    <w:rsid w:val="004B72A1"/>
    <w:rsid w:val="004D09F0"/>
    <w:rsid w:val="004D101A"/>
    <w:rsid w:val="004E0F57"/>
    <w:rsid w:val="004E5D3E"/>
    <w:rsid w:val="004F30EE"/>
    <w:rsid w:val="004F45C5"/>
    <w:rsid w:val="004F5CB0"/>
    <w:rsid w:val="005004B4"/>
    <w:rsid w:val="00502087"/>
    <w:rsid w:val="00504474"/>
    <w:rsid w:val="00506F24"/>
    <w:rsid w:val="005172B3"/>
    <w:rsid w:val="005176D9"/>
    <w:rsid w:val="00517952"/>
    <w:rsid w:val="00530D46"/>
    <w:rsid w:val="00533ECF"/>
    <w:rsid w:val="0056213F"/>
    <w:rsid w:val="00563B6A"/>
    <w:rsid w:val="00565A04"/>
    <w:rsid w:val="0057785B"/>
    <w:rsid w:val="00577956"/>
    <w:rsid w:val="0058137F"/>
    <w:rsid w:val="00582131"/>
    <w:rsid w:val="005A1146"/>
    <w:rsid w:val="005A2AB6"/>
    <w:rsid w:val="005B7AEF"/>
    <w:rsid w:val="005C70CF"/>
    <w:rsid w:val="005D003F"/>
    <w:rsid w:val="005D0CAD"/>
    <w:rsid w:val="005D1B42"/>
    <w:rsid w:val="005D3F1E"/>
    <w:rsid w:val="005E18C3"/>
    <w:rsid w:val="005E1A52"/>
    <w:rsid w:val="005E2CBB"/>
    <w:rsid w:val="005E6202"/>
    <w:rsid w:val="005E6298"/>
    <w:rsid w:val="005F08F2"/>
    <w:rsid w:val="005F6A0E"/>
    <w:rsid w:val="006032C7"/>
    <w:rsid w:val="00615336"/>
    <w:rsid w:val="006172BF"/>
    <w:rsid w:val="0062005A"/>
    <w:rsid w:val="006316A7"/>
    <w:rsid w:val="006331D6"/>
    <w:rsid w:val="00633C45"/>
    <w:rsid w:val="0064059D"/>
    <w:rsid w:val="00643798"/>
    <w:rsid w:val="006455A7"/>
    <w:rsid w:val="00647140"/>
    <w:rsid w:val="006506D7"/>
    <w:rsid w:val="00650B92"/>
    <w:rsid w:val="006640A1"/>
    <w:rsid w:val="00664E9D"/>
    <w:rsid w:val="006650D5"/>
    <w:rsid w:val="00666950"/>
    <w:rsid w:val="006717E3"/>
    <w:rsid w:val="00671DF8"/>
    <w:rsid w:val="006736DA"/>
    <w:rsid w:val="00674C2B"/>
    <w:rsid w:val="006752C9"/>
    <w:rsid w:val="00675B29"/>
    <w:rsid w:val="00680A25"/>
    <w:rsid w:val="00685B44"/>
    <w:rsid w:val="00693B94"/>
    <w:rsid w:val="006947D9"/>
    <w:rsid w:val="006965C3"/>
    <w:rsid w:val="006A18E6"/>
    <w:rsid w:val="006A61DE"/>
    <w:rsid w:val="006A72C7"/>
    <w:rsid w:val="006B0705"/>
    <w:rsid w:val="006B28F0"/>
    <w:rsid w:val="006B4211"/>
    <w:rsid w:val="006B68EF"/>
    <w:rsid w:val="006C4A58"/>
    <w:rsid w:val="006C5FCB"/>
    <w:rsid w:val="006C7D4F"/>
    <w:rsid w:val="006D12DC"/>
    <w:rsid w:val="006E4EA5"/>
    <w:rsid w:val="006E66FE"/>
    <w:rsid w:val="006F0FAD"/>
    <w:rsid w:val="006F12EC"/>
    <w:rsid w:val="006F4D17"/>
    <w:rsid w:val="00701656"/>
    <w:rsid w:val="00702A03"/>
    <w:rsid w:val="007064C9"/>
    <w:rsid w:val="0071105E"/>
    <w:rsid w:val="0071752B"/>
    <w:rsid w:val="00717FCF"/>
    <w:rsid w:val="0072123D"/>
    <w:rsid w:val="00721E89"/>
    <w:rsid w:val="00722815"/>
    <w:rsid w:val="00725AD7"/>
    <w:rsid w:val="00726A70"/>
    <w:rsid w:val="007323FA"/>
    <w:rsid w:val="007336EB"/>
    <w:rsid w:val="00752687"/>
    <w:rsid w:val="00755633"/>
    <w:rsid w:val="00757FE6"/>
    <w:rsid w:val="007606E1"/>
    <w:rsid w:val="00763AB1"/>
    <w:rsid w:val="00764CBF"/>
    <w:rsid w:val="00766209"/>
    <w:rsid w:val="007715BA"/>
    <w:rsid w:val="007740C8"/>
    <w:rsid w:val="00776BC1"/>
    <w:rsid w:val="00782175"/>
    <w:rsid w:val="00782C5D"/>
    <w:rsid w:val="0078555F"/>
    <w:rsid w:val="0079582F"/>
    <w:rsid w:val="00796ED6"/>
    <w:rsid w:val="007A1ED0"/>
    <w:rsid w:val="007A5F4B"/>
    <w:rsid w:val="007B527C"/>
    <w:rsid w:val="007B54D2"/>
    <w:rsid w:val="007B782E"/>
    <w:rsid w:val="007C29F6"/>
    <w:rsid w:val="007C306F"/>
    <w:rsid w:val="007C3784"/>
    <w:rsid w:val="007C5C5B"/>
    <w:rsid w:val="007D026B"/>
    <w:rsid w:val="007D74D6"/>
    <w:rsid w:val="007D75BC"/>
    <w:rsid w:val="007E0672"/>
    <w:rsid w:val="007E0FFC"/>
    <w:rsid w:val="007E22ED"/>
    <w:rsid w:val="007E4F57"/>
    <w:rsid w:val="007E6893"/>
    <w:rsid w:val="007F078B"/>
    <w:rsid w:val="007F597B"/>
    <w:rsid w:val="00811046"/>
    <w:rsid w:val="0081359E"/>
    <w:rsid w:val="00814E0B"/>
    <w:rsid w:val="00817D86"/>
    <w:rsid w:val="00824815"/>
    <w:rsid w:val="0083111C"/>
    <w:rsid w:val="00832B87"/>
    <w:rsid w:val="00845265"/>
    <w:rsid w:val="0084569F"/>
    <w:rsid w:val="00850D16"/>
    <w:rsid w:val="00851537"/>
    <w:rsid w:val="00852826"/>
    <w:rsid w:val="008609AD"/>
    <w:rsid w:val="00860F1E"/>
    <w:rsid w:val="00861E9F"/>
    <w:rsid w:val="0086317A"/>
    <w:rsid w:val="00863567"/>
    <w:rsid w:val="00867B4A"/>
    <w:rsid w:val="00870F2E"/>
    <w:rsid w:val="00872170"/>
    <w:rsid w:val="00875B70"/>
    <w:rsid w:val="00883B83"/>
    <w:rsid w:val="00887AF3"/>
    <w:rsid w:val="00891891"/>
    <w:rsid w:val="00891B6B"/>
    <w:rsid w:val="00896768"/>
    <w:rsid w:val="008A2A06"/>
    <w:rsid w:val="008A43F8"/>
    <w:rsid w:val="008A79E7"/>
    <w:rsid w:val="008B04EC"/>
    <w:rsid w:val="008B39F4"/>
    <w:rsid w:val="008B3E1E"/>
    <w:rsid w:val="008C2D62"/>
    <w:rsid w:val="008C32BD"/>
    <w:rsid w:val="008C7EFE"/>
    <w:rsid w:val="008D3284"/>
    <w:rsid w:val="008E29FB"/>
    <w:rsid w:val="008E6E4B"/>
    <w:rsid w:val="008F000B"/>
    <w:rsid w:val="008F5A91"/>
    <w:rsid w:val="008F64A4"/>
    <w:rsid w:val="008F77CA"/>
    <w:rsid w:val="009063B1"/>
    <w:rsid w:val="00912119"/>
    <w:rsid w:val="00923C23"/>
    <w:rsid w:val="00930D8C"/>
    <w:rsid w:val="009317C3"/>
    <w:rsid w:val="009344DF"/>
    <w:rsid w:val="009401B2"/>
    <w:rsid w:val="0094682C"/>
    <w:rsid w:val="00950788"/>
    <w:rsid w:val="00962DD2"/>
    <w:rsid w:val="00963366"/>
    <w:rsid w:val="0096340B"/>
    <w:rsid w:val="00963826"/>
    <w:rsid w:val="00964C3A"/>
    <w:rsid w:val="009770B6"/>
    <w:rsid w:val="00992F48"/>
    <w:rsid w:val="009948E5"/>
    <w:rsid w:val="009A7EC7"/>
    <w:rsid w:val="009B1FE8"/>
    <w:rsid w:val="009B415E"/>
    <w:rsid w:val="009C0139"/>
    <w:rsid w:val="009C220C"/>
    <w:rsid w:val="009D1147"/>
    <w:rsid w:val="009D6771"/>
    <w:rsid w:val="009E21D7"/>
    <w:rsid w:val="009E3548"/>
    <w:rsid w:val="009E3F2C"/>
    <w:rsid w:val="009E5475"/>
    <w:rsid w:val="009E63B3"/>
    <w:rsid w:val="00A12844"/>
    <w:rsid w:val="00A167D1"/>
    <w:rsid w:val="00A16B66"/>
    <w:rsid w:val="00A24367"/>
    <w:rsid w:val="00A26D1A"/>
    <w:rsid w:val="00A2730B"/>
    <w:rsid w:val="00A40B9A"/>
    <w:rsid w:val="00A42173"/>
    <w:rsid w:val="00A45439"/>
    <w:rsid w:val="00A45D45"/>
    <w:rsid w:val="00A53758"/>
    <w:rsid w:val="00A54AED"/>
    <w:rsid w:val="00A56038"/>
    <w:rsid w:val="00A62E5F"/>
    <w:rsid w:val="00A643F6"/>
    <w:rsid w:val="00A6555F"/>
    <w:rsid w:val="00A66D41"/>
    <w:rsid w:val="00A776A4"/>
    <w:rsid w:val="00A8324D"/>
    <w:rsid w:val="00A83851"/>
    <w:rsid w:val="00A900EB"/>
    <w:rsid w:val="00A949B0"/>
    <w:rsid w:val="00AA2D04"/>
    <w:rsid w:val="00AB380F"/>
    <w:rsid w:val="00AB6FAC"/>
    <w:rsid w:val="00AC006D"/>
    <w:rsid w:val="00AC3023"/>
    <w:rsid w:val="00AC34AF"/>
    <w:rsid w:val="00AC3652"/>
    <w:rsid w:val="00AC60D0"/>
    <w:rsid w:val="00AC6369"/>
    <w:rsid w:val="00AC7312"/>
    <w:rsid w:val="00AE5E97"/>
    <w:rsid w:val="00AE636A"/>
    <w:rsid w:val="00AF5703"/>
    <w:rsid w:val="00B0207E"/>
    <w:rsid w:val="00B07122"/>
    <w:rsid w:val="00B07EFB"/>
    <w:rsid w:val="00B07F5F"/>
    <w:rsid w:val="00B07FE8"/>
    <w:rsid w:val="00B14509"/>
    <w:rsid w:val="00B22A17"/>
    <w:rsid w:val="00B22CA0"/>
    <w:rsid w:val="00B24EF7"/>
    <w:rsid w:val="00B2615C"/>
    <w:rsid w:val="00B27352"/>
    <w:rsid w:val="00B34237"/>
    <w:rsid w:val="00B401DF"/>
    <w:rsid w:val="00B40C55"/>
    <w:rsid w:val="00B443D2"/>
    <w:rsid w:val="00B458E0"/>
    <w:rsid w:val="00B50663"/>
    <w:rsid w:val="00B50BBC"/>
    <w:rsid w:val="00B5598C"/>
    <w:rsid w:val="00B5668B"/>
    <w:rsid w:val="00B64E85"/>
    <w:rsid w:val="00B65533"/>
    <w:rsid w:val="00B65D6E"/>
    <w:rsid w:val="00B71730"/>
    <w:rsid w:val="00B7585A"/>
    <w:rsid w:val="00B774E5"/>
    <w:rsid w:val="00B801CA"/>
    <w:rsid w:val="00B8452D"/>
    <w:rsid w:val="00B84614"/>
    <w:rsid w:val="00B858D2"/>
    <w:rsid w:val="00B86C76"/>
    <w:rsid w:val="00B91475"/>
    <w:rsid w:val="00B92419"/>
    <w:rsid w:val="00B96B52"/>
    <w:rsid w:val="00BA323B"/>
    <w:rsid w:val="00BA3459"/>
    <w:rsid w:val="00BB0EE5"/>
    <w:rsid w:val="00BB5A46"/>
    <w:rsid w:val="00BC02C6"/>
    <w:rsid w:val="00BC76FF"/>
    <w:rsid w:val="00BC7E9F"/>
    <w:rsid w:val="00BD194D"/>
    <w:rsid w:val="00BD382F"/>
    <w:rsid w:val="00BD3AB9"/>
    <w:rsid w:val="00BD3FFD"/>
    <w:rsid w:val="00BD6D64"/>
    <w:rsid w:val="00BD6DA7"/>
    <w:rsid w:val="00BE0E64"/>
    <w:rsid w:val="00BF000B"/>
    <w:rsid w:val="00BF0539"/>
    <w:rsid w:val="00BF1C72"/>
    <w:rsid w:val="00BF2E05"/>
    <w:rsid w:val="00C0030E"/>
    <w:rsid w:val="00C003A1"/>
    <w:rsid w:val="00C0482A"/>
    <w:rsid w:val="00C053C2"/>
    <w:rsid w:val="00C15757"/>
    <w:rsid w:val="00C165A8"/>
    <w:rsid w:val="00C221C9"/>
    <w:rsid w:val="00C2287B"/>
    <w:rsid w:val="00C23CFB"/>
    <w:rsid w:val="00C33F08"/>
    <w:rsid w:val="00C4076E"/>
    <w:rsid w:val="00C47CFE"/>
    <w:rsid w:val="00C55441"/>
    <w:rsid w:val="00C566BC"/>
    <w:rsid w:val="00C61CD1"/>
    <w:rsid w:val="00C623D7"/>
    <w:rsid w:val="00C66141"/>
    <w:rsid w:val="00C67BF0"/>
    <w:rsid w:val="00C735C0"/>
    <w:rsid w:val="00C747DB"/>
    <w:rsid w:val="00C80102"/>
    <w:rsid w:val="00C80F4A"/>
    <w:rsid w:val="00C81F2C"/>
    <w:rsid w:val="00C87342"/>
    <w:rsid w:val="00C92713"/>
    <w:rsid w:val="00C92EB8"/>
    <w:rsid w:val="00CA0D6E"/>
    <w:rsid w:val="00CA0D90"/>
    <w:rsid w:val="00CA1BF4"/>
    <w:rsid w:val="00CA2696"/>
    <w:rsid w:val="00CA2CD2"/>
    <w:rsid w:val="00CA7949"/>
    <w:rsid w:val="00CB48B0"/>
    <w:rsid w:val="00CC09EB"/>
    <w:rsid w:val="00CC0C48"/>
    <w:rsid w:val="00CC4B82"/>
    <w:rsid w:val="00CD14EC"/>
    <w:rsid w:val="00CD1D33"/>
    <w:rsid w:val="00CD2EA1"/>
    <w:rsid w:val="00CD7AB5"/>
    <w:rsid w:val="00CF1138"/>
    <w:rsid w:val="00CF796B"/>
    <w:rsid w:val="00CF7B44"/>
    <w:rsid w:val="00D03DDC"/>
    <w:rsid w:val="00D04113"/>
    <w:rsid w:val="00D04A27"/>
    <w:rsid w:val="00D20B46"/>
    <w:rsid w:val="00D267B6"/>
    <w:rsid w:val="00D31FDE"/>
    <w:rsid w:val="00D34C82"/>
    <w:rsid w:val="00D35CB2"/>
    <w:rsid w:val="00D36F6B"/>
    <w:rsid w:val="00D45F5A"/>
    <w:rsid w:val="00D50BC8"/>
    <w:rsid w:val="00D50DFB"/>
    <w:rsid w:val="00D536C4"/>
    <w:rsid w:val="00D53A09"/>
    <w:rsid w:val="00D56C2A"/>
    <w:rsid w:val="00D60058"/>
    <w:rsid w:val="00D6556C"/>
    <w:rsid w:val="00D752E2"/>
    <w:rsid w:val="00D773A3"/>
    <w:rsid w:val="00D80E42"/>
    <w:rsid w:val="00D857B4"/>
    <w:rsid w:val="00D92756"/>
    <w:rsid w:val="00DA311C"/>
    <w:rsid w:val="00DA6EA1"/>
    <w:rsid w:val="00DB0D08"/>
    <w:rsid w:val="00DB35F9"/>
    <w:rsid w:val="00DB5712"/>
    <w:rsid w:val="00DC0EF5"/>
    <w:rsid w:val="00DC47D6"/>
    <w:rsid w:val="00DC6442"/>
    <w:rsid w:val="00DD2A5C"/>
    <w:rsid w:val="00DE2A61"/>
    <w:rsid w:val="00DE2A98"/>
    <w:rsid w:val="00DE376F"/>
    <w:rsid w:val="00DE4B63"/>
    <w:rsid w:val="00DF1A08"/>
    <w:rsid w:val="00DF3E46"/>
    <w:rsid w:val="00E00987"/>
    <w:rsid w:val="00E027F1"/>
    <w:rsid w:val="00E3096E"/>
    <w:rsid w:val="00E31F91"/>
    <w:rsid w:val="00E32C0C"/>
    <w:rsid w:val="00E34559"/>
    <w:rsid w:val="00E432CA"/>
    <w:rsid w:val="00E454A2"/>
    <w:rsid w:val="00E54449"/>
    <w:rsid w:val="00E56FED"/>
    <w:rsid w:val="00E61AB1"/>
    <w:rsid w:val="00E61BA5"/>
    <w:rsid w:val="00E65EFE"/>
    <w:rsid w:val="00E76A16"/>
    <w:rsid w:val="00E8660E"/>
    <w:rsid w:val="00E901F2"/>
    <w:rsid w:val="00E9273B"/>
    <w:rsid w:val="00EB0042"/>
    <w:rsid w:val="00EB1FC2"/>
    <w:rsid w:val="00EB2941"/>
    <w:rsid w:val="00EB6AAB"/>
    <w:rsid w:val="00ED378E"/>
    <w:rsid w:val="00ED61A8"/>
    <w:rsid w:val="00EE2E65"/>
    <w:rsid w:val="00EE438C"/>
    <w:rsid w:val="00EE5649"/>
    <w:rsid w:val="00EF0079"/>
    <w:rsid w:val="00EF12DF"/>
    <w:rsid w:val="00EF203E"/>
    <w:rsid w:val="00F024E0"/>
    <w:rsid w:val="00F0548C"/>
    <w:rsid w:val="00F155D1"/>
    <w:rsid w:val="00F179F1"/>
    <w:rsid w:val="00F24446"/>
    <w:rsid w:val="00F25968"/>
    <w:rsid w:val="00F3019B"/>
    <w:rsid w:val="00F30357"/>
    <w:rsid w:val="00F32D2C"/>
    <w:rsid w:val="00F40D73"/>
    <w:rsid w:val="00F41AEC"/>
    <w:rsid w:val="00F46241"/>
    <w:rsid w:val="00F50700"/>
    <w:rsid w:val="00F50A5A"/>
    <w:rsid w:val="00F535B2"/>
    <w:rsid w:val="00F56331"/>
    <w:rsid w:val="00F74016"/>
    <w:rsid w:val="00F82755"/>
    <w:rsid w:val="00F83470"/>
    <w:rsid w:val="00F84E9F"/>
    <w:rsid w:val="00F86A7D"/>
    <w:rsid w:val="00F921C1"/>
    <w:rsid w:val="00F926F0"/>
    <w:rsid w:val="00F92E49"/>
    <w:rsid w:val="00FA381F"/>
    <w:rsid w:val="00FA6E8D"/>
    <w:rsid w:val="00FA72F1"/>
    <w:rsid w:val="00FB48F4"/>
    <w:rsid w:val="00FC08E4"/>
    <w:rsid w:val="00FC0A7F"/>
    <w:rsid w:val="00FC0F66"/>
    <w:rsid w:val="00FC6A48"/>
    <w:rsid w:val="00FC6BA4"/>
    <w:rsid w:val="00FD51F4"/>
    <w:rsid w:val="00FD66CF"/>
    <w:rsid w:val="00FE1D3E"/>
    <w:rsid w:val="00FE5FFC"/>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2755"/>
  </w:style>
  <w:style w:type="paragraph" w:styleId="Heading1">
    <w:name w:val="heading 1"/>
    <w:next w:val="BodyParagraph"/>
    <w:link w:val="Heading1Char"/>
    <w:uiPriority w:val="9"/>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uiPriority w:val="99"/>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rsid w:val="00137F86"/>
    <w:pPr>
      <w:numPr>
        <w:numId w:val="4"/>
      </w:numPr>
    </w:pPr>
  </w:style>
  <w:style w:type="numbering" w:customStyle="1" w:styleId="NumberedSteps">
    <w:name w:val="Numbered Steps"/>
    <w:basedOn w:val="NoList"/>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D6556C"/>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aption">
    <w:name w:val="caption"/>
    <w:basedOn w:val="TableFigureCaption"/>
    <w:next w:val="Normal"/>
    <w:link w:val="CaptionChar1"/>
    <w:qFormat/>
    <w:rsid w:val="00D6556C"/>
    <w:pPr>
      <w:spacing w:after="0"/>
    </w:pPr>
    <w:rPr>
      <w:rFonts w:eastAsia="Times New Roman" w:cs="Times New Roman"/>
    </w:rPr>
  </w:style>
  <w:style w:type="character" w:customStyle="1" w:styleId="CaptionChar1">
    <w:name w:val="Caption Char1"/>
    <w:link w:val="Caption"/>
    <w:uiPriority w:val="35"/>
    <w:locked/>
    <w:rsid w:val="00D6556C"/>
    <w:rPr>
      <w:rFonts w:ascii="Arial" w:eastAsia="Times New Roman" w:hAnsi="Arial" w:cs="Times New Roman"/>
      <w:b/>
    </w:rPr>
  </w:style>
  <w:style w:type="character" w:styleId="CommentReference">
    <w:name w:val="annotation reference"/>
    <w:uiPriority w:val="99"/>
    <w:semiHidden/>
    <w:unhideWhenUsed/>
    <w:rsid w:val="00D6556C"/>
    <w:rPr>
      <w:rFonts w:cs="Times New Roman"/>
      <w:sz w:val="16"/>
      <w:szCs w:val="16"/>
    </w:rPr>
  </w:style>
  <w:style w:type="paragraph" w:styleId="CommentText">
    <w:name w:val="annotation text"/>
    <w:basedOn w:val="Normal"/>
    <w:link w:val="CommentTextChar"/>
    <w:uiPriority w:val="99"/>
    <w:semiHidden/>
    <w:unhideWhenUsed/>
    <w:rsid w:val="00D6556C"/>
    <w:pPr>
      <w:spacing w:line="240"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D6556C"/>
    <w:rPr>
      <w:rFonts w:ascii="Calibri" w:eastAsia="Times New Roman" w:hAnsi="Calibri" w:cs="Times New Roman"/>
      <w:sz w:val="20"/>
      <w:szCs w:val="20"/>
    </w:rPr>
  </w:style>
  <w:style w:type="paragraph" w:styleId="ListParagraph">
    <w:name w:val="List Paragraph"/>
    <w:basedOn w:val="Normal"/>
    <w:uiPriority w:val="34"/>
    <w:qFormat/>
    <w:rsid w:val="00D6556C"/>
    <w:pPr>
      <w:ind w:left="720"/>
      <w:contextualSpacing/>
    </w:pPr>
    <w:rPr>
      <w:rFonts w:ascii="Calibri" w:eastAsia="Times New Roman" w:hAnsi="Calibri" w:cs="Times New Roman"/>
    </w:rPr>
  </w:style>
  <w:style w:type="paragraph" w:styleId="CommentSubject">
    <w:name w:val="annotation subject"/>
    <w:basedOn w:val="CommentText"/>
    <w:next w:val="CommentText"/>
    <w:link w:val="CommentSubjectChar"/>
    <w:uiPriority w:val="99"/>
    <w:semiHidden/>
    <w:unhideWhenUsed/>
    <w:rsid w:val="00D6556C"/>
    <w:pPr>
      <w:spacing w:line="276" w:lineRule="auto"/>
    </w:pPr>
    <w:rPr>
      <w:b/>
      <w:bCs/>
    </w:rPr>
  </w:style>
  <w:style w:type="character" w:customStyle="1" w:styleId="CommentSubjectChar">
    <w:name w:val="Comment Subject Char"/>
    <w:basedOn w:val="CommentTextChar"/>
    <w:link w:val="CommentSubject"/>
    <w:uiPriority w:val="99"/>
    <w:semiHidden/>
    <w:rsid w:val="00D6556C"/>
    <w:rPr>
      <w:rFonts w:ascii="Calibri" w:eastAsia="Times New Roman" w:hAnsi="Calibri" w:cs="Times New Roman"/>
      <w:b/>
      <w:bCs/>
      <w:sz w:val="20"/>
      <w:szCs w:val="20"/>
    </w:rPr>
  </w:style>
  <w:style w:type="paragraph" w:styleId="Revision">
    <w:name w:val="Revision"/>
    <w:hidden/>
    <w:uiPriority w:val="99"/>
    <w:semiHidden/>
    <w:rsid w:val="00D6556C"/>
    <w:pPr>
      <w:spacing w:after="0" w:line="240" w:lineRule="auto"/>
    </w:pPr>
    <w:rPr>
      <w:rFonts w:ascii="Calibri" w:eastAsia="Times New Roman" w:hAnsi="Calibri" w:cs="Times New Roman"/>
    </w:rPr>
  </w:style>
  <w:style w:type="character" w:customStyle="1" w:styleId="CaptionChar">
    <w:name w:val="Caption Char"/>
    <w:locked/>
    <w:rsid w:val="00D6556C"/>
    <w:rPr>
      <w:rFonts w:ascii="Arial" w:hAnsi="Arial" w:cs="Times New Roman"/>
      <w:b/>
      <w:bCs/>
      <w:lang w:bidi="ar-SA"/>
    </w:rPr>
  </w:style>
  <w:style w:type="character" w:styleId="PlaceholderText">
    <w:name w:val="Placeholder Text"/>
    <w:uiPriority w:val="99"/>
    <w:semiHidden/>
    <w:rsid w:val="00D6556C"/>
    <w:rPr>
      <w:color w:val="808080"/>
    </w:rPr>
  </w:style>
  <w:style w:type="paragraph" w:styleId="EndnoteText">
    <w:name w:val="endnote text"/>
    <w:basedOn w:val="Normal"/>
    <w:link w:val="EndnoteTextChar"/>
    <w:uiPriority w:val="99"/>
    <w:semiHidden/>
    <w:unhideWhenUsed/>
    <w:rsid w:val="00D6556C"/>
    <w:rPr>
      <w:rFonts w:ascii="Calibri" w:eastAsia="Times New Roman" w:hAnsi="Calibri" w:cs="Times New Roman"/>
      <w:sz w:val="20"/>
      <w:szCs w:val="20"/>
    </w:rPr>
  </w:style>
  <w:style w:type="character" w:customStyle="1" w:styleId="EndnoteTextChar">
    <w:name w:val="Endnote Text Char"/>
    <w:basedOn w:val="DefaultParagraphFont"/>
    <w:link w:val="EndnoteText"/>
    <w:uiPriority w:val="99"/>
    <w:semiHidden/>
    <w:rsid w:val="00D6556C"/>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D6556C"/>
    <w:rPr>
      <w:vertAlign w:val="superscript"/>
    </w:rPr>
  </w:style>
  <w:style w:type="paragraph" w:styleId="ListNumber2">
    <w:name w:val="List Number 2"/>
    <w:basedOn w:val="Normal"/>
    <w:uiPriority w:val="99"/>
    <w:unhideWhenUsed/>
    <w:rsid w:val="00D6556C"/>
    <w:pPr>
      <w:numPr>
        <w:numId w:val="12"/>
      </w:numPr>
      <w:spacing w:after="120" w:line="240" w:lineRule="auto"/>
      <w:contextualSpacing/>
    </w:pPr>
    <w:rPr>
      <w:rFonts w:eastAsia="Times New Roman" w:cs="Times New Roman"/>
      <w:szCs w:val="20"/>
    </w:rPr>
  </w:style>
  <w:style w:type="paragraph" w:styleId="ListNumber3">
    <w:name w:val="List Number 3"/>
    <w:basedOn w:val="Normal"/>
    <w:uiPriority w:val="99"/>
    <w:unhideWhenUsed/>
    <w:rsid w:val="00D6556C"/>
    <w:pPr>
      <w:numPr>
        <w:numId w:val="13"/>
      </w:numPr>
      <w:spacing w:after="120" w:line="240" w:lineRule="auto"/>
      <w:contextualSpacing/>
    </w:pPr>
    <w:rPr>
      <w:rFonts w:eastAsia="Times New Roman" w:cs="Times New Roman"/>
      <w:szCs w:val="20"/>
    </w:rPr>
  </w:style>
  <w:style w:type="paragraph" w:styleId="ListBullet3">
    <w:name w:val="List Bullet 3"/>
    <w:basedOn w:val="Normal"/>
    <w:uiPriority w:val="99"/>
    <w:unhideWhenUsed/>
    <w:rsid w:val="00D6556C"/>
    <w:pPr>
      <w:numPr>
        <w:numId w:val="11"/>
      </w:numPr>
      <w:spacing w:after="120" w:line="240" w:lineRule="auto"/>
      <w:contextualSpacing/>
    </w:pPr>
    <w:rPr>
      <w:rFonts w:eastAsia="Times New Roman" w:cs="Times New Roman"/>
      <w:szCs w:val="20"/>
    </w:rPr>
  </w:style>
  <w:style w:type="paragraph" w:customStyle="1" w:styleId="LetterHeading">
    <w:name w:val="Letter Heading"/>
    <w:basedOn w:val="Normal"/>
    <w:next w:val="Normal"/>
    <w:qFormat/>
    <w:rsid w:val="00D6556C"/>
    <w:pPr>
      <w:keepNext/>
      <w:spacing w:after="60" w:line="240" w:lineRule="auto"/>
    </w:pPr>
    <w:rPr>
      <w:rFonts w:ascii="Calibri" w:eastAsia="Times New Roman" w:hAnsi="Calibri" w:cs="Times New Roman"/>
      <w:color w:val="1F497D" w:themeColor="text2"/>
      <w:sz w:val="24"/>
    </w:rPr>
  </w:style>
  <w:style w:type="paragraph" w:customStyle="1" w:styleId="bodybeforebullet0">
    <w:name w:val="body before bullet"/>
    <w:basedOn w:val="Normal"/>
    <w:rsid w:val="00D6556C"/>
    <w:pPr>
      <w:spacing w:after="120" w:line="264" w:lineRule="auto"/>
    </w:pPr>
    <w:rPr>
      <w:rFonts w:ascii="Calibri" w:eastAsia="Times New Roman" w:hAnsi="Calibri" w:cs="Arial"/>
    </w:rPr>
  </w:style>
  <w:style w:type="paragraph" w:customStyle="1" w:styleId="b">
    <w:name w:val="b"/>
    <w:aliases w:val="bullet"/>
    <w:rsid w:val="00D6556C"/>
    <w:pPr>
      <w:numPr>
        <w:numId w:val="14"/>
      </w:numPr>
      <w:tabs>
        <w:tab w:val="clear" w:pos="360"/>
      </w:tabs>
      <w:spacing w:after="120" w:line="264" w:lineRule="auto"/>
      <w:ind w:left="1080"/>
    </w:pPr>
    <w:rPr>
      <w:rFonts w:ascii="Calibri" w:eastAsia="Times New Roman" w:hAnsi="Calibri" w:cs="Arial"/>
    </w:rPr>
  </w:style>
  <w:style w:type="paragraph" w:customStyle="1" w:styleId="Bodyaftertable">
    <w:name w:val="Body after table"/>
    <w:basedOn w:val="BodyParagraph"/>
    <w:qFormat/>
    <w:rsid w:val="00D6556C"/>
    <w:pPr>
      <w:spacing w:before="200"/>
    </w:pPr>
    <w:rPr>
      <w:rFonts w:asciiTheme="minorHAnsi" w:eastAsiaTheme="minorHAnsi" w:hAnsiTheme="minorHAnsi"/>
      <w:color w:val="auto"/>
    </w:rPr>
  </w:style>
  <w:style w:type="character" w:styleId="FollowedHyperlink">
    <w:name w:val="FollowedHyperlink"/>
    <w:basedOn w:val="DefaultParagraphFont"/>
    <w:uiPriority w:val="99"/>
    <w:semiHidden/>
    <w:unhideWhenUsed/>
    <w:rsid w:val="00D6556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2755"/>
  </w:style>
  <w:style w:type="paragraph" w:styleId="Heading1">
    <w:name w:val="heading 1"/>
    <w:next w:val="BodyParagraph"/>
    <w:link w:val="Heading1Char"/>
    <w:uiPriority w:val="9"/>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uiPriority w:val="99"/>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uiPriority w:val="9"/>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rsid w:val="00143E9F"/>
    <w:rPr>
      <w:rFonts w:eastAsiaTheme="majorEastAsia" w:cstheme="majorBidi"/>
      <w:b/>
      <w:bCs/>
      <w:color w:val="1F497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1738A7"/>
    <w:pPr>
      <w:numPr>
        <w:numId w:val="1"/>
      </w:numPr>
      <w:tabs>
        <w:tab w:val="clear" w:pos="720"/>
      </w:tabs>
      <w:spacing w:after="120" w:line="240" w:lineRule="auto"/>
      <w:ind w:left="360"/>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rsid w:val="00137F86"/>
    <w:pPr>
      <w:numPr>
        <w:numId w:val="4"/>
      </w:numPr>
    </w:pPr>
  </w:style>
  <w:style w:type="numbering" w:customStyle="1" w:styleId="NumberedSteps">
    <w:name w:val="Numbered Steps"/>
    <w:basedOn w:val="NoList"/>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D6556C"/>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paragraph" w:styleId="Caption">
    <w:name w:val="caption"/>
    <w:basedOn w:val="TableFigureCaption"/>
    <w:next w:val="Normal"/>
    <w:link w:val="CaptionChar1"/>
    <w:qFormat/>
    <w:rsid w:val="00D6556C"/>
    <w:pPr>
      <w:spacing w:after="0"/>
    </w:pPr>
    <w:rPr>
      <w:rFonts w:eastAsia="Times New Roman" w:cs="Times New Roman"/>
    </w:rPr>
  </w:style>
  <w:style w:type="character" w:customStyle="1" w:styleId="CaptionChar1">
    <w:name w:val="Caption Char1"/>
    <w:link w:val="Caption"/>
    <w:uiPriority w:val="35"/>
    <w:locked/>
    <w:rsid w:val="00D6556C"/>
    <w:rPr>
      <w:rFonts w:ascii="Arial" w:eastAsia="Times New Roman" w:hAnsi="Arial" w:cs="Times New Roman"/>
      <w:b/>
    </w:rPr>
  </w:style>
  <w:style w:type="character" w:styleId="CommentReference">
    <w:name w:val="annotation reference"/>
    <w:uiPriority w:val="99"/>
    <w:semiHidden/>
    <w:unhideWhenUsed/>
    <w:rsid w:val="00D6556C"/>
    <w:rPr>
      <w:rFonts w:cs="Times New Roman"/>
      <w:sz w:val="16"/>
      <w:szCs w:val="16"/>
    </w:rPr>
  </w:style>
  <w:style w:type="paragraph" w:styleId="CommentText">
    <w:name w:val="annotation text"/>
    <w:basedOn w:val="Normal"/>
    <w:link w:val="CommentTextChar"/>
    <w:uiPriority w:val="99"/>
    <w:semiHidden/>
    <w:unhideWhenUsed/>
    <w:rsid w:val="00D6556C"/>
    <w:pPr>
      <w:spacing w:line="240"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D6556C"/>
    <w:rPr>
      <w:rFonts w:ascii="Calibri" w:eastAsia="Times New Roman" w:hAnsi="Calibri" w:cs="Times New Roman"/>
      <w:sz w:val="20"/>
      <w:szCs w:val="20"/>
    </w:rPr>
  </w:style>
  <w:style w:type="paragraph" w:styleId="ListParagraph">
    <w:name w:val="List Paragraph"/>
    <w:basedOn w:val="Normal"/>
    <w:uiPriority w:val="34"/>
    <w:qFormat/>
    <w:rsid w:val="00D6556C"/>
    <w:pPr>
      <w:ind w:left="720"/>
      <w:contextualSpacing/>
    </w:pPr>
    <w:rPr>
      <w:rFonts w:ascii="Calibri" w:eastAsia="Times New Roman" w:hAnsi="Calibri" w:cs="Times New Roman"/>
    </w:rPr>
  </w:style>
  <w:style w:type="paragraph" w:styleId="CommentSubject">
    <w:name w:val="annotation subject"/>
    <w:basedOn w:val="CommentText"/>
    <w:next w:val="CommentText"/>
    <w:link w:val="CommentSubjectChar"/>
    <w:uiPriority w:val="99"/>
    <w:semiHidden/>
    <w:unhideWhenUsed/>
    <w:rsid w:val="00D6556C"/>
    <w:pPr>
      <w:spacing w:line="276" w:lineRule="auto"/>
    </w:pPr>
    <w:rPr>
      <w:b/>
      <w:bCs/>
    </w:rPr>
  </w:style>
  <w:style w:type="character" w:customStyle="1" w:styleId="CommentSubjectChar">
    <w:name w:val="Comment Subject Char"/>
    <w:basedOn w:val="CommentTextChar"/>
    <w:link w:val="CommentSubject"/>
    <w:uiPriority w:val="99"/>
    <w:semiHidden/>
    <w:rsid w:val="00D6556C"/>
    <w:rPr>
      <w:rFonts w:ascii="Calibri" w:eastAsia="Times New Roman" w:hAnsi="Calibri" w:cs="Times New Roman"/>
      <w:b/>
      <w:bCs/>
      <w:sz w:val="20"/>
      <w:szCs w:val="20"/>
    </w:rPr>
  </w:style>
  <w:style w:type="paragraph" w:styleId="Revision">
    <w:name w:val="Revision"/>
    <w:hidden/>
    <w:uiPriority w:val="99"/>
    <w:semiHidden/>
    <w:rsid w:val="00D6556C"/>
    <w:pPr>
      <w:spacing w:after="0" w:line="240" w:lineRule="auto"/>
    </w:pPr>
    <w:rPr>
      <w:rFonts w:ascii="Calibri" w:eastAsia="Times New Roman" w:hAnsi="Calibri" w:cs="Times New Roman"/>
    </w:rPr>
  </w:style>
  <w:style w:type="character" w:customStyle="1" w:styleId="CaptionChar">
    <w:name w:val="Caption Char"/>
    <w:locked/>
    <w:rsid w:val="00D6556C"/>
    <w:rPr>
      <w:rFonts w:ascii="Arial" w:hAnsi="Arial" w:cs="Times New Roman"/>
      <w:b/>
      <w:bCs/>
      <w:lang w:bidi="ar-SA"/>
    </w:rPr>
  </w:style>
  <w:style w:type="character" w:styleId="PlaceholderText">
    <w:name w:val="Placeholder Text"/>
    <w:uiPriority w:val="99"/>
    <w:semiHidden/>
    <w:rsid w:val="00D6556C"/>
    <w:rPr>
      <w:color w:val="808080"/>
    </w:rPr>
  </w:style>
  <w:style w:type="paragraph" w:styleId="EndnoteText">
    <w:name w:val="endnote text"/>
    <w:basedOn w:val="Normal"/>
    <w:link w:val="EndnoteTextChar"/>
    <w:uiPriority w:val="99"/>
    <w:semiHidden/>
    <w:unhideWhenUsed/>
    <w:rsid w:val="00D6556C"/>
    <w:rPr>
      <w:rFonts w:ascii="Calibri" w:eastAsia="Times New Roman" w:hAnsi="Calibri" w:cs="Times New Roman"/>
      <w:sz w:val="20"/>
      <w:szCs w:val="20"/>
    </w:rPr>
  </w:style>
  <w:style w:type="character" w:customStyle="1" w:styleId="EndnoteTextChar">
    <w:name w:val="Endnote Text Char"/>
    <w:basedOn w:val="DefaultParagraphFont"/>
    <w:link w:val="EndnoteText"/>
    <w:uiPriority w:val="99"/>
    <w:semiHidden/>
    <w:rsid w:val="00D6556C"/>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D6556C"/>
    <w:rPr>
      <w:vertAlign w:val="superscript"/>
    </w:rPr>
  </w:style>
  <w:style w:type="paragraph" w:styleId="ListNumber2">
    <w:name w:val="List Number 2"/>
    <w:basedOn w:val="Normal"/>
    <w:uiPriority w:val="99"/>
    <w:unhideWhenUsed/>
    <w:rsid w:val="00D6556C"/>
    <w:pPr>
      <w:numPr>
        <w:numId w:val="12"/>
      </w:numPr>
      <w:spacing w:after="120" w:line="240" w:lineRule="auto"/>
      <w:contextualSpacing/>
    </w:pPr>
    <w:rPr>
      <w:rFonts w:eastAsia="Times New Roman" w:cs="Times New Roman"/>
      <w:szCs w:val="20"/>
    </w:rPr>
  </w:style>
  <w:style w:type="paragraph" w:styleId="ListNumber3">
    <w:name w:val="List Number 3"/>
    <w:basedOn w:val="Normal"/>
    <w:uiPriority w:val="99"/>
    <w:unhideWhenUsed/>
    <w:rsid w:val="00D6556C"/>
    <w:pPr>
      <w:numPr>
        <w:numId w:val="13"/>
      </w:numPr>
      <w:spacing w:after="120" w:line="240" w:lineRule="auto"/>
      <w:contextualSpacing/>
    </w:pPr>
    <w:rPr>
      <w:rFonts w:eastAsia="Times New Roman" w:cs="Times New Roman"/>
      <w:szCs w:val="20"/>
    </w:rPr>
  </w:style>
  <w:style w:type="paragraph" w:styleId="ListBullet3">
    <w:name w:val="List Bullet 3"/>
    <w:basedOn w:val="Normal"/>
    <w:uiPriority w:val="99"/>
    <w:unhideWhenUsed/>
    <w:rsid w:val="00D6556C"/>
    <w:pPr>
      <w:numPr>
        <w:numId w:val="11"/>
      </w:numPr>
      <w:spacing w:after="120" w:line="240" w:lineRule="auto"/>
      <w:contextualSpacing/>
    </w:pPr>
    <w:rPr>
      <w:rFonts w:eastAsia="Times New Roman" w:cs="Times New Roman"/>
      <w:szCs w:val="20"/>
    </w:rPr>
  </w:style>
  <w:style w:type="paragraph" w:customStyle="1" w:styleId="LetterHeading">
    <w:name w:val="Letter Heading"/>
    <w:basedOn w:val="Normal"/>
    <w:next w:val="Normal"/>
    <w:qFormat/>
    <w:rsid w:val="00D6556C"/>
    <w:pPr>
      <w:keepNext/>
      <w:spacing w:after="60" w:line="240" w:lineRule="auto"/>
    </w:pPr>
    <w:rPr>
      <w:rFonts w:ascii="Calibri" w:eastAsia="Times New Roman" w:hAnsi="Calibri" w:cs="Times New Roman"/>
      <w:color w:val="1F497D" w:themeColor="text2"/>
      <w:sz w:val="24"/>
    </w:rPr>
  </w:style>
  <w:style w:type="paragraph" w:customStyle="1" w:styleId="bodybeforebullet0">
    <w:name w:val="body before bullet"/>
    <w:basedOn w:val="Normal"/>
    <w:rsid w:val="00D6556C"/>
    <w:pPr>
      <w:spacing w:after="120" w:line="264" w:lineRule="auto"/>
    </w:pPr>
    <w:rPr>
      <w:rFonts w:ascii="Calibri" w:eastAsia="Times New Roman" w:hAnsi="Calibri" w:cs="Arial"/>
    </w:rPr>
  </w:style>
  <w:style w:type="paragraph" w:customStyle="1" w:styleId="b">
    <w:name w:val="b"/>
    <w:aliases w:val="bullet"/>
    <w:rsid w:val="00D6556C"/>
    <w:pPr>
      <w:numPr>
        <w:numId w:val="14"/>
      </w:numPr>
      <w:tabs>
        <w:tab w:val="clear" w:pos="360"/>
      </w:tabs>
      <w:spacing w:after="120" w:line="264" w:lineRule="auto"/>
      <w:ind w:left="1080"/>
    </w:pPr>
    <w:rPr>
      <w:rFonts w:ascii="Calibri" w:eastAsia="Times New Roman" w:hAnsi="Calibri" w:cs="Arial"/>
    </w:rPr>
  </w:style>
  <w:style w:type="paragraph" w:customStyle="1" w:styleId="Bodyaftertable">
    <w:name w:val="Body after table"/>
    <w:basedOn w:val="BodyParagraph"/>
    <w:qFormat/>
    <w:rsid w:val="00D6556C"/>
    <w:pPr>
      <w:spacing w:before="200"/>
    </w:pPr>
    <w:rPr>
      <w:rFonts w:asciiTheme="minorHAnsi" w:eastAsiaTheme="minorHAnsi" w:hAnsiTheme="minorHAnsi"/>
      <w:color w:val="auto"/>
    </w:rPr>
  </w:style>
  <w:style w:type="character" w:styleId="FollowedHyperlink">
    <w:name w:val="FollowedHyperlink"/>
    <w:basedOn w:val="DefaultParagraphFont"/>
    <w:uiPriority w:val="99"/>
    <w:semiHidden/>
    <w:unhideWhenUsed/>
    <w:rsid w:val="00D6556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042165">
      <w:bodyDiv w:val="1"/>
      <w:marLeft w:val="0"/>
      <w:marRight w:val="0"/>
      <w:marTop w:val="0"/>
      <w:marBottom w:val="0"/>
      <w:divBdr>
        <w:top w:val="none" w:sz="0" w:space="0" w:color="auto"/>
        <w:left w:val="none" w:sz="0" w:space="0" w:color="auto"/>
        <w:bottom w:val="none" w:sz="0" w:space="0" w:color="auto"/>
        <w:right w:val="none" w:sz="0" w:space="0" w:color="auto"/>
      </w:divBdr>
    </w:div>
    <w:div w:id="170268727">
      <w:bodyDiv w:val="1"/>
      <w:marLeft w:val="0"/>
      <w:marRight w:val="0"/>
      <w:marTop w:val="0"/>
      <w:marBottom w:val="0"/>
      <w:divBdr>
        <w:top w:val="none" w:sz="0" w:space="0" w:color="auto"/>
        <w:left w:val="none" w:sz="0" w:space="0" w:color="auto"/>
        <w:bottom w:val="none" w:sz="0" w:space="0" w:color="auto"/>
        <w:right w:val="none" w:sz="0" w:space="0" w:color="auto"/>
      </w:divBdr>
    </w:div>
    <w:div w:id="201478634">
      <w:bodyDiv w:val="1"/>
      <w:marLeft w:val="0"/>
      <w:marRight w:val="0"/>
      <w:marTop w:val="0"/>
      <w:marBottom w:val="0"/>
      <w:divBdr>
        <w:top w:val="none" w:sz="0" w:space="0" w:color="auto"/>
        <w:left w:val="none" w:sz="0" w:space="0" w:color="auto"/>
        <w:bottom w:val="none" w:sz="0" w:space="0" w:color="auto"/>
        <w:right w:val="none" w:sz="0" w:space="0" w:color="auto"/>
      </w:divBdr>
    </w:div>
    <w:div w:id="255141518">
      <w:bodyDiv w:val="1"/>
      <w:marLeft w:val="0"/>
      <w:marRight w:val="0"/>
      <w:marTop w:val="0"/>
      <w:marBottom w:val="0"/>
      <w:divBdr>
        <w:top w:val="none" w:sz="0" w:space="0" w:color="auto"/>
        <w:left w:val="none" w:sz="0" w:space="0" w:color="auto"/>
        <w:bottom w:val="none" w:sz="0" w:space="0" w:color="auto"/>
        <w:right w:val="none" w:sz="0" w:space="0" w:color="auto"/>
      </w:divBdr>
    </w:div>
    <w:div w:id="256333921">
      <w:bodyDiv w:val="1"/>
      <w:marLeft w:val="0"/>
      <w:marRight w:val="0"/>
      <w:marTop w:val="0"/>
      <w:marBottom w:val="0"/>
      <w:divBdr>
        <w:top w:val="none" w:sz="0" w:space="0" w:color="auto"/>
        <w:left w:val="none" w:sz="0" w:space="0" w:color="auto"/>
        <w:bottom w:val="none" w:sz="0" w:space="0" w:color="auto"/>
        <w:right w:val="none" w:sz="0" w:space="0" w:color="auto"/>
      </w:divBdr>
    </w:div>
    <w:div w:id="302318243">
      <w:bodyDiv w:val="1"/>
      <w:marLeft w:val="0"/>
      <w:marRight w:val="0"/>
      <w:marTop w:val="0"/>
      <w:marBottom w:val="0"/>
      <w:divBdr>
        <w:top w:val="none" w:sz="0" w:space="0" w:color="auto"/>
        <w:left w:val="none" w:sz="0" w:space="0" w:color="auto"/>
        <w:bottom w:val="none" w:sz="0" w:space="0" w:color="auto"/>
        <w:right w:val="none" w:sz="0" w:space="0" w:color="auto"/>
      </w:divBdr>
    </w:div>
    <w:div w:id="304432955">
      <w:bodyDiv w:val="1"/>
      <w:marLeft w:val="0"/>
      <w:marRight w:val="0"/>
      <w:marTop w:val="0"/>
      <w:marBottom w:val="0"/>
      <w:divBdr>
        <w:top w:val="none" w:sz="0" w:space="0" w:color="auto"/>
        <w:left w:val="none" w:sz="0" w:space="0" w:color="auto"/>
        <w:bottom w:val="none" w:sz="0" w:space="0" w:color="auto"/>
        <w:right w:val="none" w:sz="0" w:space="0" w:color="auto"/>
      </w:divBdr>
    </w:div>
    <w:div w:id="414322708">
      <w:bodyDiv w:val="1"/>
      <w:marLeft w:val="0"/>
      <w:marRight w:val="0"/>
      <w:marTop w:val="0"/>
      <w:marBottom w:val="0"/>
      <w:divBdr>
        <w:top w:val="none" w:sz="0" w:space="0" w:color="auto"/>
        <w:left w:val="none" w:sz="0" w:space="0" w:color="auto"/>
        <w:bottom w:val="none" w:sz="0" w:space="0" w:color="auto"/>
        <w:right w:val="none" w:sz="0" w:space="0" w:color="auto"/>
      </w:divBdr>
    </w:div>
    <w:div w:id="526329666">
      <w:bodyDiv w:val="1"/>
      <w:marLeft w:val="0"/>
      <w:marRight w:val="0"/>
      <w:marTop w:val="0"/>
      <w:marBottom w:val="0"/>
      <w:divBdr>
        <w:top w:val="none" w:sz="0" w:space="0" w:color="auto"/>
        <w:left w:val="none" w:sz="0" w:space="0" w:color="auto"/>
        <w:bottom w:val="none" w:sz="0" w:space="0" w:color="auto"/>
        <w:right w:val="none" w:sz="0" w:space="0" w:color="auto"/>
      </w:divBdr>
    </w:div>
    <w:div w:id="557862735">
      <w:bodyDiv w:val="1"/>
      <w:marLeft w:val="0"/>
      <w:marRight w:val="0"/>
      <w:marTop w:val="0"/>
      <w:marBottom w:val="0"/>
      <w:divBdr>
        <w:top w:val="none" w:sz="0" w:space="0" w:color="auto"/>
        <w:left w:val="none" w:sz="0" w:space="0" w:color="auto"/>
        <w:bottom w:val="none" w:sz="0" w:space="0" w:color="auto"/>
        <w:right w:val="none" w:sz="0" w:space="0" w:color="auto"/>
      </w:divBdr>
    </w:div>
    <w:div w:id="602301780">
      <w:bodyDiv w:val="1"/>
      <w:marLeft w:val="0"/>
      <w:marRight w:val="0"/>
      <w:marTop w:val="0"/>
      <w:marBottom w:val="0"/>
      <w:divBdr>
        <w:top w:val="none" w:sz="0" w:space="0" w:color="auto"/>
        <w:left w:val="none" w:sz="0" w:space="0" w:color="auto"/>
        <w:bottom w:val="none" w:sz="0" w:space="0" w:color="auto"/>
        <w:right w:val="none" w:sz="0" w:space="0" w:color="auto"/>
      </w:divBdr>
    </w:div>
    <w:div w:id="635724750">
      <w:bodyDiv w:val="1"/>
      <w:marLeft w:val="0"/>
      <w:marRight w:val="0"/>
      <w:marTop w:val="0"/>
      <w:marBottom w:val="0"/>
      <w:divBdr>
        <w:top w:val="none" w:sz="0" w:space="0" w:color="auto"/>
        <w:left w:val="none" w:sz="0" w:space="0" w:color="auto"/>
        <w:bottom w:val="none" w:sz="0" w:space="0" w:color="auto"/>
        <w:right w:val="none" w:sz="0" w:space="0" w:color="auto"/>
      </w:divBdr>
    </w:div>
    <w:div w:id="688802308">
      <w:bodyDiv w:val="1"/>
      <w:marLeft w:val="0"/>
      <w:marRight w:val="0"/>
      <w:marTop w:val="0"/>
      <w:marBottom w:val="0"/>
      <w:divBdr>
        <w:top w:val="none" w:sz="0" w:space="0" w:color="auto"/>
        <w:left w:val="none" w:sz="0" w:space="0" w:color="auto"/>
        <w:bottom w:val="none" w:sz="0" w:space="0" w:color="auto"/>
        <w:right w:val="none" w:sz="0" w:space="0" w:color="auto"/>
      </w:divBdr>
    </w:div>
    <w:div w:id="746926583">
      <w:bodyDiv w:val="1"/>
      <w:marLeft w:val="0"/>
      <w:marRight w:val="0"/>
      <w:marTop w:val="0"/>
      <w:marBottom w:val="0"/>
      <w:divBdr>
        <w:top w:val="none" w:sz="0" w:space="0" w:color="auto"/>
        <w:left w:val="none" w:sz="0" w:space="0" w:color="auto"/>
        <w:bottom w:val="none" w:sz="0" w:space="0" w:color="auto"/>
        <w:right w:val="none" w:sz="0" w:space="0" w:color="auto"/>
      </w:divBdr>
    </w:div>
    <w:div w:id="795835440">
      <w:bodyDiv w:val="1"/>
      <w:marLeft w:val="0"/>
      <w:marRight w:val="0"/>
      <w:marTop w:val="0"/>
      <w:marBottom w:val="0"/>
      <w:divBdr>
        <w:top w:val="none" w:sz="0" w:space="0" w:color="auto"/>
        <w:left w:val="none" w:sz="0" w:space="0" w:color="auto"/>
        <w:bottom w:val="none" w:sz="0" w:space="0" w:color="auto"/>
        <w:right w:val="none" w:sz="0" w:space="0" w:color="auto"/>
      </w:divBdr>
    </w:div>
    <w:div w:id="826672389">
      <w:bodyDiv w:val="1"/>
      <w:marLeft w:val="0"/>
      <w:marRight w:val="0"/>
      <w:marTop w:val="0"/>
      <w:marBottom w:val="0"/>
      <w:divBdr>
        <w:top w:val="none" w:sz="0" w:space="0" w:color="auto"/>
        <w:left w:val="none" w:sz="0" w:space="0" w:color="auto"/>
        <w:bottom w:val="none" w:sz="0" w:space="0" w:color="auto"/>
        <w:right w:val="none" w:sz="0" w:space="0" w:color="auto"/>
      </w:divBdr>
    </w:div>
    <w:div w:id="902107043">
      <w:bodyDiv w:val="1"/>
      <w:marLeft w:val="0"/>
      <w:marRight w:val="0"/>
      <w:marTop w:val="0"/>
      <w:marBottom w:val="0"/>
      <w:divBdr>
        <w:top w:val="none" w:sz="0" w:space="0" w:color="auto"/>
        <w:left w:val="none" w:sz="0" w:space="0" w:color="auto"/>
        <w:bottom w:val="none" w:sz="0" w:space="0" w:color="auto"/>
        <w:right w:val="none" w:sz="0" w:space="0" w:color="auto"/>
      </w:divBdr>
    </w:div>
    <w:div w:id="954480062">
      <w:bodyDiv w:val="1"/>
      <w:marLeft w:val="0"/>
      <w:marRight w:val="0"/>
      <w:marTop w:val="0"/>
      <w:marBottom w:val="0"/>
      <w:divBdr>
        <w:top w:val="none" w:sz="0" w:space="0" w:color="auto"/>
        <w:left w:val="none" w:sz="0" w:space="0" w:color="auto"/>
        <w:bottom w:val="none" w:sz="0" w:space="0" w:color="auto"/>
        <w:right w:val="none" w:sz="0" w:space="0" w:color="auto"/>
      </w:divBdr>
    </w:div>
    <w:div w:id="980428630">
      <w:bodyDiv w:val="1"/>
      <w:marLeft w:val="0"/>
      <w:marRight w:val="0"/>
      <w:marTop w:val="0"/>
      <w:marBottom w:val="0"/>
      <w:divBdr>
        <w:top w:val="none" w:sz="0" w:space="0" w:color="auto"/>
        <w:left w:val="none" w:sz="0" w:space="0" w:color="auto"/>
        <w:bottom w:val="none" w:sz="0" w:space="0" w:color="auto"/>
        <w:right w:val="none" w:sz="0" w:space="0" w:color="auto"/>
      </w:divBdr>
    </w:div>
    <w:div w:id="1044057088">
      <w:bodyDiv w:val="1"/>
      <w:marLeft w:val="0"/>
      <w:marRight w:val="0"/>
      <w:marTop w:val="0"/>
      <w:marBottom w:val="0"/>
      <w:divBdr>
        <w:top w:val="none" w:sz="0" w:space="0" w:color="auto"/>
        <w:left w:val="none" w:sz="0" w:space="0" w:color="auto"/>
        <w:bottom w:val="none" w:sz="0" w:space="0" w:color="auto"/>
        <w:right w:val="none" w:sz="0" w:space="0" w:color="auto"/>
      </w:divBdr>
    </w:div>
    <w:div w:id="1324427337">
      <w:bodyDiv w:val="1"/>
      <w:marLeft w:val="0"/>
      <w:marRight w:val="0"/>
      <w:marTop w:val="0"/>
      <w:marBottom w:val="0"/>
      <w:divBdr>
        <w:top w:val="none" w:sz="0" w:space="0" w:color="auto"/>
        <w:left w:val="none" w:sz="0" w:space="0" w:color="auto"/>
        <w:bottom w:val="none" w:sz="0" w:space="0" w:color="auto"/>
        <w:right w:val="none" w:sz="0" w:space="0" w:color="auto"/>
      </w:divBdr>
    </w:div>
    <w:div w:id="1328285506">
      <w:bodyDiv w:val="1"/>
      <w:marLeft w:val="0"/>
      <w:marRight w:val="0"/>
      <w:marTop w:val="0"/>
      <w:marBottom w:val="0"/>
      <w:divBdr>
        <w:top w:val="none" w:sz="0" w:space="0" w:color="auto"/>
        <w:left w:val="none" w:sz="0" w:space="0" w:color="auto"/>
        <w:bottom w:val="none" w:sz="0" w:space="0" w:color="auto"/>
        <w:right w:val="none" w:sz="0" w:space="0" w:color="auto"/>
      </w:divBdr>
    </w:div>
    <w:div w:id="1376856105">
      <w:bodyDiv w:val="1"/>
      <w:marLeft w:val="0"/>
      <w:marRight w:val="0"/>
      <w:marTop w:val="0"/>
      <w:marBottom w:val="0"/>
      <w:divBdr>
        <w:top w:val="none" w:sz="0" w:space="0" w:color="auto"/>
        <w:left w:val="none" w:sz="0" w:space="0" w:color="auto"/>
        <w:bottom w:val="none" w:sz="0" w:space="0" w:color="auto"/>
        <w:right w:val="none" w:sz="0" w:space="0" w:color="auto"/>
      </w:divBdr>
    </w:div>
    <w:div w:id="1383864355">
      <w:bodyDiv w:val="1"/>
      <w:marLeft w:val="0"/>
      <w:marRight w:val="0"/>
      <w:marTop w:val="0"/>
      <w:marBottom w:val="0"/>
      <w:divBdr>
        <w:top w:val="none" w:sz="0" w:space="0" w:color="auto"/>
        <w:left w:val="none" w:sz="0" w:space="0" w:color="auto"/>
        <w:bottom w:val="none" w:sz="0" w:space="0" w:color="auto"/>
        <w:right w:val="none" w:sz="0" w:space="0" w:color="auto"/>
      </w:divBdr>
    </w:div>
    <w:div w:id="1415589646">
      <w:bodyDiv w:val="1"/>
      <w:marLeft w:val="0"/>
      <w:marRight w:val="0"/>
      <w:marTop w:val="0"/>
      <w:marBottom w:val="0"/>
      <w:divBdr>
        <w:top w:val="none" w:sz="0" w:space="0" w:color="auto"/>
        <w:left w:val="none" w:sz="0" w:space="0" w:color="auto"/>
        <w:bottom w:val="none" w:sz="0" w:space="0" w:color="auto"/>
        <w:right w:val="none" w:sz="0" w:space="0" w:color="auto"/>
      </w:divBdr>
    </w:div>
    <w:div w:id="1422526749">
      <w:bodyDiv w:val="1"/>
      <w:marLeft w:val="0"/>
      <w:marRight w:val="0"/>
      <w:marTop w:val="0"/>
      <w:marBottom w:val="0"/>
      <w:divBdr>
        <w:top w:val="none" w:sz="0" w:space="0" w:color="auto"/>
        <w:left w:val="none" w:sz="0" w:space="0" w:color="auto"/>
        <w:bottom w:val="none" w:sz="0" w:space="0" w:color="auto"/>
        <w:right w:val="none" w:sz="0" w:space="0" w:color="auto"/>
      </w:divBdr>
    </w:div>
    <w:div w:id="1424493653">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468165625">
      <w:bodyDiv w:val="1"/>
      <w:marLeft w:val="0"/>
      <w:marRight w:val="0"/>
      <w:marTop w:val="0"/>
      <w:marBottom w:val="0"/>
      <w:divBdr>
        <w:top w:val="none" w:sz="0" w:space="0" w:color="auto"/>
        <w:left w:val="none" w:sz="0" w:space="0" w:color="auto"/>
        <w:bottom w:val="none" w:sz="0" w:space="0" w:color="auto"/>
        <w:right w:val="none" w:sz="0" w:space="0" w:color="auto"/>
      </w:divBdr>
    </w:div>
    <w:div w:id="1592660574">
      <w:bodyDiv w:val="1"/>
      <w:marLeft w:val="0"/>
      <w:marRight w:val="0"/>
      <w:marTop w:val="0"/>
      <w:marBottom w:val="0"/>
      <w:divBdr>
        <w:top w:val="none" w:sz="0" w:space="0" w:color="auto"/>
        <w:left w:val="none" w:sz="0" w:space="0" w:color="auto"/>
        <w:bottom w:val="none" w:sz="0" w:space="0" w:color="auto"/>
        <w:right w:val="none" w:sz="0" w:space="0" w:color="auto"/>
      </w:divBdr>
    </w:div>
    <w:div w:id="1596935685">
      <w:bodyDiv w:val="1"/>
      <w:marLeft w:val="0"/>
      <w:marRight w:val="0"/>
      <w:marTop w:val="0"/>
      <w:marBottom w:val="0"/>
      <w:divBdr>
        <w:top w:val="none" w:sz="0" w:space="0" w:color="auto"/>
        <w:left w:val="none" w:sz="0" w:space="0" w:color="auto"/>
        <w:bottom w:val="none" w:sz="0" w:space="0" w:color="auto"/>
        <w:right w:val="none" w:sz="0" w:space="0" w:color="auto"/>
      </w:divBdr>
    </w:div>
    <w:div w:id="1653874895">
      <w:bodyDiv w:val="1"/>
      <w:marLeft w:val="0"/>
      <w:marRight w:val="0"/>
      <w:marTop w:val="0"/>
      <w:marBottom w:val="0"/>
      <w:divBdr>
        <w:top w:val="none" w:sz="0" w:space="0" w:color="auto"/>
        <w:left w:val="none" w:sz="0" w:space="0" w:color="auto"/>
        <w:bottom w:val="none" w:sz="0" w:space="0" w:color="auto"/>
        <w:right w:val="none" w:sz="0" w:space="0" w:color="auto"/>
      </w:divBdr>
    </w:div>
    <w:div w:id="1729496008">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69085030">
      <w:bodyDiv w:val="1"/>
      <w:marLeft w:val="0"/>
      <w:marRight w:val="0"/>
      <w:marTop w:val="0"/>
      <w:marBottom w:val="0"/>
      <w:divBdr>
        <w:top w:val="none" w:sz="0" w:space="0" w:color="auto"/>
        <w:left w:val="none" w:sz="0" w:space="0" w:color="auto"/>
        <w:bottom w:val="none" w:sz="0" w:space="0" w:color="auto"/>
        <w:right w:val="none" w:sz="0" w:space="0" w:color="auto"/>
      </w:divBdr>
    </w:div>
    <w:div w:id="1769739994">
      <w:bodyDiv w:val="1"/>
      <w:marLeft w:val="0"/>
      <w:marRight w:val="0"/>
      <w:marTop w:val="0"/>
      <w:marBottom w:val="0"/>
      <w:divBdr>
        <w:top w:val="none" w:sz="0" w:space="0" w:color="auto"/>
        <w:left w:val="none" w:sz="0" w:space="0" w:color="auto"/>
        <w:bottom w:val="none" w:sz="0" w:space="0" w:color="auto"/>
        <w:right w:val="none" w:sz="0" w:space="0" w:color="auto"/>
      </w:divBdr>
    </w:div>
    <w:div w:id="1769766092">
      <w:bodyDiv w:val="1"/>
      <w:marLeft w:val="0"/>
      <w:marRight w:val="0"/>
      <w:marTop w:val="0"/>
      <w:marBottom w:val="0"/>
      <w:divBdr>
        <w:top w:val="none" w:sz="0" w:space="0" w:color="auto"/>
        <w:left w:val="none" w:sz="0" w:space="0" w:color="auto"/>
        <w:bottom w:val="none" w:sz="0" w:space="0" w:color="auto"/>
        <w:right w:val="none" w:sz="0" w:space="0" w:color="auto"/>
      </w:divBdr>
    </w:div>
    <w:div w:id="1839228805">
      <w:bodyDiv w:val="1"/>
      <w:marLeft w:val="0"/>
      <w:marRight w:val="0"/>
      <w:marTop w:val="0"/>
      <w:marBottom w:val="0"/>
      <w:divBdr>
        <w:top w:val="none" w:sz="0" w:space="0" w:color="auto"/>
        <w:left w:val="none" w:sz="0" w:space="0" w:color="auto"/>
        <w:bottom w:val="none" w:sz="0" w:space="0" w:color="auto"/>
        <w:right w:val="none" w:sz="0" w:space="0" w:color="auto"/>
      </w:divBdr>
    </w:div>
    <w:div w:id="1879660406">
      <w:bodyDiv w:val="1"/>
      <w:marLeft w:val="0"/>
      <w:marRight w:val="0"/>
      <w:marTop w:val="0"/>
      <w:marBottom w:val="0"/>
      <w:divBdr>
        <w:top w:val="none" w:sz="0" w:space="0" w:color="auto"/>
        <w:left w:val="none" w:sz="0" w:space="0" w:color="auto"/>
        <w:bottom w:val="none" w:sz="0" w:space="0" w:color="auto"/>
        <w:right w:val="none" w:sz="0" w:space="0" w:color="auto"/>
      </w:divBdr>
    </w:div>
    <w:div w:id="1928807660">
      <w:bodyDiv w:val="1"/>
      <w:marLeft w:val="0"/>
      <w:marRight w:val="0"/>
      <w:marTop w:val="0"/>
      <w:marBottom w:val="0"/>
      <w:divBdr>
        <w:top w:val="none" w:sz="0" w:space="0" w:color="auto"/>
        <w:left w:val="none" w:sz="0" w:space="0" w:color="auto"/>
        <w:bottom w:val="none" w:sz="0" w:space="0" w:color="auto"/>
        <w:right w:val="none" w:sz="0" w:space="0" w:color="auto"/>
      </w:divBdr>
    </w:div>
    <w:div w:id="1942296260">
      <w:bodyDiv w:val="1"/>
      <w:marLeft w:val="0"/>
      <w:marRight w:val="0"/>
      <w:marTop w:val="0"/>
      <w:marBottom w:val="0"/>
      <w:divBdr>
        <w:top w:val="none" w:sz="0" w:space="0" w:color="auto"/>
        <w:left w:val="none" w:sz="0" w:space="0" w:color="auto"/>
        <w:bottom w:val="none" w:sz="0" w:space="0" w:color="auto"/>
        <w:right w:val="none" w:sz="0" w:space="0" w:color="auto"/>
      </w:divBdr>
    </w:div>
    <w:div w:id="1996840777">
      <w:bodyDiv w:val="1"/>
      <w:marLeft w:val="0"/>
      <w:marRight w:val="0"/>
      <w:marTop w:val="0"/>
      <w:marBottom w:val="0"/>
      <w:divBdr>
        <w:top w:val="none" w:sz="0" w:space="0" w:color="auto"/>
        <w:left w:val="none" w:sz="0" w:space="0" w:color="auto"/>
        <w:bottom w:val="none" w:sz="0" w:space="0" w:color="auto"/>
        <w:right w:val="none" w:sz="0" w:space="0" w:color="auto"/>
      </w:divBdr>
    </w:div>
    <w:div w:id="2054958351">
      <w:bodyDiv w:val="1"/>
      <w:marLeft w:val="0"/>
      <w:marRight w:val="0"/>
      <w:marTop w:val="0"/>
      <w:marBottom w:val="0"/>
      <w:divBdr>
        <w:top w:val="none" w:sz="0" w:space="0" w:color="auto"/>
        <w:left w:val="none" w:sz="0" w:space="0" w:color="auto"/>
        <w:bottom w:val="none" w:sz="0" w:space="0" w:color="auto"/>
        <w:right w:val="none" w:sz="0" w:space="0" w:color="auto"/>
      </w:divBdr>
    </w:div>
    <w:div w:id="2108118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2.xml"/><Relationship Id="rId39" Type="http://schemas.openxmlformats.org/officeDocument/2006/relationships/oleObject" Target="embeddings/oleObject1.bin"/><Relationship Id="rId21" Type="http://schemas.openxmlformats.org/officeDocument/2006/relationships/image" Target="media/image13.jpeg"/><Relationship Id="rId34" Type="http://schemas.openxmlformats.org/officeDocument/2006/relationships/chart" Target="charts/chart1.xml"/><Relationship Id="rId42" Type="http://schemas.openxmlformats.org/officeDocument/2006/relationships/image" Target="media/image22.emf"/><Relationship Id="rId47" Type="http://schemas.openxmlformats.org/officeDocument/2006/relationships/image" Target="media/image23.emf"/><Relationship Id="rId50" Type="http://schemas.openxmlformats.org/officeDocument/2006/relationships/footer" Target="footer10.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image" Target="media/image21.wmf"/><Relationship Id="rId46"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eader" Target="header4.xml"/><Relationship Id="rId41" Type="http://schemas.openxmlformats.org/officeDocument/2006/relationships/footer" Target="footer6.xml"/><Relationship Id="rId54"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image" Target="media/image20.emf"/><Relationship Id="rId40" Type="http://schemas.openxmlformats.org/officeDocument/2006/relationships/header" Target="header7.xml"/><Relationship Id="rId45" Type="http://schemas.openxmlformats.org/officeDocument/2006/relationships/header" Target="header8.xml"/><Relationship Id="rId53" Type="http://schemas.openxmlformats.org/officeDocument/2006/relationships/header" Target="header9.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19.emf"/><Relationship Id="rId49" Type="http://schemas.openxmlformats.org/officeDocument/2006/relationships/image" Target="media/image24.emf"/><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eader" Target="header5.xml"/><Relationship Id="rId44" Type="http://schemas.openxmlformats.org/officeDocument/2006/relationships/chart" Target="charts/chart2.xml"/><Relationship Id="rId52" Type="http://schemas.openxmlformats.org/officeDocument/2006/relationships/footer" Target="footer1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image" Target="media/image18.emf"/><Relationship Id="rId43" Type="http://schemas.openxmlformats.org/officeDocument/2006/relationships/footer" Target="footer7.xml"/><Relationship Id="rId48" Type="http://schemas.openxmlformats.org/officeDocument/2006/relationships/footer" Target="footer9.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1.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16.png"/></Relationships>
</file>

<file path=word/_rels/footer8.xml.rels><?xml version="1.0" encoding="UTF-8" standalone="yes"?>
<Relationships xmlns="http://schemas.openxmlformats.org/package/2006/relationships"><Relationship Id="rId1" Type="http://schemas.openxmlformats.org/officeDocument/2006/relationships/image" Target="media/image16.png"/></Relationships>
</file>

<file path=word/_rels/footer9.xml.rels><?xml version="1.0" encoding="UTF-8" standalone="yes"?>
<Relationships xmlns="http://schemas.openxmlformats.org/package/2006/relationships"><Relationship Id="rId1" Type="http://schemas.openxmlformats.org/officeDocument/2006/relationships/image" Target="media/image16.png"/></Relationships>
</file>

<file path=word/_rels/footer10.xml.rels><?xml version="1.0" encoding="UTF-8" standalone="yes"?>
<Relationships xmlns="http://schemas.openxmlformats.org/package/2006/relationships"><Relationship Id="rId1" Type="http://schemas.openxmlformats.org/officeDocument/2006/relationships/image" Target="media/image16.png"/></Relationships>
</file>

<file path=word/_rels/footer11.xml.rels><?xml version="1.0" encoding="UTF-8" standalone="yes"?>
<Relationships xmlns="http://schemas.openxmlformats.org/package/2006/relationships"><Relationship Id="rId1" Type="http://schemas.openxmlformats.org/officeDocument/2006/relationships/image" Target="media/image16.png"/></Relationships>
</file>

<file path=word/_rels/footer12.xml.rels><?xml version="1.0" encoding="UTF-8" standalone="yes"?>
<Relationships xmlns="http://schemas.openxmlformats.org/package/2006/relationships"><Relationship Id="rId1" Type="http://schemas.openxmlformats.org/officeDocument/2006/relationships/image" Target="media/image16.png"/></Relationships>
</file>

<file path=word/_rels/footer13.xml.rels><?xml version="1.0" encoding="UTF-8" standalone="yes"?>
<Relationships xmlns="http://schemas.openxmlformats.org/package/2006/relationships"><Relationship Id="rId1" Type="http://schemas.openxmlformats.org/officeDocument/2006/relationships/image" Target="media/image16.png"/></Relationships>
</file>

<file path=word/_rels/footnotes.xml.rels><?xml version="1.0" encoding="UTF-8" standalone="yes"?>
<Relationships xmlns="http://schemas.openxmlformats.org/package/2006/relationships"><Relationship Id="rId1" Type="http://schemas.openxmlformats.org/officeDocument/2006/relationships/hyperlink" Target="https://www.smartgrid.gov/sites/default/files/MASTER_SMUD%20CBS%20Interim%20Evaluation_Final_SUBMITTED%20TO%20TAG%2020131023.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rohde\Documents\Nexant%20Templates\Electric%20Report%20Template%20020515.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nergy2.corpfsc.local\data\FSC\A02400.001.01%20SDG&amp;E%20SMC%20Thermostat%202014-2015\Output\Figures%20and%20Tables%20for%20Report.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energy2.corpfsc.local\data\FSC\A02400.001.01%20SDG&amp;E%20SMC%20Thermostat%202014-2015\Output\Figures%20and%20Tables%20for%20Repor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198862642169728"/>
          <c:y val="0.11854852849905326"/>
          <c:w val="0.81745581802274714"/>
          <c:h val="0.72727700040108367"/>
        </c:manualLayout>
      </c:layout>
      <c:barChart>
        <c:barDir val="col"/>
        <c:grouping val="clustered"/>
        <c:varyColors val="0"/>
        <c:ser>
          <c:idx val="0"/>
          <c:order val="0"/>
          <c:tx>
            <c:strRef>
              <c:f>Sheet1!$C$74</c:f>
              <c:strCache>
                <c:ptCount val="1"/>
                <c:pt idx="0">
                  <c:v>50%-Cycling</c:v>
                </c:pt>
              </c:strCache>
            </c:strRef>
          </c:tx>
          <c:spPr>
            <a:solidFill>
              <a:srgbClr val="0070CD"/>
            </a:solidFill>
          </c:spPr>
          <c:invertIfNegative val="0"/>
          <c:dLbls>
            <c:dLbl>
              <c:idx val="4"/>
              <c:layout>
                <c:manualLayout>
                  <c:x val="0"/>
                  <c:y val="0"/>
                </c:manualLayout>
              </c:layout>
              <c:showLegendKey val="0"/>
              <c:showVal val="1"/>
              <c:showCatName val="0"/>
              <c:showSerName val="0"/>
              <c:showPercent val="0"/>
              <c:showBubbleSize val="0"/>
            </c:dLbl>
            <c:spPr>
              <a:solidFill>
                <a:schemeClr val="bg1"/>
              </a:solidFill>
            </c:spPr>
            <c:txPr>
              <a:bodyPr/>
              <a:lstStyle/>
              <a:p>
                <a:pPr>
                  <a:defRPr sz="900"/>
                </a:pPr>
                <a:endParaRPr lang="en-US"/>
              </a:p>
            </c:txPr>
            <c:showLegendKey val="0"/>
            <c:showVal val="1"/>
            <c:showCatName val="0"/>
            <c:showSerName val="0"/>
            <c:showPercent val="0"/>
            <c:showBubbleSize val="0"/>
            <c:showLeaderLines val="0"/>
          </c:dLbls>
          <c:cat>
            <c:strRef>
              <c:f>Sheet1!$B$75:$B$79</c:f>
              <c:strCache>
                <c:ptCount val="5"/>
                <c:pt idx="0">
                  <c:v>2-3 PM</c:v>
                </c:pt>
                <c:pt idx="1">
                  <c:v>3-4 PM</c:v>
                </c:pt>
                <c:pt idx="2">
                  <c:v>4-5 PM</c:v>
                </c:pt>
                <c:pt idx="3">
                  <c:v>5-6 PM</c:v>
                </c:pt>
                <c:pt idx="4">
                  <c:v>Overall</c:v>
                </c:pt>
              </c:strCache>
            </c:strRef>
          </c:cat>
          <c:val>
            <c:numRef>
              <c:f>Sheet1!$C$75:$C$79</c:f>
              <c:numCache>
                <c:formatCode>0.00</c:formatCode>
                <c:ptCount val="5"/>
                <c:pt idx="0">
                  <c:v>0.21823527198445092</c:v>
                </c:pt>
                <c:pt idx="1">
                  <c:v>0.22697644948117546</c:v>
                </c:pt>
                <c:pt idx="2">
                  <c:v>0.16246423606306104</c:v>
                </c:pt>
                <c:pt idx="3">
                  <c:v>5.3416788578427798E-2</c:v>
                </c:pt>
                <c:pt idx="4">
                  <c:v>0.1652731865267788</c:v>
                </c:pt>
              </c:numCache>
            </c:numRef>
          </c:val>
        </c:ser>
        <c:ser>
          <c:idx val="1"/>
          <c:order val="1"/>
          <c:tx>
            <c:strRef>
              <c:f>Sheet1!$D$74</c:f>
              <c:strCache>
                <c:ptCount val="1"/>
                <c:pt idx="0">
                  <c:v>4-Degree Setback</c:v>
                </c:pt>
              </c:strCache>
            </c:strRef>
          </c:tx>
          <c:spPr>
            <a:solidFill>
              <a:srgbClr val="77BC1F"/>
            </a:solidFill>
          </c:spPr>
          <c:invertIfNegative val="0"/>
          <c:dLbls>
            <c:spPr>
              <a:solidFill>
                <a:schemeClr val="bg1"/>
              </a:solidFill>
            </c:spPr>
            <c:txPr>
              <a:bodyPr/>
              <a:lstStyle/>
              <a:p>
                <a:pPr>
                  <a:defRPr sz="900"/>
                </a:pPr>
                <a:endParaRPr lang="en-US"/>
              </a:p>
            </c:txPr>
            <c:showLegendKey val="0"/>
            <c:showVal val="1"/>
            <c:showCatName val="0"/>
            <c:showSerName val="0"/>
            <c:showPercent val="0"/>
            <c:showBubbleSize val="0"/>
            <c:showLeaderLines val="0"/>
          </c:dLbls>
          <c:cat>
            <c:strRef>
              <c:f>Sheet1!$B$75:$B$79</c:f>
              <c:strCache>
                <c:ptCount val="5"/>
                <c:pt idx="0">
                  <c:v>2-3 PM</c:v>
                </c:pt>
                <c:pt idx="1">
                  <c:v>3-4 PM</c:v>
                </c:pt>
                <c:pt idx="2">
                  <c:v>4-5 PM</c:v>
                </c:pt>
                <c:pt idx="3">
                  <c:v>5-6 PM</c:v>
                </c:pt>
                <c:pt idx="4">
                  <c:v>Overall</c:v>
                </c:pt>
              </c:strCache>
            </c:strRef>
          </c:cat>
          <c:val>
            <c:numRef>
              <c:f>Sheet1!$D$75:$D$79</c:f>
              <c:numCache>
                <c:formatCode>0.00</c:formatCode>
                <c:ptCount val="5"/>
                <c:pt idx="0">
                  <c:v>0.3474001793838184</c:v>
                </c:pt>
                <c:pt idx="1">
                  <c:v>0.22325442064343637</c:v>
                </c:pt>
                <c:pt idx="2">
                  <c:v>0.24650899777764135</c:v>
                </c:pt>
                <c:pt idx="3">
                  <c:v>0.20276793849696562</c:v>
                </c:pt>
                <c:pt idx="4">
                  <c:v>0.25498288407546543</c:v>
                </c:pt>
              </c:numCache>
            </c:numRef>
          </c:val>
        </c:ser>
        <c:dLbls>
          <c:showLegendKey val="0"/>
          <c:showVal val="0"/>
          <c:showCatName val="0"/>
          <c:showSerName val="0"/>
          <c:showPercent val="0"/>
          <c:showBubbleSize val="0"/>
        </c:dLbls>
        <c:gapWidth val="70"/>
        <c:axId val="127954944"/>
        <c:axId val="130674048"/>
      </c:barChart>
      <c:catAx>
        <c:axId val="127954944"/>
        <c:scaling>
          <c:orientation val="minMax"/>
        </c:scaling>
        <c:delete val="0"/>
        <c:axPos val="b"/>
        <c:title>
          <c:tx>
            <c:rich>
              <a:bodyPr/>
              <a:lstStyle/>
              <a:p>
                <a:pPr>
                  <a:defRPr/>
                </a:pPr>
                <a:r>
                  <a:rPr lang="en-US"/>
                  <a:t>Event Hour</a:t>
                </a:r>
              </a:p>
            </c:rich>
          </c:tx>
          <c:layout/>
          <c:overlay val="0"/>
        </c:title>
        <c:majorTickMark val="out"/>
        <c:minorTickMark val="none"/>
        <c:tickLblPos val="nextTo"/>
        <c:crossAx val="130674048"/>
        <c:crosses val="autoZero"/>
        <c:auto val="1"/>
        <c:lblAlgn val="ctr"/>
        <c:lblOffset val="100"/>
        <c:noMultiLvlLbl val="0"/>
      </c:catAx>
      <c:valAx>
        <c:axId val="130674048"/>
        <c:scaling>
          <c:orientation val="minMax"/>
        </c:scaling>
        <c:delete val="0"/>
        <c:axPos val="l"/>
        <c:majorGridlines/>
        <c:title>
          <c:tx>
            <c:rich>
              <a:bodyPr rot="-5400000" vert="horz"/>
              <a:lstStyle/>
              <a:p>
                <a:pPr>
                  <a:defRPr/>
                </a:pPr>
                <a:r>
                  <a:rPr lang="en-US"/>
                  <a:t>Impact Per Thermostat (kW)</a:t>
                </a:r>
              </a:p>
            </c:rich>
          </c:tx>
          <c:layout>
            <c:manualLayout>
              <c:xMode val="edge"/>
              <c:yMode val="edge"/>
              <c:x val="1.1111111111111112E-2"/>
              <c:y val="0.23098741116707316"/>
            </c:manualLayout>
          </c:layout>
          <c:overlay val="0"/>
        </c:title>
        <c:numFmt formatCode="0.00" sourceLinked="1"/>
        <c:majorTickMark val="out"/>
        <c:minorTickMark val="none"/>
        <c:tickLblPos val="nextTo"/>
        <c:crossAx val="127954944"/>
        <c:crosses val="autoZero"/>
        <c:crossBetween val="between"/>
        <c:majorUnit val="5.000000000000001E-2"/>
      </c:valAx>
    </c:plotArea>
    <c:legend>
      <c:legendPos val="t"/>
      <c:layout>
        <c:manualLayout>
          <c:xMode val="edge"/>
          <c:yMode val="edge"/>
          <c:x val="0.15441754155730533"/>
          <c:y val="2.3564053870766936E-2"/>
          <c:w val="0.81060936132983363"/>
          <c:h val="7.1017790860672433E-2"/>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198862642169728"/>
          <c:y val="0.11854852849905326"/>
          <c:w val="0.81745581802274714"/>
          <c:h val="0.72727700040108367"/>
        </c:manualLayout>
      </c:layout>
      <c:barChart>
        <c:barDir val="col"/>
        <c:grouping val="clustered"/>
        <c:varyColors val="0"/>
        <c:ser>
          <c:idx val="0"/>
          <c:order val="0"/>
          <c:tx>
            <c:strRef>
              <c:f>Sheet1!$C$74</c:f>
              <c:strCache>
                <c:ptCount val="1"/>
                <c:pt idx="0">
                  <c:v>50%-Cycling</c:v>
                </c:pt>
              </c:strCache>
            </c:strRef>
          </c:tx>
          <c:spPr>
            <a:solidFill>
              <a:srgbClr val="0070CD"/>
            </a:solidFill>
          </c:spPr>
          <c:invertIfNegative val="0"/>
          <c:dLbls>
            <c:dLbl>
              <c:idx val="4"/>
              <c:layout>
                <c:manualLayout>
                  <c:x val="0"/>
                  <c:y val="0"/>
                </c:manualLayout>
              </c:layout>
              <c:showLegendKey val="0"/>
              <c:showVal val="1"/>
              <c:showCatName val="0"/>
              <c:showSerName val="0"/>
              <c:showPercent val="0"/>
              <c:showBubbleSize val="0"/>
            </c:dLbl>
            <c:spPr>
              <a:solidFill>
                <a:schemeClr val="bg1"/>
              </a:solidFill>
            </c:spPr>
            <c:txPr>
              <a:bodyPr/>
              <a:lstStyle/>
              <a:p>
                <a:pPr>
                  <a:defRPr sz="900"/>
                </a:pPr>
                <a:endParaRPr lang="en-US"/>
              </a:p>
            </c:txPr>
            <c:showLegendKey val="0"/>
            <c:showVal val="1"/>
            <c:showCatName val="0"/>
            <c:showSerName val="0"/>
            <c:showPercent val="0"/>
            <c:showBubbleSize val="0"/>
            <c:showLeaderLines val="0"/>
          </c:dLbls>
          <c:cat>
            <c:strRef>
              <c:f>Sheet1!$B$75:$B$79</c:f>
              <c:strCache>
                <c:ptCount val="5"/>
                <c:pt idx="0">
                  <c:v>2-3 PM</c:v>
                </c:pt>
                <c:pt idx="1">
                  <c:v>3-4 PM</c:v>
                </c:pt>
                <c:pt idx="2">
                  <c:v>4-5 PM</c:v>
                </c:pt>
                <c:pt idx="3">
                  <c:v>5-6 PM</c:v>
                </c:pt>
                <c:pt idx="4">
                  <c:v>Overall</c:v>
                </c:pt>
              </c:strCache>
            </c:strRef>
          </c:cat>
          <c:val>
            <c:numRef>
              <c:f>Sheet1!$C$75:$C$79</c:f>
              <c:numCache>
                <c:formatCode>0.00</c:formatCode>
                <c:ptCount val="5"/>
                <c:pt idx="0">
                  <c:v>0.21823527198445092</c:v>
                </c:pt>
                <c:pt idx="1">
                  <c:v>0.22697644948117546</c:v>
                </c:pt>
                <c:pt idx="2">
                  <c:v>0.16246423606306104</c:v>
                </c:pt>
                <c:pt idx="3">
                  <c:v>5.3416788578427798E-2</c:v>
                </c:pt>
                <c:pt idx="4">
                  <c:v>0.1652731865267788</c:v>
                </c:pt>
              </c:numCache>
            </c:numRef>
          </c:val>
        </c:ser>
        <c:ser>
          <c:idx val="1"/>
          <c:order val="1"/>
          <c:tx>
            <c:strRef>
              <c:f>Sheet1!$D$74</c:f>
              <c:strCache>
                <c:ptCount val="1"/>
                <c:pt idx="0">
                  <c:v>4-Degree Setback</c:v>
                </c:pt>
              </c:strCache>
            </c:strRef>
          </c:tx>
          <c:spPr>
            <a:solidFill>
              <a:srgbClr val="77BC1F"/>
            </a:solidFill>
          </c:spPr>
          <c:invertIfNegative val="0"/>
          <c:dLbls>
            <c:spPr>
              <a:solidFill>
                <a:schemeClr val="bg1"/>
              </a:solidFill>
            </c:spPr>
            <c:txPr>
              <a:bodyPr/>
              <a:lstStyle/>
              <a:p>
                <a:pPr>
                  <a:defRPr sz="900"/>
                </a:pPr>
                <a:endParaRPr lang="en-US"/>
              </a:p>
            </c:txPr>
            <c:showLegendKey val="0"/>
            <c:showVal val="1"/>
            <c:showCatName val="0"/>
            <c:showSerName val="0"/>
            <c:showPercent val="0"/>
            <c:showBubbleSize val="0"/>
            <c:showLeaderLines val="0"/>
          </c:dLbls>
          <c:cat>
            <c:strRef>
              <c:f>Sheet1!$B$75:$B$79</c:f>
              <c:strCache>
                <c:ptCount val="5"/>
                <c:pt idx="0">
                  <c:v>2-3 PM</c:v>
                </c:pt>
                <c:pt idx="1">
                  <c:v>3-4 PM</c:v>
                </c:pt>
                <c:pt idx="2">
                  <c:v>4-5 PM</c:v>
                </c:pt>
                <c:pt idx="3">
                  <c:v>5-6 PM</c:v>
                </c:pt>
                <c:pt idx="4">
                  <c:v>Overall</c:v>
                </c:pt>
              </c:strCache>
            </c:strRef>
          </c:cat>
          <c:val>
            <c:numRef>
              <c:f>Sheet1!$D$75:$D$79</c:f>
              <c:numCache>
                <c:formatCode>0.00</c:formatCode>
                <c:ptCount val="5"/>
                <c:pt idx="0">
                  <c:v>0.3474001793838184</c:v>
                </c:pt>
                <c:pt idx="1">
                  <c:v>0.22325442064343637</c:v>
                </c:pt>
                <c:pt idx="2">
                  <c:v>0.24650899777764135</c:v>
                </c:pt>
                <c:pt idx="3">
                  <c:v>0.20276793849696562</c:v>
                </c:pt>
                <c:pt idx="4">
                  <c:v>0.25498288407546543</c:v>
                </c:pt>
              </c:numCache>
            </c:numRef>
          </c:val>
        </c:ser>
        <c:dLbls>
          <c:showLegendKey val="0"/>
          <c:showVal val="0"/>
          <c:showCatName val="0"/>
          <c:showSerName val="0"/>
          <c:showPercent val="0"/>
          <c:showBubbleSize val="0"/>
        </c:dLbls>
        <c:gapWidth val="70"/>
        <c:axId val="63808640"/>
        <c:axId val="63892096"/>
      </c:barChart>
      <c:catAx>
        <c:axId val="63808640"/>
        <c:scaling>
          <c:orientation val="minMax"/>
        </c:scaling>
        <c:delete val="0"/>
        <c:axPos val="b"/>
        <c:title>
          <c:tx>
            <c:rich>
              <a:bodyPr/>
              <a:lstStyle/>
              <a:p>
                <a:pPr>
                  <a:defRPr/>
                </a:pPr>
                <a:r>
                  <a:rPr lang="en-US"/>
                  <a:t>Event Hour</a:t>
                </a:r>
              </a:p>
            </c:rich>
          </c:tx>
          <c:layout/>
          <c:overlay val="0"/>
        </c:title>
        <c:majorTickMark val="out"/>
        <c:minorTickMark val="none"/>
        <c:tickLblPos val="nextTo"/>
        <c:crossAx val="63892096"/>
        <c:crosses val="autoZero"/>
        <c:auto val="1"/>
        <c:lblAlgn val="ctr"/>
        <c:lblOffset val="100"/>
        <c:noMultiLvlLbl val="0"/>
      </c:catAx>
      <c:valAx>
        <c:axId val="63892096"/>
        <c:scaling>
          <c:orientation val="minMax"/>
        </c:scaling>
        <c:delete val="0"/>
        <c:axPos val="l"/>
        <c:majorGridlines/>
        <c:title>
          <c:tx>
            <c:rich>
              <a:bodyPr rot="-5400000" vert="horz"/>
              <a:lstStyle/>
              <a:p>
                <a:pPr>
                  <a:defRPr/>
                </a:pPr>
                <a:r>
                  <a:rPr lang="en-US"/>
                  <a:t>Impact Per Thermostat (kW)</a:t>
                </a:r>
              </a:p>
            </c:rich>
          </c:tx>
          <c:layout>
            <c:manualLayout>
              <c:xMode val="edge"/>
              <c:yMode val="edge"/>
              <c:x val="1.1111111111111112E-2"/>
              <c:y val="0.23098741116707316"/>
            </c:manualLayout>
          </c:layout>
          <c:overlay val="0"/>
        </c:title>
        <c:numFmt formatCode="0.00" sourceLinked="1"/>
        <c:majorTickMark val="out"/>
        <c:minorTickMark val="none"/>
        <c:tickLblPos val="nextTo"/>
        <c:crossAx val="63808640"/>
        <c:crosses val="autoZero"/>
        <c:crossBetween val="between"/>
        <c:majorUnit val="5.000000000000001E-2"/>
      </c:valAx>
    </c:plotArea>
    <c:legend>
      <c:legendPos val="t"/>
      <c:layout>
        <c:manualLayout>
          <c:xMode val="edge"/>
          <c:yMode val="edge"/>
          <c:x val="0.15441754155730533"/>
          <c:y val="2.3564053870766936E-2"/>
          <c:w val="0.81060936132983363"/>
          <c:h val="7.1017790860672433E-2"/>
        </c:manualLayout>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EE8BE8-5548-46E6-8210-4433C60BE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Electric Report Template 020515.dotx</Template>
  <TotalTime>471</TotalTime>
  <Pages>32</Pages>
  <Words>7775</Words>
  <Characters>44321</Characters>
  <Application>Microsoft Office Word</Application>
  <DocSecurity>0</DocSecurity>
  <Lines>369</Lines>
  <Paragraphs>103</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51993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Schellenberg, Joshua</cp:lastModifiedBy>
  <cp:revision>41</cp:revision>
  <cp:lastPrinted>2015-04-01T00:23:00Z</cp:lastPrinted>
  <dcterms:created xsi:type="dcterms:W3CDTF">2015-03-31T16:10:00Z</dcterms:created>
  <dcterms:modified xsi:type="dcterms:W3CDTF">2015-04-01T00:25:00Z</dcterms:modified>
</cp:coreProperties>
</file>